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fef5d" w14:paraId="42fef5d" w:rsidRDefault="00A84BDF" w:rsidP="00910611" w:rsidR="00A84BDF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84BDF" w:rsidP="00910611" w:rsidR="00A84BDF">
      <w:r>
        <w:rPr>
          <w:rFonts w:eastAsia="MS Mincho"/>
        </w:rPr>
        <w:t xml:space="preserve">   REPUBLIKA HRVATSKA</w:t>
      </w:r>
    </w:p>
    <w:p w:rsidRDefault="00A84BDF" w:rsidP="00910611" w:rsidR="00A84BDF">
      <w:r>
        <w:rPr>
          <w:rFonts w:eastAsia="MS Mincho"/>
        </w:rPr>
        <w:t>TRGOVAČKI SUD U RIJECI</w:t>
      </w:r>
    </w:p>
    <w:p w:rsidRDefault="00A84BDF" w:rsidR="00A84BDF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4A7246" w:rsidP="004A7246" w:rsidR="004A7246" w:rsidRPr="00F50A33">
      <w:pPr>
        <w:pStyle w:val="Zaglavlje"/>
        <w:jc w:val="right"/>
      </w:pPr>
      <w:r>
        <w:t>Poslovni broj</w:t>
      </w:r>
      <w:r w:rsidRPr="00F50A33">
        <w:t xml:space="preserve"> 15 St-</w:t>
      </w:r>
      <w:r w:rsidR="00B42E64">
        <w:t>1356</w:t>
      </w:r>
      <w:r>
        <w:t>/2016-</w:t>
      </w:r>
      <w:r w:rsidR="00B42E64">
        <w:t>43</w:t>
      </w:r>
    </w:p>
    <w:p w:rsidRDefault="00297CB3" w:rsidP="001D4B71" w:rsidR="00297CB3" w:rsidRPr="00FF34F0"/>
    <w:p w:rsidRDefault="00707696" w:rsidP="00707696" w:rsidR="00707696" w:rsidRPr="00044DA2">
      <w:pPr>
        <w:jc w:val="center"/>
      </w:pPr>
      <w:r w:rsidRPr="00044DA2">
        <w:t>R E P U B L I K A   H R V AT S K A</w:t>
      </w:r>
    </w:p>
    <w:p w:rsidRDefault="00707696" w:rsidP="00707696" w:rsidR="00707696" w:rsidRPr="00044DA2"/>
    <w:p w:rsidRDefault="00707696" w:rsidP="00707696" w:rsidR="00707696" w:rsidRPr="00044DA2">
      <w:pPr>
        <w:jc w:val="center"/>
      </w:pPr>
      <w:r w:rsidRPr="00044DA2">
        <w:t>Z A K L J U Č A K</w:t>
      </w:r>
    </w:p>
    <w:p w:rsidRDefault="00707696" w:rsidP="00707696" w:rsidR="00707696"/>
    <w:p w:rsidRDefault="00707696" w:rsidP="00707696" w:rsidR="00707696">
      <w:pPr>
        <w:jc w:val="both"/>
      </w:pPr>
      <w:r>
        <w:tab/>
        <w:t xml:space="preserve">Trgovački sud u Rijeci, po sucu pojedincu Danieli Korlević, u </w:t>
      </w:r>
      <w:r w:rsidR="00B42E64" w:rsidRPr="00B42E64">
        <w:t>stečajnom postupku nad imovinom dužnika koji je prestao postojati PUPIKO d.o.o. Crikvenica, Podšupera 55</w:t>
      </w:r>
      <w:r w:rsidRPr="00044DA2">
        <w:t>,</w:t>
      </w:r>
      <w:r>
        <w:rPr>
          <w:b/>
        </w:rPr>
        <w:t xml:space="preserve"> </w:t>
      </w:r>
      <w:r>
        <w:t xml:space="preserve">temeljem čl.111. Ovršnog zakona (Narodne novine  25/12, 112/12, 93/14, 55/16 i 73/17), dana </w:t>
      </w:r>
      <w:r w:rsidR="00B42E64">
        <w:t>25</w:t>
      </w:r>
      <w:r w:rsidR="00044DA2">
        <w:t>. rujna 2018. godine</w:t>
      </w:r>
    </w:p>
    <w:p w:rsidRDefault="00707696" w:rsidP="00707696" w:rsidR="00707696">
      <w:pPr>
        <w:jc w:val="both"/>
      </w:pPr>
      <w:r>
        <w:t xml:space="preserve"> </w:t>
      </w:r>
    </w:p>
    <w:p w:rsidRDefault="00707696" w:rsidP="00707696" w:rsidR="00707696">
      <w:pPr>
        <w:jc w:val="center"/>
        <w:rPr>
          <w:bCs/>
        </w:rPr>
      </w:pPr>
      <w:r>
        <w:rPr>
          <w:bCs/>
        </w:rPr>
        <w:t xml:space="preserve"> z a k l j u č i o    j e</w:t>
      </w:r>
    </w:p>
    <w:p w:rsidRDefault="00707696" w:rsidP="00707696" w:rsidR="00707696">
      <w:pPr>
        <w:jc w:val="center"/>
        <w:rPr>
          <w:b/>
          <w:bCs/>
        </w:rPr>
      </w:pPr>
    </w:p>
    <w:p w:rsidRDefault="00707696" w:rsidP="00707696" w:rsidR="00707696">
      <w:pPr>
        <w:pStyle w:val="Odlomakpopisa"/>
        <w:numPr>
          <w:ilvl w:val="0"/>
          <w:numId w:val="7"/>
        </w:numPr>
        <w:jc w:val="both"/>
      </w:pPr>
      <w:r>
        <w:t>Određuje se ročište za diobu kupovnine ostvarene prodajom nekretnin</w:t>
      </w:r>
      <w:r w:rsidR="00044DA2">
        <w:t>a</w:t>
      </w:r>
      <w:r>
        <w:t xml:space="preserve"> stečajnog dužnika upisan</w:t>
      </w:r>
      <w:r w:rsidR="00044DA2">
        <w:t xml:space="preserve">ih </w:t>
      </w:r>
      <w:r>
        <w:t xml:space="preserve">u zemljišnim knjigama Općinskog suda u </w:t>
      </w:r>
      <w:r w:rsidR="004A4383">
        <w:t>Rijeci</w:t>
      </w:r>
      <w:r>
        <w:t>, Zemljišnoknjižni odjel</w:t>
      </w:r>
      <w:r w:rsidR="00044DA2">
        <w:t xml:space="preserve"> </w:t>
      </w:r>
      <w:r w:rsidR="004A4383">
        <w:t>Rijeka</w:t>
      </w:r>
      <w:r>
        <w:t xml:space="preserve">,  </w:t>
      </w:r>
    </w:p>
    <w:p w:rsidRDefault="004A4383" w:rsidP="004A4383" w:rsidR="004A4383">
      <w:pPr>
        <w:ind w:left="1134"/>
        <w:jc w:val="both"/>
      </w:pPr>
      <w:r>
        <w:t>k.č.br. 652/1, dio kuće broj 6u Ulici Titov trg I i tri gospodarske zgrade,</w:t>
      </w:r>
    </w:p>
    <w:p w:rsidRDefault="004A4383" w:rsidP="004A4383" w:rsidR="004A4383">
      <w:pPr>
        <w:ind w:left="1134"/>
        <w:jc w:val="both"/>
      </w:pPr>
      <w:r>
        <w:t>posebni dijelovi zgrade na k.č.br. 652/1</w:t>
      </w:r>
    </w:p>
    <w:p w:rsidRDefault="004A4383" w:rsidP="004A4383" w:rsidR="004A4383">
      <w:pPr>
        <w:ind w:left="1134"/>
        <w:jc w:val="both"/>
      </w:pPr>
      <w:r>
        <w:t>poslovni prostor P-1, u prizemlju, ukupne površine 99,44 m2</w:t>
      </w:r>
    </w:p>
    <w:p w:rsidRDefault="004A4383" w:rsidP="004A4383" w:rsidR="004A4383">
      <w:pPr>
        <w:ind w:left="1134"/>
        <w:jc w:val="both"/>
      </w:pPr>
      <w:r>
        <w:t>poslovni prostor P-2, u prizemlju, ukupne površine 180 m2</w:t>
      </w:r>
    </w:p>
    <w:p w:rsidRDefault="004A4383" w:rsidP="004A4383" w:rsidR="004A4383">
      <w:pPr>
        <w:ind w:left="1134"/>
        <w:jc w:val="both"/>
      </w:pPr>
      <w:r>
        <w:t>upisana u zk.ul. 922, k.o. Rijeka</w:t>
      </w:r>
    </w:p>
    <w:p w:rsidRDefault="00707696" w:rsidP="00707696" w:rsidR="00707696">
      <w:pPr>
        <w:jc w:val="both"/>
      </w:pPr>
      <w:r>
        <w:tab/>
        <w:t xml:space="preserve">      </w:t>
      </w:r>
      <w:r w:rsidR="00044DA2">
        <w:t>z</w:t>
      </w:r>
      <w:r>
        <w:t>a dan</w:t>
      </w:r>
    </w:p>
    <w:p w:rsidRDefault="004A4383" w:rsidP="00707696" w:rsidR="004A4383">
      <w:pPr>
        <w:jc w:val="center"/>
        <w:rPr>
          <w:b/>
        </w:rPr>
      </w:pPr>
    </w:p>
    <w:p w:rsidRDefault="004A4383" w:rsidP="00707696" w:rsidR="00707696">
      <w:pPr>
        <w:jc w:val="center"/>
        <w:rPr>
          <w:b/>
        </w:rPr>
      </w:pPr>
      <w:r>
        <w:rPr>
          <w:b/>
        </w:rPr>
        <w:t xml:space="preserve">30. listopada </w:t>
      </w:r>
      <w:r w:rsidR="00707696">
        <w:rPr>
          <w:b/>
        </w:rPr>
        <w:t xml:space="preserve">2018. </w:t>
      </w:r>
      <w:r w:rsidR="00044DA2">
        <w:rPr>
          <w:b/>
        </w:rPr>
        <w:t xml:space="preserve">godine </w:t>
      </w:r>
      <w:r w:rsidR="00707696">
        <w:rPr>
          <w:b/>
        </w:rPr>
        <w:t>u 10,</w:t>
      </w:r>
      <w:r w:rsidR="00044DA2">
        <w:rPr>
          <w:b/>
        </w:rPr>
        <w:t>0</w:t>
      </w:r>
      <w:r w:rsidR="00707696">
        <w:rPr>
          <w:b/>
        </w:rPr>
        <w:t>0 sati</w:t>
      </w:r>
    </w:p>
    <w:p w:rsidRDefault="00707696" w:rsidP="00707696" w:rsidR="00707696">
      <w:pPr>
        <w:jc w:val="center"/>
        <w:rPr>
          <w:b/>
        </w:rPr>
      </w:pPr>
      <w:r>
        <w:rPr>
          <w:b/>
        </w:rPr>
        <w:t>kod Trgovačkog suda u Rijeci,</w:t>
      </w:r>
    </w:p>
    <w:p w:rsidRDefault="00707696" w:rsidP="00707696" w:rsidR="00707696">
      <w:pPr>
        <w:jc w:val="center"/>
        <w:rPr>
          <w:b/>
        </w:rPr>
      </w:pPr>
      <w:r>
        <w:rPr>
          <w:b/>
        </w:rPr>
        <w:t>Zadarska 1 i 3</w:t>
      </w:r>
    </w:p>
    <w:p w:rsidRDefault="00707696" w:rsidP="00707696" w:rsidR="00707696">
      <w:pPr>
        <w:jc w:val="center"/>
        <w:rPr>
          <w:b/>
        </w:rPr>
      </w:pPr>
      <w:r>
        <w:rPr>
          <w:b/>
        </w:rPr>
        <w:t>sudnica 2, I. kat</w:t>
      </w:r>
    </w:p>
    <w:p w:rsidRDefault="00044DA2" w:rsidP="00707696" w:rsidR="00044DA2">
      <w:pPr>
        <w:jc w:val="center"/>
        <w:rPr>
          <w:b/>
        </w:rPr>
      </w:pPr>
    </w:p>
    <w:p w:rsidRDefault="00707696" w:rsidP="00707696" w:rsidR="00707696">
      <w:pPr>
        <w:pStyle w:val="Odlomakpopisa"/>
        <w:ind w:left="426"/>
        <w:jc w:val="both"/>
      </w:pPr>
      <w:r>
        <w:tab/>
        <w:t xml:space="preserve">      na ročište se dostavom ovoga zaključka pozivaju </w:t>
      </w:r>
    </w:p>
    <w:p w:rsidRDefault="00707696" w:rsidP="00707696" w:rsidR="00707696">
      <w:pPr>
        <w:pStyle w:val="Odlomakpopisa"/>
        <w:numPr>
          <w:ilvl w:val="0"/>
          <w:numId w:val="8"/>
        </w:numPr>
        <w:jc w:val="both"/>
      </w:pPr>
      <w:r>
        <w:t xml:space="preserve">stečajni upravitelj i </w:t>
      </w:r>
    </w:p>
    <w:p w:rsidRDefault="00044DA2" w:rsidP="00707696" w:rsidR="00707696">
      <w:pPr>
        <w:pStyle w:val="Odlomakpopisa"/>
        <w:numPr>
          <w:ilvl w:val="0"/>
          <w:numId w:val="8"/>
        </w:numPr>
        <w:jc w:val="both"/>
      </w:pPr>
      <w:r>
        <w:t>razlučni vjerovnici</w:t>
      </w:r>
    </w:p>
    <w:p w:rsidRDefault="004A4383" w:rsidP="00707696" w:rsidR="00707696">
      <w:pPr>
        <w:pStyle w:val="Odlomakpopisa"/>
        <w:ind w:left="1776"/>
        <w:jc w:val="both"/>
      </w:pPr>
      <w:r>
        <w:t xml:space="preserve">PRIVREDNA BANKA ZAGREB d.d. Zagreb </w:t>
      </w:r>
    </w:p>
    <w:p w:rsidRDefault="00044DA2" w:rsidP="00707696" w:rsidR="00044DA2">
      <w:pPr>
        <w:pStyle w:val="Odlomakpopisa"/>
        <w:ind w:left="1776"/>
        <w:jc w:val="both"/>
      </w:pPr>
      <w:r>
        <w:t>REPUBLIKA HRVATSKA</w:t>
      </w:r>
    </w:p>
    <w:p w:rsidRDefault="00707696" w:rsidP="00707696" w:rsidR="00707696">
      <w:pPr>
        <w:pStyle w:val="Odlomakpopisa"/>
        <w:tabs>
          <w:tab w:pos="3802" w:val="left"/>
        </w:tabs>
        <w:ind w:left="1776"/>
        <w:jc w:val="both"/>
      </w:pPr>
      <w:r>
        <w:tab/>
      </w:r>
    </w:p>
    <w:p w:rsidRDefault="00707696" w:rsidP="00707696" w:rsidR="00707696">
      <w:pPr>
        <w:pStyle w:val="Odlomakpopisa"/>
        <w:numPr>
          <w:ilvl w:val="0"/>
          <w:numId w:val="7"/>
        </w:numPr>
        <w:jc w:val="both"/>
      </w:pPr>
      <w:r>
        <w:t xml:space="preserve">Upozoravaju se pozvane osobe da će se tražbina vjerovnika koji ne dođe na ročište uzeti prema stanju koje proizlazi iz zemljišne knjige i spisa te da, najkasnije na ročištu za diobu, mogu drugom osporiti tražbinu, njezinu visinu i red namirenja. </w:t>
      </w:r>
    </w:p>
    <w:p w:rsidRDefault="00707696" w:rsidP="00707696" w:rsidR="00707696">
      <w:pPr>
        <w:pStyle w:val="Odlomakpopisa"/>
        <w:ind w:left="1080"/>
        <w:jc w:val="both"/>
      </w:pPr>
      <w:r>
        <w:t>Na ročištu se raspravlja o namirenju vjerovnika i drugih osoba koje postavljaju zahtjev za namirenje.</w:t>
      </w:r>
    </w:p>
    <w:p w:rsidRDefault="00707696" w:rsidP="00707696" w:rsidR="00707696">
      <w:pPr>
        <w:jc w:val="both"/>
      </w:pPr>
    </w:p>
    <w:p w:rsidRDefault="00707696" w:rsidP="00707696" w:rsidR="00707696">
      <w:pPr>
        <w:jc w:val="center"/>
      </w:pPr>
      <w:r>
        <w:t xml:space="preserve">U Rijeci, </w:t>
      </w:r>
      <w:r w:rsidR="004A4383">
        <w:t>25</w:t>
      </w:r>
      <w:r w:rsidR="00044DA2">
        <w:t>. rujna</w:t>
      </w:r>
      <w:r>
        <w:t xml:space="preserve"> 2018.</w:t>
      </w:r>
      <w:r w:rsidR="00044DA2">
        <w:t xml:space="preserve"> godine</w:t>
      </w:r>
    </w:p>
    <w:p w:rsidRDefault="00707696" w:rsidP="00707696" w:rsidR="00707696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44DA2">
        <w:t xml:space="preserve">         </w:t>
      </w:r>
      <w:r>
        <w:t>Sudac</w:t>
      </w:r>
    </w:p>
    <w:p w:rsidRDefault="00707696" w:rsidP="00202F2F" w:rsidR="00707696">
      <w:pPr>
        <w:ind w:firstLine="708" w:left="1416"/>
        <w:jc w:val="right"/>
      </w:pPr>
      <w:r>
        <w:t xml:space="preserve">                                                                                  Daniela Korlević </w:t>
      </w:r>
      <w:r w:rsidR="00202F2F">
        <w:t xml:space="preserve"> </w:t>
      </w:r>
    </w:p>
    <w:p w:rsidRDefault="00A84BDF" w:rsidP="00202F2F" w:rsidR="00A84BDF" w:rsidRPr="001A4AC5">
      <w:pPr>
        <w:ind w:firstLine="708" w:left="1416"/>
        <w:jc w:val="right"/>
        <w:rPr>
          <w:b/>
        </w:rPr>
      </w:pPr>
    </w:p>
    <w:p w:rsidRDefault="00635FAE" w:rsidP="00707696" w:rsidR="00707696">
      <w:pPr>
        <w:jc w:val="both"/>
        <w:rPr>
          <w:b/>
          <w:szCs w:val="20"/>
        </w:rPr>
      </w:pPr>
      <w:r>
        <w:rPr>
          <w:b/>
          <w:szCs w:val="20"/>
        </w:rPr>
        <w:lastRenderedPageBreak/>
        <w:t>UPUTA O</w:t>
      </w:r>
      <w:r w:rsidR="00707696">
        <w:rPr>
          <w:b/>
          <w:szCs w:val="20"/>
        </w:rPr>
        <w:t xml:space="preserve"> PRAVNOM LIJEKU:</w:t>
      </w:r>
    </w:p>
    <w:p w:rsidRDefault="00707696" w:rsidP="004A4383" w:rsidR="007664ED" w:rsidRPr="007664ED">
      <w:pPr>
        <w:jc w:val="both"/>
        <w:rPr>
          <w:sz w:val="20"/>
          <w:szCs w:val="20"/>
        </w:rPr>
      </w:pPr>
      <w:r>
        <w:rPr>
          <w:szCs w:val="20"/>
        </w:rPr>
        <w:t>Protiv zaključka nije dopušten pravni lijek (čl.19. st.7. SZ-a).</w:t>
      </w:r>
    </w:p>
    <w:sectPr w:rsidSect="004A7246" w:rsidR="007664ED" w:rsidRPr="007664ED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6687" w:rsidR="00716687">
      <w:r>
        <w:separator/>
      </w:r>
    </w:p>
  </w:endnote>
  <w:endnote w:id="0" w:type="continuationSeparator">
    <w:p w:rsidRDefault="00716687" w:rsidR="007166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853" w:rsidP="00FE3221" w:rsidR="00EB68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B6853" w:rsidR="00EB68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853" w:rsidP="00FE3221" w:rsidR="00EB68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0C2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B6853" w:rsidR="00EB68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6687" w:rsidR="00716687">
      <w:r>
        <w:separator/>
      </w:r>
    </w:p>
  </w:footnote>
  <w:footnote w:id="0" w:type="continuationSeparator">
    <w:p w:rsidRDefault="00716687" w:rsidR="007166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853" w:rsidP="004E4742" w:rsidR="00E231A6">
    <w:pPr>
      <w:pStyle w:val="Zaglavlje"/>
      <w:jc w:val="right"/>
    </w:pPr>
    <w:r>
      <w:tab/>
    </w:r>
    <w:r>
      <w:tab/>
    </w:r>
  </w:p>
  <w:p w:rsidRDefault="00E231A6" w:rsidP="004E4742" w:rsidR="00E231A6">
    <w:pPr>
      <w:pStyle w:val="Zaglavlje"/>
      <w:jc w:val="right"/>
    </w:pPr>
  </w:p>
  <w:p w:rsidRDefault="00C10E10" w:rsidP="004E4742" w:rsidR="00EB6853" w:rsidRPr="00F50A33">
    <w:pPr>
      <w:pStyle w:val="Zaglavlje"/>
      <w:jc w:val="right"/>
    </w:pPr>
    <w:r>
      <w:t>Poslovni broj</w:t>
    </w:r>
    <w:r w:rsidR="00EB6853" w:rsidRPr="00F50A33">
      <w:t xml:space="preserve"> 15 St-</w:t>
    </w:r>
    <w:r w:rsidR="00044DA2">
      <w:t>1123</w:t>
    </w:r>
    <w:r w:rsidR="00707696">
      <w:t>/2016</w:t>
    </w:r>
    <w:r w:rsidR="00DD0977">
      <w:t>-</w:t>
    </w:r>
    <w:r w:rsidR="00044DA2">
      <w:t>171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B02A2D"/>
    <w:multiLevelType w:val="hybridMultilevel"/>
    <w:tmpl w:val="3FBEC3C4"/>
    <w:lvl w:tplc="80E66D30" w:ilvl="0">
      <w:start w:val="2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">
    <w:nsid w:val="1AC249A1"/>
    <w:multiLevelType w:val="hybridMultilevel"/>
    <w:tmpl w:val="5D98E9C0"/>
    <w:lvl w:tplc="26F03B2C" w:ilvl="0">
      <w:start w:val="1"/>
      <w:numFmt w:val="decimal"/>
      <w:lvlText w:val="%1."/>
      <w:lvlJc w:val="left"/>
      <w:pPr>
        <w:ind w:hanging="360" w:left="1800"/>
      </w:pPr>
      <w:rPr>
        <w:rFonts w:hint="default"/>
        <w:sz w:val="20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2">
    <w:nsid w:val="229E4699"/>
    <w:multiLevelType w:val="hybridMultilevel"/>
    <w:tmpl w:val="2632AC98"/>
    <w:lvl w:tplc="89202DD8" w:ilvl="0">
      <w:start w:val="21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">
    <w:nsid w:val="22E85CE7"/>
    <w:multiLevelType w:val="hybridMultilevel"/>
    <w:tmpl w:val="6A383DEE"/>
    <w:lvl w:tplc="AA225AB0" w:ilvl="0">
      <w:start w:val="1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4">
    <w:nsid w:val="22FF3806"/>
    <w:multiLevelType w:val="hybridMultilevel"/>
    <w:tmpl w:val="515810CA"/>
    <w:lvl w:tplc="75BE5C88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5">
    <w:nsid w:val="28AB603D"/>
    <w:multiLevelType w:val="hybridMultilevel"/>
    <w:tmpl w:val="319441B0"/>
    <w:lvl w:tplc="68FC056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9B73D5E"/>
    <w:multiLevelType w:val="hybridMultilevel"/>
    <w:tmpl w:val="528A10E4"/>
    <w:lvl w:tplc="F9D4C6DA" w:ilvl="0">
      <w:start w:val="5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7">
    <w:nsid w:val="5C6673EC"/>
    <w:multiLevelType w:val="hybridMultilevel"/>
    <w:tmpl w:val="BB6CCD46"/>
    <w:lvl w:tplc="FDD2F3B2" w:ilvl="0">
      <w:start w:val="31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4"/>
  </w:num>
  <w:num w:numId="5">
    <w:abstractNumId w:val="3"/>
  </w:num>
  <w:num w:numId="6">
    <w:abstractNumId w:val="1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0"/>
  </w:num>
  <w:num w:numId="10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4B71"/>
    <w:rsid w:val="00004A3E"/>
    <w:rsid w:val="00020074"/>
    <w:rsid w:val="00026304"/>
    <w:rsid w:val="00032B13"/>
    <w:rsid w:val="00044DA2"/>
    <w:rsid w:val="0004509C"/>
    <w:rsid w:val="00092CF2"/>
    <w:rsid w:val="00094D24"/>
    <w:rsid w:val="000A6ACF"/>
    <w:rsid w:val="000C09C7"/>
    <w:rsid w:val="000E059D"/>
    <w:rsid w:val="000E09BB"/>
    <w:rsid w:val="000F169A"/>
    <w:rsid w:val="000F6AF0"/>
    <w:rsid w:val="0011043F"/>
    <w:rsid w:val="00110E44"/>
    <w:rsid w:val="00113D9B"/>
    <w:rsid w:val="0012500B"/>
    <w:rsid w:val="00151F14"/>
    <w:rsid w:val="0015226C"/>
    <w:rsid w:val="00164CF1"/>
    <w:rsid w:val="001808E0"/>
    <w:rsid w:val="0018722D"/>
    <w:rsid w:val="00193852"/>
    <w:rsid w:val="00194E03"/>
    <w:rsid w:val="001A4AC5"/>
    <w:rsid w:val="001B2739"/>
    <w:rsid w:val="001B4553"/>
    <w:rsid w:val="001C3FF3"/>
    <w:rsid w:val="001D3867"/>
    <w:rsid w:val="001D4B71"/>
    <w:rsid w:val="00202F2F"/>
    <w:rsid w:val="002035FD"/>
    <w:rsid w:val="00204734"/>
    <w:rsid w:val="00225EBE"/>
    <w:rsid w:val="002546E1"/>
    <w:rsid w:val="00254AF2"/>
    <w:rsid w:val="00255AE1"/>
    <w:rsid w:val="00263260"/>
    <w:rsid w:val="002654ED"/>
    <w:rsid w:val="002754B3"/>
    <w:rsid w:val="002772AD"/>
    <w:rsid w:val="00297CB3"/>
    <w:rsid w:val="002D5496"/>
    <w:rsid w:val="002D6187"/>
    <w:rsid w:val="002F6687"/>
    <w:rsid w:val="00321792"/>
    <w:rsid w:val="00321D12"/>
    <w:rsid w:val="00322116"/>
    <w:rsid w:val="003431FE"/>
    <w:rsid w:val="00346D1C"/>
    <w:rsid w:val="00366047"/>
    <w:rsid w:val="00374C1D"/>
    <w:rsid w:val="00381DC8"/>
    <w:rsid w:val="00382372"/>
    <w:rsid w:val="0038616A"/>
    <w:rsid w:val="003964A0"/>
    <w:rsid w:val="003A7F98"/>
    <w:rsid w:val="003B3CE4"/>
    <w:rsid w:val="003C5086"/>
    <w:rsid w:val="003D2FEE"/>
    <w:rsid w:val="004239F6"/>
    <w:rsid w:val="0043573D"/>
    <w:rsid w:val="004365E1"/>
    <w:rsid w:val="00440BB3"/>
    <w:rsid w:val="004435A8"/>
    <w:rsid w:val="00445500"/>
    <w:rsid w:val="00447E79"/>
    <w:rsid w:val="00456CFF"/>
    <w:rsid w:val="004705A0"/>
    <w:rsid w:val="004A4383"/>
    <w:rsid w:val="004A7246"/>
    <w:rsid w:val="004A777C"/>
    <w:rsid w:val="004C52C3"/>
    <w:rsid w:val="004D1E4C"/>
    <w:rsid w:val="004E09A4"/>
    <w:rsid w:val="004E201E"/>
    <w:rsid w:val="004E2634"/>
    <w:rsid w:val="004E4742"/>
    <w:rsid w:val="004E57FE"/>
    <w:rsid w:val="00505F42"/>
    <w:rsid w:val="005224C1"/>
    <w:rsid w:val="00545437"/>
    <w:rsid w:val="00552B2A"/>
    <w:rsid w:val="005A200F"/>
    <w:rsid w:val="005C6151"/>
    <w:rsid w:val="005D456D"/>
    <w:rsid w:val="00601409"/>
    <w:rsid w:val="00607373"/>
    <w:rsid w:val="0063239C"/>
    <w:rsid w:val="00635FAE"/>
    <w:rsid w:val="00637512"/>
    <w:rsid w:val="006558F9"/>
    <w:rsid w:val="00655932"/>
    <w:rsid w:val="00674B41"/>
    <w:rsid w:val="00681785"/>
    <w:rsid w:val="0068351E"/>
    <w:rsid w:val="006963B5"/>
    <w:rsid w:val="006C61DA"/>
    <w:rsid w:val="00703E13"/>
    <w:rsid w:val="00707696"/>
    <w:rsid w:val="007102B3"/>
    <w:rsid w:val="007117CD"/>
    <w:rsid w:val="00716687"/>
    <w:rsid w:val="00717391"/>
    <w:rsid w:val="00721CF5"/>
    <w:rsid w:val="007476A3"/>
    <w:rsid w:val="00757F49"/>
    <w:rsid w:val="00763F9B"/>
    <w:rsid w:val="007664ED"/>
    <w:rsid w:val="00774567"/>
    <w:rsid w:val="0078598F"/>
    <w:rsid w:val="007A7FD7"/>
    <w:rsid w:val="007B3BCC"/>
    <w:rsid w:val="007E0B09"/>
    <w:rsid w:val="007E1D83"/>
    <w:rsid w:val="00820C24"/>
    <w:rsid w:val="008216E1"/>
    <w:rsid w:val="008302BB"/>
    <w:rsid w:val="0084065C"/>
    <w:rsid w:val="00843999"/>
    <w:rsid w:val="0085059A"/>
    <w:rsid w:val="00860B46"/>
    <w:rsid w:val="008612A1"/>
    <w:rsid w:val="00872969"/>
    <w:rsid w:val="008875E4"/>
    <w:rsid w:val="008A087B"/>
    <w:rsid w:val="008C0623"/>
    <w:rsid w:val="0090362F"/>
    <w:rsid w:val="00924DF9"/>
    <w:rsid w:val="00933FF2"/>
    <w:rsid w:val="00956A04"/>
    <w:rsid w:val="00960D4B"/>
    <w:rsid w:val="009650DE"/>
    <w:rsid w:val="00987854"/>
    <w:rsid w:val="009B2A9E"/>
    <w:rsid w:val="009D5669"/>
    <w:rsid w:val="009E5706"/>
    <w:rsid w:val="00A2083C"/>
    <w:rsid w:val="00A43662"/>
    <w:rsid w:val="00A50178"/>
    <w:rsid w:val="00A50D98"/>
    <w:rsid w:val="00A61158"/>
    <w:rsid w:val="00A66867"/>
    <w:rsid w:val="00A745B8"/>
    <w:rsid w:val="00A80CAD"/>
    <w:rsid w:val="00A83E5B"/>
    <w:rsid w:val="00A84BDF"/>
    <w:rsid w:val="00A8691E"/>
    <w:rsid w:val="00A9025A"/>
    <w:rsid w:val="00AA0E76"/>
    <w:rsid w:val="00AA1D34"/>
    <w:rsid w:val="00AB17C0"/>
    <w:rsid w:val="00AC53F3"/>
    <w:rsid w:val="00AF6CE6"/>
    <w:rsid w:val="00AF77FC"/>
    <w:rsid w:val="00B028A9"/>
    <w:rsid w:val="00B03DC2"/>
    <w:rsid w:val="00B04D22"/>
    <w:rsid w:val="00B05B31"/>
    <w:rsid w:val="00B16CA1"/>
    <w:rsid w:val="00B36744"/>
    <w:rsid w:val="00B42E64"/>
    <w:rsid w:val="00B467BE"/>
    <w:rsid w:val="00B56769"/>
    <w:rsid w:val="00B7054C"/>
    <w:rsid w:val="00B73C3F"/>
    <w:rsid w:val="00BA7D15"/>
    <w:rsid w:val="00BB3EF6"/>
    <w:rsid w:val="00BB5A9F"/>
    <w:rsid w:val="00BE7F15"/>
    <w:rsid w:val="00BF4A2A"/>
    <w:rsid w:val="00BF6458"/>
    <w:rsid w:val="00C0470F"/>
    <w:rsid w:val="00C067DF"/>
    <w:rsid w:val="00C07185"/>
    <w:rsid w:val="00C10E10"/>
    <w:rsid w:val="00C110D3"/>
    <w:rsid w:val="00C11A80"/>
    <w:rsid w:val="00C12D88"/>
    <w:rsid w:val="00C131E9"/>
    <w:rsid w:val="00C73166"/>
    <w:rsid w:val="00C85F35"/>
    <w:rsid w:val="00C870A1"/>
    <w:rsid w:val="00C87C5D"/>
    <w:rsid w:val="00C970FC"/>
    <w:rsid w:val="00C979BC"/>
    <w:rsid w:val="00CA0EFB"/>
    <w:rsid w:val="00CB78EF"/>
    <w:rsid w:val="00CC207C"/>
    <w:rsid w:val="00CC2B7D"/>
    <w:rsid w:val="00CC5824"/>
    <w:rsid w:val="00CD11BF"/>
    <w:rsid w:val="00CE78C5"/>
    <w:rsid w:val="00CF02E4"/>
    <w:rsid w:val="00CF689B"/>
    <w:rsid w:val="00D00D03"/>
    <w:rsid w:val="00D11025"/>
    <w:rsid w:val="00D402F8"/>
    <w:rsid w:val="00D802B6"/>
    <w:rsid w:val="00D815C3"/>
    <w:rsid w:val="00DA2F85"/>
    <w:rsid w:val="00DD0977"/>
    <w:rsid w:val="00DE1D72"/>
    <w:rsid w:val="00DE5911"/>
    <w:rsid w:val="00E108EB"/>
    <w:rsid w:val="00E13382"/>
    <w:rsid w:val="00E231A6"/>
    <w:rsid w:val="00E24757"/>
    <w:rsid w:val="00E41098"/>
    <w:rsid w:val="00E43064"/>
    <w:rsid w:val="00E7417F"/>
    <w:rsid w:val="00E76D8D"/>
    <w:rsid w:val="00E80BDE"/>
    <w:rsid w:val="00E83D37"/>
    <w:rsid w:val="00E83F53"/>
    <w:rsid w:val="00E95A99"/>
    <w:rsid w:val="00EA6775"/>
    <w:rsid w:val="00EB3185"/>
    <w:rsid w:val="00EB3B32"/>
    <w:rsid w:val="00EB6853"/>
    <w:rsid w:val="00EE36E2"/>
    <w:rsid w:val="00EF0A57"/>
    <w:rsid w:val="00EF70B7"/>
    <w:rsid w:val="00F14D80"/>
    <w:rsid w:val="00F31FD5"/>
    <w:rsid w:val="00F32B9B"/>
    <w:rsid w:val="00F35753"/>
    <w:rsid w:val="00F44AEE"/>
    <w:rsid w:val="00F50A33"/>
    <w:rsid w:val="00F5151C"/>
    <w:rsid w:val="00F521F0"/>
    <w:rsid w:val="00F5372A"/>
    <w:rsid w:val="00F656A2"/>
    <w:rsid w:val="00F731C0"/>
    <w:rsid w:val="00F9210B"/>
    <w:rsid w:val="00FA1464"/>
    <w:rsid w:val="00FB1565"/>
    <w:rsid w:val="00FB25BD"/>
    <w:rsid w:val="00FB44A5"/>
    <w:rsid w:val="00FC63E4"/>
    <w:rsid w:val="00FE14C5"/>
    <w:rsid w:val="00FE3221"/>
    <w:rsid w:val="00FE3810"/>
    <w:rsid w:val="00FF3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D4B7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1D4B71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C53F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102B3"/>
  </w:style>
  <w:style w:styleId="Tekstbalonia" w:type="paragraph">
    <w:name w:val="Balloon Text"/>
    <w:basedOn w:val="Normal"/>
    <w:link w:val="TekstbaloniaChar"/>
    <w:rsid w:val="00CF02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F02E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664ED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rsid w:val="004A724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84B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4BD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4BD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4BD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4BD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D4B7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1D4B71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C53F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102B3"/>
  </w:style>
  <w:style w:styleId="Tekstbalonia" w:type="paragraph">
    <w:name w:val="Balloon Text"/>
    <w:basedOn w:val="Normal"/>
    <w:link w:val="TekstbaloniaChar"/>
    <w:rsid w:val="00CF02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F02E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664ED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rsid w:val="004A724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84B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4BD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4BD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4BD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4BD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3417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39734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rujna 2018.</izvorni_sadrzaj>
    <derivirana_varijabla naziv="DomainObject.DatumDonosenjaOdluke_1">25.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1356</izvorni_sadrzaj>
    <derivirana_varijabla naziv="DomainObject.Predmet.Broj_1">1356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2016.</izvorni_sadrzaj>
    <derivirana_varijabla naziv="DomainObject.Predmet.DatumOsnivanja_1">1.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St-1356/2016</izvorni_sadrzaj>
    <derivirana_varijabla naziv="DomainObject.Predmet.OznakaBroj_1">St-1356/2016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PUPIKO d.o.o.</izvorni_sadrzaj>
    <derivirana_varijabla naziv="DomainObject.Predmet.ProtustrankaFormated_1">  PUPIKO d.o.o.</derivirana_varijabla>
  </DomainObject.Predmet.ProtustrankaFormated>
  <DomainObject.Predmet.ProtustrankaFormatedOIB>
    <izvorni_sadrzaj>  PUPIKO d.o.o., OIB 35721610427</izvorni_sadrzaj>
    <derivirana_varijabla naziv="DomainObject.Predmet.ProtustrankaFormatedOIB_1">  PUPIKO d.o.o., OIB 35721610427</derivirana_varijabla>
  </DomainObject.Predmet.ProtustrankaFormatedOIB>
  <DomainObject.Predmet.ProtustrankaFormatedWithAdress>
    <izvorni_sadrzaj> PUPIKO d.o.o., S.V. Čiče 4, 51000 Rijeka</izvorni_sadrzaj>
    <derivirana_varijabla naziv="DomainObject.Predmet.ProtustrankaFormatedWithAdress_1"> PUPIKO d.o.o., S.V. Čiče 4, 51000 Rijeka</derivirana_varijabla>
  </DomainObject.Predmet.ProtustrankaFormatedWithAdress>
  <DomainObject.Predmet.ProtustrankaFormatedWithAdressOIB>
    <izvorni_sadrzaj> PUPIKO d.o.o., OIB 35721610427, S.V. Čiče 4, 51000 Rijeka</izvorni_sadrzaj>
    <derivirana_varijabla naziv="DomainObject.Predmet.ProtustrankaFormatedWithAdressOIB_1"> PUPIKO d.o.o., OIB 35721610427, S.V. Čiče 4, 51000 Rijeka</derivirana_varijabla>
  </DomainObject.Predmet.ProtustrankaFormatedWithAdressOIB>
  <DomainObject.Predmet.ProtustrankaWithAdress>
    <izvorni_sadrzaj>PUPIKO d.o.o. S.V. Čiče 4, 51000 Rijeka</izvorni_sadrzaj>
    <derivirana_varijabla naziv="DomainObject.Predmet.ProtustrankaWithAdress_1">PUPIKO d.o.o. S.V. Čiče 4, 51000 Rijeka</derivirana_varijabla>
  </DomainObject.Predmet.ProtustrankaWithAdress>
  <DomainObject.Predmet.ProtustrankaWithAdressOIB>
    <izvorni_sadrzaj>PUPIKO d.o.o., OIB 35721610427, S.V. Čiče 4, 51000 Rijeka</izvorni_sadrzaj>
    <derivirana_varijabla naziv="DomainObject.Predmet.ProtustrankaWithAdressOIB_1">PUPIKO d.o.o., OIB 35721610427, S.V. Čiče 4, 51000 Rijeka</derivirana_varijabla>
  </DomainObject.Predmet.ProtustrankaWithAdressOIB>
  <DomainObject.Predmet.ProtustrankaNazivFormated>
    <izvorni_sadrzaj>PUPIKO d.o.o.</izvorni_sadrzaj>
    <derivirana_varijabla naziv="DomainObject.Predmet.ProtustrankaNazivFormated_1">PUPIKO d.o.o.</derivirana_varijabla>
  </DomainObject.Predmet.ProtustrankaNazivFormated>
  <DomainObject.Predmet.ProtustrankaNazivFormatedOIB>
    <izvorni_sadrzaj>PUPIKO d.o.o., OIB 35721610427</izvorni_sadrzaj>
    <derivirana_varijabla naziv="DomainObject.Predmet.ProtustrankaNazivFormatedOIB_1">PUPIKO d.o.o., OIB 35721610427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Alein Khan</izvorni_sadrzaj>
    <derivirana_varijabla naziv="DomainObject.Predmet.StrankaFormated_1">  Alein Khan</derivirana_varijabla>
  </DomainObject.Predmet.StrankaFormated>
  <DomainObject.Predmet.StrankaFormatedOIB>
    <izvorni_sadrzaj>  Alein Khan, OIB 25613472359</izvorni_sadrzaj>
    <derivirana_varijabla naziv="DomainObject.Predmet.StrankaFormatedOIB_1">  Alein Khan, OIB 25613472359</derivirana_varijabla>
  </DomainObject.Predmet.StrankaFormatedOIB>
  <DomainObject.Predmet.StrankaFormatedWithAdress>
    <izvorni_sadrzaj> Alein Khan, Trg Sv. Barbare 1, 51000 Rijeka</izvorni_sadrzaj>
    <derivirana_varijabla naziv="DomainObject.Predmet.StrankaFormatedWithAdress_1"> Alein Khan, Trg Sv. Barbare 1, 51000 Rijeka</derivirana_varijabla>
  </DomainObject.Predmet.StrankaFormatedWithAdress>
  <DomainObject.Predmet.StrankaFormatedWithAdressOIB>
    <izvorni_sadrzaj> Alein Khan, OIB 25613472359, Trg Sv. Barbare 1, 51000 Rijeka</izvorni_sadrzaj>
    <derivirana_varijabla naziv="DomainObject.Predmet.StrankaFormatedWithAdressOIB_1"> Alein Khan, OIB 25613472359, Trg Sv. Barbare 1, 51000 Rijeka</derivirana_varijabla>
  </DomainObject.Predmet.StrankaFormatedWithAdressOIB>
  <DomainObject.Predmet.StrankaWithAdress>
    <izvorni_sadrzaj>Alein Khan Trg Sv. Barbare 1,51000 Rijeka</izvorni_sadrzaj>
    <derivirana_varijabla naziv="DomainObject.Predmet.StrankaWithAdress_1">Alein Khan Trg Sv. Barbare 1,51000 Rijeka</derivirana_varijabla>
  </DomainObject.Predmet.StrankaWithAdress>
  <DomainObject.Predmet.StrankaWithAdressOIB>
    <izvorni_sadrzaj>Alein Khan, OIB 25613472359, Trg Sv. Barbare 1,51000 Rijeka</izvorni_sadrzaj>
    <derivirana_varijabla naziv="DomainObject.Predmet.StrankaWithAdressOIB_1">Alein Khan, OIB 25613472359, Trg Sv. Barbare 1,51000 Rijeka</derivirana_varijabla>
  </DomainObject.Predmet.StrankaWithAdressOIB>
  <DomainObject.Predmet.StrankaNazivFormated>
    <izvorni_sadrzaj>Alein Khan</izvorni_sadrzaj>
    <derivirana_varijabla naziv="DomainObject.Predmet.StrankaNazivFormated_1">Alein Khan</derivirana_varijabla>
  </DomainObject.Predmet.StrankaNazivFormated>
  <DomainObject.Predmet.StrankaNazivFormatedOIB>
    <izvorni_sadrzaj>Alein Khan, OIB 25613472359</izvorni_sadrzaj>
    <derivirana_varijabla naziv="DomainObject.Predmet.StrankaNazivFormatedOIB_1">Alein Khan, OIB 25613472359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Alein Khan</item>
    </izvorni_sadrzaj>
    <derivirana_varijabla naziv="DomainObject.Predmet.StrankaListFormated_1">
      <item>Alein Khan</item>
    </derivirana_varijabla>
  </DomainObject.Predmet.StrankaListFormated>
  <DomainObject.Predmet.StrankaListFormatedOIB>
    <izvorni_sadrzaj>
      <item>Alein Khan, OIB 25613472359</item>
    </izvorni_sadrzaj>
    <derivirana_varijabla naziv="DomainObject.Predmet.StrankaListFormatedOIB_1">
      <item>Alein Khan, OIB 25613472359</item>
    </derivirana_varijabla>
  </DomainObject.Predmet.StrankaListFormatedOIB>
  <DomainObject.Predmet.StrankaListFormatedWithAdress>
    <izvorni_sadrzaj>
      <item>Alein Khan, Trg Sv. Barbare 1, 51000 Rijeka</item>
    </izvorni_sadrzaj>
    <derivirana_varijabla naziv="DomainObject.Predmet.StrankaListFormatedWithAdress_1">
      <item>Alein Khan, Trg Sv. Barbare 1, 51000 Rijeka</item>
    </derivirana_varijabla>
  </DomainObject.Predmet.StrankaListFormatedWithAdress>
  <DomainObject.Predmet.StrankaListFormatedWithAdressOIB>
    <izvorni_sadrzaj>
      <item>Alein Khan, OIB 25613472359, Trg Sv. Barbare 1, 51000 Rijeka</item>
    </izvorni_sadrzaj>
    <derivirana_varijabla naziv="DomainObject.Predmet.StrankaListFormatedWithAdressOIB_1">
      <item>Alein Khan, OIB 25613472359, Trg Sv. Barbare 1, 51000 Rijeka</item>
    </derivirana_varijabla>
  </DomainObject.Predmet.StrankaListFormatedWithAdressOIB>
  <DomainObject.Predmet.StrankaListNazivFormated>
    <izvorni_sadrzaj>
      <item>Alein Khan</item>
    </izvorni_sadrzaj>
    <derivirana_varijabla naziv="DomainObject.Predmet.StrankaListNazivFormated_1">
      <item>Alein Khan</item>
    </derivirana_varijabla>
  </DomainObject.Predmet.StrankaListNazivFormated>
  <DomainObject.Predmet.StrankaListNazivFormatedOIB>
    <izvorni_sadrzaj>
      <item>Alein Khan, OIB 25613472359</item>
    </izvorni_sadrzaj>
    <derivirana_varijabla naziv="DomainObject.Predmet.StrankaListNazivFormatedOIB_1">
      <item>Alein Khan, OIB 25613472359</item>
    </derivirana_varijabla>
  </DomainObject.Predmet.StrankaListNazivFormatedOIB>
  <DomainObject.Predmet.ProtuStrankaListFormated>
    <izvorni_sadrzaj>
      <item>PUPIKO d.o.o.</item>
    </izvorni_sadrzaj>
    <derivirana_varijabla naziv="DomainObject.Predmet.ProtuStrankaListFormated_1">
      <item>PUPIKO d.o.o.</item>
    </derivirana_varijabla>
  </DomainObject.Predmet.ProtuStrankaListFormated>
  <DomainObject.Predmet.ProtuStrankaListFormatedOIB>
    <izvorni_sadrzaj>
      <item>PUPIKO d.o.o., OIB 35721610427</item>
    </izvorni_sadrzaj>
    <derivirana_varijabla naziv="DomainObject.Predmet.ProtuStrankaListFormatedOIB_1">
      <item>PUPIKO d.o.o., OIB 35721610427</item>
    </derivirana_varijabla>
  </DomainObject.Predmet.ProtuStrankaListFormatedOIB>
  <DomainObject.Predmet.ProtuStrankaListFormatedWithAdress>
    <izvorni_sadrzaj>
      <item>PUPIKO d.o.o., S.V. Čiče 4, 51000 Rijeka</item>
    </izvorni_sadrzaj>
    <derivirana_varijabla naziv="DomainObject.Predmet.ProtuStrankaListFormatedWithAdress_1">
      <item>PUPIKO d.o.o., S.V. Čiče 4, 51000 Rijeka</item>
    </derivirana_varijabla>
  </DomainObject.Predmet.ProtuStrankaListFormatedWithAdress>
  <DomainObject.Predmet.ProtuStrankaListFormatedWithAdressOIB>
    <izvorni_sadrzaj>
      <item>PUPIKO d.o.o., OIB 35721610427, S.V. Čiče 4, 51000 Rijeka</item>
    </izvorni_sadrzaj>
    <derivirana_varijabla naziv="DomainObject.Predmet.ProtuStrankaListFormatedWithAdressOIB_1">
      <item>PUPIKO d.o.o., OIB 35721610427, S.V. Čiče 4, 51000 Rijeka</item>
    </derivirana_varijabla>
  </DomainObject.Predmet.ProtuStrankaListFormatedWithAdressOIB>
  <DomainObject.Predmet.ProtuStrankaListNazivFormated>
    <izvorni_sadrzaj>
      <item>PUPIKO d.o.o.</item>
    </izvorni_sadrzaj>
    <derivirana_varijabla naziv="DomainObject.Predmet.ProtuStrankaListNazivFormated_1">
      <item>PUPIKO d.o.o.</item>
    </derivirana_varijabla>
  </DomainObject.Predmet.ProtuStrankaListNazivFormated>
  <DomainObject.Predmet.ProtuStrankaListNazivFormatedOIB>
    <izvorni_sadrzaj>
      <item>PUPIKO d.o.o., OIB 35721610427</item>
    </izvorni_sadrzaj>
    <derivirana_varijabla naziv="DomainObject.Predmet.ProtuStrankaListNazivFormatedOIB_1">
      <item>PUPIKO d.o.o., OIB 35721610427</item>
    </derivirana_varijabla>
  </DomainObject.Predmet.ProtuStrankaListNazivFormatedOIB>
  <DomainObject.Predmet.OstaliListFormated>
    <izvorni_sadrzaj>
      <item>DRAGAN BACANOVIĆ</item>
      <item>BOŽE JOVIĆ</item>
    </izvorni_sadrzaj>
    <derivirana_varijabla naziv="DomainObject.Predmet.OstaliListFormated_1">
      <item>DRAGAN BACANOVIĆ</item>
      <item>BOŽE JOVIĆ</item>
    </derivirana_varijabla>
  </DomainObject.Predmet.OstaliListFormated>
  <DomainObject.Predmet.OstaliListFormatedOIB>
    <izvorni_sadrzaj>
      <item>DRAGAN BACANOVIĆ</item>
      <item>BOŽE JOVIĆ</item>
    </izvorni_sadrzaj>
    <derivirana_varijabla naziv="DomainObject.Predmet.OstaliListFormatedOIB_1">
      <item>DRAGAN BACANOVIĆ</item>
      <item>BOŽE JOVIĆ</item>
    </derivirana_varijabla>
  </DomainObject.Predmet.OstaliListFormatedOIB>
  <DomainObject.Predmet.OstaliListFormatedWithAdress>
    <izvorni_sadrzaj>
      <item>DRAGAN BACANOVIĆ</item>
      <item>BOŽE JOVIĆ</item>
    </izvorni_sadrzaj>
    <derivirana_varijabla naziv="DomainObject.Predmet.OstaliListFormatedWithAdress_1">
      <item>DRAGAN BACANOVIĆ</item>
      <item>BOŽE JOVIĆ</item>
    </derivirana_varijabla>
  </DomainObject.Predmet.OstaliListFormatedWithAdress>
  <DomainObject.Predmet.OstaliListFormatedWithAdressOIB>
    <izvorni_sadrzaj>
      <item>DRAGAN BACANOVIĆ</item>
      <item>BOŽE JOVIĆ</item>
    </izvorni_sadrzaj>
    <derivirana_varijabla naziv="DomainObject.Predmet.OstaliListFormatedWithAdressOIB_1">
      <item>DRAGAN BACANOVIĆ</item>
      <item>BOŽE JOVIĆ</item>
    </derivirana_varijabla>
  </DomainObject.Predmet.OstaliListFormatedWithAdressOIB>
  <DomainObject.Predmet.OstaliListNazivFormated>
    <izvorni_sadrzaj>
      <item>DRAGAN BACANOVIĆ</item>
      <item>BOŽE JOVIĆ</item>
    </izvorni_sadrzaj>
    <derivirana_varijabla naziv="DomainObject.Predmet.OstaliListNazivFormated_1">
      <item>DRAGAN BACANOVIĆ</item>
      <item>BOŽE JOVIĆ</item>
    </derivirana_varijabla>
  </DomainObject.Predmet.OstaliListNazivFormated>
  <DomainObject.Predmet.OstaliListNazivFormatedOIB>
    <izvorni_sadrzaj>
      <item>DRAGAN BACANOVIĆ</item>
      <item>BOŽE JOVIĆ</item>
    </izvorni_sadrzaj>
    <derivirana_varijabla naziv="DomainObject.Predmet.OstaliListNazivFormatedOIB_1">
      <item>DRAGAN BACANOVIĆ</item>
      <item>BOŽE JOVIĆ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rujna 2018.</izvorni_sadrzaj>
    <derivirana_varijabla naziv="DomainObject.Datum_1">25.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Alein Khan</izvorni_sadrzaj>
    <derivirana_varijabla naziv="DomainObject.Predmet.StrankaIDrugi_1">Alein Khan</derivirana_varijabla>
  </DomainObject.Predmet.StrankaIDrugi>
  <DomainObject.Predmet.ProtustrankaIDrugi>
    <izvorni_sadrzaj>PUPIKO d.o.o.</izvorni_sadrzaj>
    <derivirana_varijabla naziv="DomainObject.Predmet.ProtustrankaIDrugi_1">PUPIKO d.o.o.</derivirana_varijabla>
  </DomainObject.Predmet.ProtustrankaIDrugi>
  <DomainObject.Predmet.StrankaIDrugiAdressOIB>
    <izvorni_sadrzaj>Alein Khan, OIB 25613472359, Trg Sv. Barbare 1, 51000 Rijeka</izvorni_sadrzaj>
    <derivirana_varijabla naziv="DomainObject.Predmet.StrankaIDrugiAdressOIB_1">Alein Khan, OIB 25613472359, Trg Sv. Barbare 1, 51000 Rijeka</derivirana_varijabla>
  </DomainObject.Predmet.StrankaIDrugiAdressOIB>
  <DomainObject.Predmet.ProtustrankaIDrugiAdressOIB>
    <izvorni_sadrzaj>PUPIKO d.o.o., OIB 35721610427, S.V. Čiče 4, 51000 Rijeka</izvorni_sadrzaj>
    <derivirana_varijabla naziv="DomainObject.Predmet.ProtustrankaIDrugiAdressOIB_1">PUPIKO d.o.o., OIB 35721610427, S.V. Čiče 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Alein Khan</item>
      <item>PUPIKO d.o.o.</item>
      <item>DRAGAN BACANOVIĆ</item>
      <item>BOŽE JOVIĆ</item>
    </izvorni_sadrzaj>
    <derivirana_varijabla naziv="DomainObject.Predmet.SudioniciListNaziv_1">
      <item>Alein Khan</item>
      <item>PUPIKO d.o.o.</item>
      <item>DRAGAN BACANOVIĆ</item>
      <item>BOŽE JOVIĆ</item>
    </derivirana_varijabla>
  </DomainObject.Predmet.SudioniciListNaziv>
  <DomainObject.Predmet.SudioniciListAdressOIB>
    <izvorni_sadrzaj>
      <item>Alein Khan, OIB 25613472359, Trg Sv. Barbare 1,51000 Rijeka</item>
      <item>PUPIKO d.o.o., OIB 35721610427, S.V. Čiče 4,51000 Rijeka</item>
      <item>DRAGAN BACANOVIĆ</item>
      <item>BOŽE JOVIĆ</item>
    </izvorni_sadrzaj>
    <derivirana_varijabla naziv="DomainObject.Predmet.SudioniciListAdressOIB_1">
      <item>Alein Khan, OIB 25613472359, Trg Sv. Barbare 1,51000 Rijeka</item>
      <item>PUPIKO d.o.o., OIB 35721610427, S.V. Čiče 4,51000 Rijeka</item>
      <item>DRAGAN BACANOVIĆ</item>
      <item>BOŽE JOVIĆ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25613472359</item>
      <item>, OIB 35721610427</item>
      <item>, OIB null</item>
      <item>, OIB null</item>
    </izvorni_sadrzaj>
    <derivirana_varijabla naziv="DomainObject.Predmet.SudioniciListNazivOIB_1">
      <item>, OIB 25613472359</item>
      <item>, OIB 35721610427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Gašparović, OIB 36691101554, Podšupera 55 Crikvenica</item>
    </izvorni_sadrzaj>
    <derivirana_varijabla naziv="DomainObject.Predmet.StecajniUpraviteljiListAddressOIB_1">
      <item>Mirjana Gašparović, OIB 36691101554, Podšupera 55 Crikvenica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FBF5F8F-0BE7-4514-90CF-8E31C29B6FF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280</properties:Words>
  <properties:Characters>1374</properties:Characters>
  <properties:Lines>50</properties:Lines>
  <properties:Paragraphs>31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2018-09-25T09:36:00Z</dcterms:created>
  <dc:creator>dcmelik</dc:creator>
  <cp:lastModifiedBy>Jasna Radulović</cp:lastModifiedBy>
  <cp:lastPrinted>2018-09-24T12:31:00Z</cp:lastPrinted>
  <dcterms:modified xmlns:xsi="http://www.w3.org/2001/XMLSchema-instance" xsi:type="dcterms:W3CDTF">2018-09-25T09:40:00Z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određeno ročište za diobu kupovnine (1356-16_dioba_kupovnine.docx)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