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cede" w14:paraId="091ced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C16C0" w:rsidP="00CC16C0" w:rsidR="00CC16C0">
      <w:pPr>
        <w:pStyle w:val="Bezproreda"/>
        <w:ind w:firstLine="708" w:left="4956"/>
        <w:rPr>
          <w:noProof/>
        </w:rPr>
      </w:pPr>
      <w:r>
        <w:rPr>
          <w:noProof/>
        </w:rPr>
        <w:t>1 St-1361/2016-3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CC16C0" w:rsidP="00CC16C0" w:rsidR="00CC16C0">
      <w:pPr>
        <w:pStyle w:val="Bezproreda"/>
        <w:jc w:val="center"/>
        <w:rPr>
          <w:noProof/>
        </w:rPr>
      </w:pPr>
    </w:p>
    <w:p w:rsidRDefault="00CC16C0" w:rsidP="00CC16C0" w:rsidR="00CC16C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Bjelovar, nad trgovačkim društvom MARINIĆ d.o.o. za proizvodnju i trgovinu ROVIŠĆE, Bjelovarska 31, OIB: 65044150863,  dana  2. prosinca 2016. godine</w:t>
      </w:r>
    </w:p>
    <w:p w:rsidRDefault="00CC16C0" w:rsidP="00CC16C0" w:rsidR="00CC16C0">
      <w:pPr>
        <w:pStyle w:val="Bezproreda"/>
        <w:rPr>
          <w:noProof/>
        </w:rPr>
      </w:pPr>
      <w:bookmarkStart w:name="_GoBack" w:id="0"/>
      <w:bookmarkEnd w:id="0"/>
    </w:p>
    <w:p w:rsidRDefault="00CC16C0" w:rsidP="00CC16C0" w:rsidR="00CC16C0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CC16C0" w:rsidP="00CC16C0" w:rsidR="00CC16C0">
      <w:pPr>
        <w:pStyle w:val="Bezproreda"/>
        <w:jc w:val="center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>Obustavlja se postupak za otvaranje stečajnog postupka nad dužnikom  MARINIĆ d.o.o. za proizvodnju i trgovinu ROVIŠĆE, Bjelovarska 31, OIB: 65044150863.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CC16C0" w:rsidP="00CC16C0" w:rsidR="00CC16C0">
      <w:pPr>
        <w:pStyle w:val="Bezproreda"/>
        <w:jc w:val="center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>Dana 20. rujna 2016.  godine FINA ZAGREB, Podružnica Bjelovar, je podnijela  prijedlog  sudu da se nad dužnikom MARINIĆ d.o.o. za proizvodnju i trgovinu ROVIŠĆE, Bjelovarska 31, OIB: 65044150863,   otvori stečajni postupak.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>Podenskom od 2. prosinca 2016. godine FINA Podružnica Bjelovar je izvjestila  sud da ne postoje razlozi za pokretanje stečajnog postupka jer je dužnik MARINIĆ d.o.o. za proizvodnju i trgovinu ROVIŠĆE, Bjelovarska 31, OIB: 65044150863 izmirio sve obveze, tako da mu je račun deblokiran te je sada likvidan i  nije nesposoban za plaćanje niti prezadužen a što proizlazi iz priložene potvrde o blokadi računa i novčanih sredstava dužnika od 2. prosinca 2016. godine (list 4 spisa),  pa stoga predlaže da sud obustavi postupak.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MARINIĆ d.o.o. za proizvodnju i trgovinu ROVIŠĆE, Bjelovarska 31, OIB: 65044150863 i riješio kao u izreci ovog rješenja. 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>Bjelovar,  2. prosinca  2016.</w:t>
      </w: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lastRenderedPageBreak/>
        <w:t>Rj.</w:t>
      </w: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>Dna: pun. z.z. dužnika – putem e-oglasne ploče suda i putem pošte</w:t>
      </w: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CC16C0" w:rsidP="00CC16C0" w:rsidR="00CC16C0">
      <w:pPr>
        <w:pStyle w:val="Bezproreda"/>
        <w:rPr>
          <w:noProof/>
        </w:rPr>
      </w:pPr>
      <w:r>
        <w:rPr>
          <w:noProof/>
        </w:rPr>
        <w:t xml:space="preserve">Bjelovar, 2. 12. 2016. </w:t>
      </w:r>
    </w:p>
    <w:p w:rsidRDefault="00CB0EA4" w:rsidP="00CC16C0" w:rsidR="00CB0EA4">
      <w:pPr>
        <w:pStyle w:val="Bezprored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6C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36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St-1361/2016-3</izvorni_sadrzaj>
    <derivirana_varijabla naziv="DomainObject.Oznaka_1">St-1361/2016-3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St-1361/2016</izvorni_sadrzaj>
    <derivirana_varijabla naziv="DomainObject.Predmet.OznakaBroj_1">St-1361/2016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društvo s ograničenom odgovornošću za proizvodnju i trgovinu</izvorni_sadrzaj>
    <derivirana_varijabla naziv="DomainObject.Predmet.ProtustrankaFormated_1">  MARINIĆ društvo s ograničenom odgovornošću za proizvodnju i trgovinu</derivirana_varijabla>
  </DomainObject.Predmet.ProtustrankaFormated>
  <DomainObject.Predmet.ProtustrankaFormatedOIB>
    <izvorni_sadrzaj>  MARINIĆ društvo s ograničenom odgovornošću za proizvodnju i trgovinu, OIB 65044150863</izvorni_sadrzaj>
    <derivirana_varijabla naziv="DomainObject.Predmet.ProtustrankaFormatedOIB_1">  MARINIĆ društvo s ograničenom odgovornošću za proizvodnju i trgovinu, OIB 65044150863</derivirana_varijabla>
  </DomainObject.Predmet.ProtustrankaFormatedOIB>
  <DomainObject.Predmet.ProtustrankaFormatedWithAdress>
    <izvorni_sadrzaj> MARINIĆ društvo s ograničenom odgovornošću za proizvodnju i trgovinu, Bjelovarska 31, 43000 Rovišće</izvorni_sadrzaj>
    <derivirana_varijabla naziv="DomainObject.Predmet.ProtustrankaFormatedWithAdress_1"> MARINIĆ društvo s ograničenom odgovornošću za proizvodnju i trgovinu, Bjelovarska 31, 43000 Rovišće</derivirana_varijabla>
  </DomainObject.Predmet.ProtustrankaFormatedWithAdress>
  <DomainObject.Predmet.ProtustrankaFormatedWithAdressOIB>
    <izvorni_sadrzaj> MARINIĆ društvo s ograničenom odgovornošću za proizvodnju i trgovinu, OIB 65044150863, Bjelovarska 31, 43000 Rovišće</izvorni_sadrzaj>
    <derivirana_varijabla naziv="DomainObject.Predmet.ProtustrankaFormatedWithAdressOIB_1"> MARINIĆ društvo s ograničenom odgovornošću za proizvodnju i trgovinu, OIB 65044150863, Bjelovarska 31, 43000 Rovišće</derivirana_varijabla>
  </DomainObject.Predmet.ProtustrankaFormatedWithAdressOIB>
  <DomainObject.Predmet.ProtustrankaWithAdress>
    <izvorni_sadrzaj>MARINIĆ društvo s ograničenom odgovornošću za proizvodnju i trgovinu Bjelovarska 31, 43000 Rovišće</izvorni_sadrzaj>
    <derivirana_varijabla naziv="DomainObject.Predmet.ProtustrankaWithAdress_1">MARINIĆ društvo s ograničenom odgovornošću za proizvodnju i trgovinu Bjelovarska 31, 43000 Rovišće</derivirana_varijabla>
  </DomainObject.Predmet.ProtustrankaWithAdress>
  <DomainObject.Predmet.ProtustrankaWithAdressOIB>
    <izvorni_sadrzaj>MARINIĆ društvo s ograničenom odgovornošću za proizvodnju i trgovinu, OIB 65044150863, Bjelovarska 31, 43000 Rovišće</izvorni_sadrzaj>
    <derivirana_varijabla naziv="DomainObject.Predmet.ProtustrankaWithAdressOIB_1">MARINIĆ društvo s ograničenom odgovornošću za proizvodnju i trgovinu, OIB 65044150863, Bjelovarska 31, 43000 Rovišće</derivirana_varijabla>
  </DomainObject.Predmet.ProtustrankaWithAdressOIB>
  <DomainObject.Predmet.ProtustrankaNazivFormated>
    <izvorni_sadrzaj>MARINIĆ društvo s ograničenom odgovornošću za proizvodnju i trgovinu</izvorni_sadrzaj>
    <derivirana_varijabla naziv="DomainObject.Predmet.ProtustrankaNazivFormated_1">MARINIĆ društvo s ograničenom odgovornošću za proizvodnju i trgovinu</derivirana_varijabla>
  </DomainObject.Predmet.ProtustrankaNazivFormated>
  <DomainObject.Predmet.ProtustrankaNazivFormatedOIB>
    <izvorni_sadrzaj>MARINIĆ društvo s ograničenom odgovornošću za proizvodnju i trgovinu, OIB 65044150863</izvorni_sadrzaj>
    <derivirana_varijabla naziv="DomainObject.Predmet.ProtustrankaNazivFormatedOIB_1">MARINIĆ društvo s ograničenom odgovornošću za proizvodnju i trgovinu, OIB 65044150863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MARINIĆ društvo s ograničenom odgovornošću za proizvodnju i trgovinu</item>
    </izvorni_sadrzaj>
    <derivirana_varijabla naziv="DomainObject.Predmet.ProtuStrankaListFormated_1">
      <item>MARINIĆ društvo s ograničenom odgovornošću za proizvodnju i trgovinu</item>
    </derivirana_varijabla>
  </DomainObject.Predmet.ProtuStrankaListFormated>
  <DomainObject.Predmet.ProtuStrankaListFormatedOIB>
    <izvorni_sadrzaj>
      <item>MARINIĆ društvo s ograničenom odgovornošću za proizvodnju i trgovinu, OIB 65044150863</item>
    </izvorni_sadrzaj>
    <derivirana_varijabla naziv="DomainObject.Predmet.ProtuStrankaListFormatedOIB_1">
      <item>MARINIĆ društvo s ograničenom odgovornošću za proizvodnju i trgovinu, OIB 65044150863</item>
    </derivirana_varijabla>
  </DomainObject.Predmet.ProtuStrankaListFormatedOIB>
  <DomainObject.Predmet.ProtuStrankaListFormatedWithAdress>
    <izvorni_sadrzaj>
      <item>MARINIĆ društvo s ograničenom odgovornošću za proizvodnju i trgovinu, Bjelovarska 31, 43000 Rovišće</item>
    </izvorni_sadrzaj>
    <derivirana_varijabla naziv="DomainObject.Predmet.ProtuStrankaListFormatedWithAdress_1">
      <item>MARINIĆ društvo s ograničenom odgovornošću za proizvodnju i trgovinu, Bjelovarska 31, 43000 Rovišće</item>
    </derivirana_varijabla>
  </DomainObject.Predmet.ProtuStrankaListFormatedWithAdress>
  <DomainObject.Predmet.ProtuStrankaListFormatedWithAdressOIB>
    <izvorni_sadrzaj>
      <item>MARINIĆ društvo s ograničenom odgovornošću za proizvodnju i trgovinu, OIB 65044150863, Bjelovarska 31, 43000 Rovišće</item>
    </izvorni_sadrzaj>
    <derivirana_varijabla naziv="DomainObject.Predmet.ProtuStrankaListFormatedWithAdressOIB_1">
      <item>MARINIĆ društvo s ograničenom odgovornošću za proizvodnju i trgovinu, OIB 65044150863, Bjelovarska 31, 43000 Rovišće</item>
    </derivirana_varijabla>
  </DomainObject.Predmet.ProtuStrankaListFormatedWithAdressOIB>
  <DomainObject.Predmet.ProtuStrankaListNazivFormated>
    <izvorni_sadrzaj>
      <item>MARINIĆ društvo s ograničenom odgovornošću za proizvodnju i trgovinu</item>
    </izvorni_sadrzaj>
    <derivirana_varijabla naziv="DomainObject.Predmet.ProtuStrankaListNazivFormated_1">
      <item>MARINIĆ društvo s ograničenom odgovornošću za proizvodnju i trgovinu</item>
    </derivirana_varijabla>
  </DomainObject.Predmet.ProtuStrankaListNazivFormated>
  <DomainObject.Predmet.ProtuStrankaListNazivFormatedOIB>
    <izvorni_sadrzaj>
      <item>MARINIĆ društvo s ograničenom odgovornošću za proizvodnju i trgovinu, OIB 65044150863</item>
    </izvorni_sadrzaj>
    <derivirana_varijabla naziv="DomainObject.Predmet.ProtuStrankaListNazivFormatedOIB_1">
      <item>MARINIĆ društvo s ograničenom odgovornošću za proizvodnju i trgovinu, OIB 65044150863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St-1361/2016-3</izvorni_sadrzaj>
    <derivirana_varijabla naziv="DomainObject.PoslovniBrojDokumenta_1">St-1361/2016-3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MARINIĆ društvo s ograničenom odgovornošću za proizvodnju i trgovinu</izvorni_sadrzaj>
    <derivirana_varijabla naziv="DomainObject.Predmet.ProtustrankaIDrugi_1">MARINIĆ društvo s ograničenom odgovornošću za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MARINIĆ društvo s ograničenom odgovornošću za proizvodnju i trgovinu, OIB 65044150863, Bjelovarska 31, 43000 Rovišće</izvorni_sadrzaj>
    <derivirana_varijabla naziv="DomainObject.Predmet.ProtustrankaIDrugiAdressOIB_1">MARINIĆ društvo s ograničenom odgovornošću za proizvodnju i trgovinu, OIB 65044150863, Bjelovarska 31,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MARINIĆ društvo s ograničenom odgovornošću za proizvodnju i trgovinu</item>
    </izvorni_sadrzaj>
    <derivirana_varijabla naziv="DomainObject.Predmet.SudioniciListNaziv_1">
      <item>FINA, RC ZAGREB, Podružnica Bjelovar</item>
      <item>MARINIĆ društvo s ograničenom odgovornošću za proizvodnju i trgovinu</item>
    </derivirana_varijabla>
  </DomainObject.Predmet.SudioniciListNaziv>
  <DomainObject.Predmet.SudioniciListAdressOIB>
    <izvorni_sadrzaj>
      <item>FINA, RC ZAGREB, Podružnica Bjelovar, OIB 85821130368, F. Supila 4,43000 Bjelovar</item>
      <item>MARINIĆ društvo s ograničenom odgovornošću za proizvodnju i trgovinu, OIB 65044150863, Bjelovarska 31,43000 Rovišće</item>
    </izvorni_sadrzaj>
    <derivirana_varijabla naziv="DomainObject.Predmet.SudioniciListAdressOIB_1">
      <item>FINA, RC ZAGREB, Podružnica Bjelovar, OIB 85821130368, F. Supila 4,43000 Bjelovar</item>
      <item>MARINIĆ društvo s ograničenom odgovornošću za proizvodnju i trgovinu, OIB 65044150863, Bjelovarska 31,43000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5C1AC-773A-4D59-BD27-5B69F3A24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1679</properties:Characters>
  <properties:Lines>55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2016-12-02T11:40:00Z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St-1361/2016-3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