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b4f4f" w14:paraId="fcb4f4f" w:rsidRDefault="007918C5" w:rsidP="007918C5" w:rsidR="007918C5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7918C5" w:rsidP="007918C5" w:rsidR="007918C5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7918C5" w:rsidP="007918C5" w:rsidR="007918C5">
      <w:r w:rsidRPr="0047448E">
        <w:t xml:space="preserve"> TRGOVAČKI SUD U </w:t>
      </w:r>
      <w:r>
        <w:t>PAZINU</w:t>
      </w:r>
    </w:p>
    <w:p w:rsidRDefault="007918C5" w:rsidP="007918C5" w:rsidR="007918C5" w:rsidRPr="0047448E">
      <w:r>
        <w:t xml:space="preserve">     52000 PAZIN, Dršćevka 1</w:t>
      </w:r>
      <w:r>
        <w:tab/>
      </w:r>
      <w:r>
        <w:tab/>
      </w:r>
      <w:r>
        <w:tab/>
      </w:r>
      <w:r>
        <w:tab/>
      </w:r>
      <w:r>
        <w:tab/>
        <w:t xml:space="preserve">      Posl.br.: 2 St-919/16-91</w:t>
      </w:r>
    </w:p>
    <w:p w:rsidRDefault="007918C5" w:rsidP="007918C5" w:rsidR="007918C5" w:rsidRPr="00C73B3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7918C5" w:rsidP="007918C5" w:rsidR="007918C5"/>
    <w:p w:rsidRDefault="007918C5" w:rsidP="007918C5" w:rsidR="007918C5" w:rsidRPr="00C73B3C"/>
    <w:p w:rsidRDefault="007918C5" w:rsidP="007918C5" w:rsidR="007918C5" w:rsidRPr="00C73B3C">
      <w:pPr>
        <w:jc w:val="center"/>
      </w:pPr>
    </w:p>
    <w:p w:rsidRDefault="007918C5" w:rsidP="007918C5" w:rsidR="007918C5" w:rsidRPr="00136BD6">
      <w:pPr>
        <w:ind w:firstLine="708"/>
        <w:jc w:val="both"/>
      </w:pPr>
      <w:r w:rsidRPr="00136BD6">
        <w:t xml:space="preserve">Trgovački sud u Pazinu, po stečajnom sucu Adrijani Labinjan Skok, u stečajnom postupku nad stečajnim dužnikom </w:t>
      </w:r>
      <w:r w:rsidRPr="00846316">
        <w:t>TIM 90 d.d.</w:t>
      </w:r>
      <w:r>
        <w:t xml:space="preserve"> u stečaju</w:t>
      </w:r>
      <w:r w:rsidRPr="00846316">
        <w:t>, Poreč, Vukovarska 19, OIB: 6306278452</w:t>
      </w:r>
      <w:r w:rsidRPr="00B3696C">
        <w:t>0</w:t>
      </w:r>
      <w:r w:rsidRPr="00136BD6">
        <w:t xml:space="preserve">, dana </w:t>
      </w:r>
      <w:r>
        <w:t>12. travnja 2017.</w:t>
      </w:r>
    </w:p>
    <w:p w:rsidRDefault="007918C5" w:rsidP="007918C5" w:rsidR="007918C5">
      <w:pPr>
        <w:jc w:val="both"/>
      </w:pPr>
    </w:p>
    <w:p w:rsidRDefault="007918C5" w:rsidP="007918C5" w:rsidR="007918C5" w:rsidRPr="00874F1F">
      <w:pPr>
        <w:jc w:val="both"/>
      </w:pPr>
    </w:p>
    <w:p w:rsidRDefault="007918C5" w:rsidP="007918C5" w:rsidR="007918C5" w:rsidRPr="00874F1F">
      <w:pPr>
        <w:jc w:val="center"/>
      </w:pPr>
      <w:r w:rsidRPr="00874F1F">
        <w:t xml:space="preserve">Z </w:t>
      </w:r>
      <w:r>
        <w:t>A K LJ</w:t>
      </w:r>
      <w:r w:rsidRPr="00874F1F">
        <w:t xml:space="preserve"> U Č A K </w:t>
      </w:r>
    </w:p>
    <w:p w:rsidRDefault="007918C5" w:rsidP="007918C5" w:rsidR="007918C5">
      <w:pPr>
        <w:jc w:val="center"/>
      </w:pPr>
    </w:p>
    <w:p w:rsidRDefault="007918C5" w:rsidP="007918C5" w:rsidR="007918C5" w:rsidRPr="00874F1F">
      <w:pPr>
        <w:jc w:val="center"/>
      </w:pPr>
    </w:p>
    <w:p w:rsidRDefault="007918C5" w:rsidP="007918C5" w:rsidR="007918C5" w:rsidRPr="00874F1F">
      <w:pPr>
        <w:ind w:firstLine="708"/>
        <w:jc w:val="both"/>
      </w:pPr>
      <w:r w:rsidRPr="00874F1F">
        <w:t xml:space="preserve">Skupština vjerovnika u stečajnom postupku nad </w:t>
      </w:r>
      <w:r>
        <w:t xml:space="preserve">dužnikom </w:t>
      </w:r>
      <w:r w:rsidRPr="00846316">
        <w:t>TIM 90 d.d.</w:t>
      </w:r>
      <w:r>
        <w:t xml:space="preserve"> u stečaju</w:t>
      </w:r>
      <w:r w:rsidRPr="00846316">
        <w:t>, Poreč, Vukovarska 19, OIB: 6306278452</w:t>
      </w:r>
      <w:r w:rsidRPr="00B3696C">
        <w:t>0</w:t>
      </w:r>
      <w:r w:rsidRPr="00874F1F">
        <w:t xml:space="preserve">, održat će se dana </w:t>
      </w:r>
    </w:p>
    <w:p w:rsidRDefault="007918C5" w:rsidP="007918C5" w:rsidR="007918C5" w:rsidRPr="00874F1F">
      <w:pPr>
        <w:jc w:val="both"/>
      </w:pPr>
    </w:p>
    <w:p w:rsidRDefault="007918C5" w:rsidP="007918C5" w:rsidR="007918C5" w:rsidRPr="00820F70">
      <w:pPr>
        <w:jc w:val="center"/>
      </w:pPr>
      <w:r>
        <w:t>10. svibnja 2017. u 12</w:t>
      </w:r>
      <w:r w:rsidRPr="00820F70">
        <w:t>:</w:t>
      </w:r>
      <w:r>
        <w:t>30</w:t>
      </w:r>
      <w:r w:rsidRPr="00820F70">
        <w:t xml:space="preserve"> sati, </w:t>
      </w:r>
    </w:p>
    <w:p w:rsidRDefault="007918C5" w:rsidP="007918C5" w:rsidR="007918C5" w:rsidRPr="00874F1F">
      <w:pPr>
        <w:jc w:val="center"/>
      </w:pPr>
      <w:r w:rsidRPr="00874F1F">
        <w:t>u Trgovačkom sudu u Pazinu, Pazin, Dršćevka 1, sudnica br. 5.</w:t>
      </w:r>
    </w:p>
    <w:p w:rsidRDefault="007918C5" w:rsidP="007918C5" w:rsidR="007918C5" w:rsidRPr="00874F1F">
      <w:pPr>
        <w:jc w:val="both"/>
      </w:pPr>
    </w:p>
    <w:p w:rsidRDefault="007918C5" w:rsidP="007918C5" w:rsidR="007918C5" w:rsidRPr="00874F1F">
      <w:pPr>
        <w:ind w:firstLine="708"/>
        <w:jc w:val="both"/>
      </w:pPr>
      <w:r w:rsidRPr="00874F1F">
        <w:t>Dnevni red Skupštine:</w:t>
      </w:r>
    </w:p>
    <w:p w:rsidRDefault="00A3288E" w:rsidP="007918C5" w:rsidR="007918C5">
      <w:pPr>
        <w:jc w:val="both"/>
      </w:pPr>
      <w:r w:rsidRPr="00A3288E">
        <w:tab/>
      </w:r>
      <w:r>
        <w:t xml:space="preserve">1. </w:t>
      </w:r>
      <w:r w:rsidRPr="00A3288E">
        <w:t>I</w:t>
      </w:r>
      <w:r w:rsidR="007918C5" w:rsidRPr="00A3288E">
        <w:t>zvješće stečajnog upravitelja o tijeku stečajnog postupka i stanju stečajne mase</w:t>
      </w:r>
    </w:p>
    <w:p w:rsidRDefault="00A3288E" w:rsidP="007918C5" w:rsidR="00A3288E" w:rsidRPr="00A3288E">
      <w:pPr>
        <w:jc w:val="both"/>
      </w:pPr>
      <w:r>
        <w:tab/>
        <w:t>2. Izbor drugog stečajnog upravitelja.</w:t>
      </w:r>
    </w:p>
    <w:p w:rsidRDefault="007918C5" w:rsidP="007918C5" w:rsidR="007918C5">
      <w:pPr>
        <w:jc w:val="center"/>
      </w:pPr>
    </w:p>
    <w:p w:rsidRDefault="007918C5" w:rsidP="007918C5" w:rsidR="007918C5">
      <w:pPr>
        <w:jc w:val="center"/>
      </w:pPr>
      <w:r w:rsidRPr="00C73B3C">
        <w:t>Obrazloženje</w:t>
      </w:r>
    </w:p>
    <w:p w:rsidRDefault="007918C5" w:rsidP="007918C5" w:rsidR="007918C5" w:rsidRPr="00C73B3C">
      <w:pPr>
        <w:jc w:val="both"/>
      </w:pPr>
    </w:p>
    <w:p w:rsidRDefault="007918C5" w:rsidP="007918C5" w:rsidR="007918C5" w:rsidRPr="00C73B3C">
      <w:pPr>
        <w:ind w:firstLine="708"/>
        <w:jc w:val="both"/>
      </w:pPr>
      <w:r>
        <w:t>Temeljem odredbe čl. 105.</w:t>
      </w:r>
      <w:r w:rsidRPr="00C73B3C">
        <w:t xml:space="preserve"> Stečajnog zakona</w:t>
      </w:r>
      <w:r>
        <w:t xml:space="preserve"> (NN 71/15)</w:t>
      </w:r>
      <w:r w:rsidRPr="00C73B3C">
        <w:t>, donesena je odluka kao u izreci.</w:t>
      </w:r>
    </w:p>
    <w:p w:rsidRDefault="007918C5" w:rsidP="007918C5" w:rsidR="007918C5">
      <w:pPr>
        <w:jc w:val="center"/>
      </w:pPr>
    </w:p>
    <w:p w:rsidRDefault="007918C5" w:rsidP="007918C5" w:rsidR="007918C5" w:rsidRPr="00C73B3C">
      <w:pPr>
        <w:jc w:val="center"/>
      </w:pPr>
    </w:p>
    <w:p w:rsidRDefault="007918C5" w:rsidP="007918C5" w:rsidR="007918C5" w:rsidRPr="00C73B3C">
      <w:pPr>
        <w:jc w:val="center"/>
      </w:pPr>
      <w:r>
        <w:t>U Pazinu</w:t>
      </w:r>
      <w:r w:rsidRPr="00C73B3C">
        <w:t xml:space="preserve"> dana</w:t>
      </w:r>
      <w:r>
        <w:t xml:space="preserve"> 12. travnja 2017.</w:t>
      </w:r>
    </w:p>
    <w:p w:rsidRDefault="007918C5" w:rsidP="007918C5" w:rsidR="007918C5" w:rsidRPr="00C73B3C">
      <w:pPr>
        <w:jc w:val="center"/>
      </w:pPr>
    </w:p>
    <w:p w:rsidRDefault="007918C5" w:rsidP="007918C5" w:rsidR="007918C5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</w:t>
      </w:r>
      <w:r w:rsidRPr="00C73B3C">
        <w:tab/>
        <w:t xml:space="preserve">                     </w:t>
      </w:r>
      <w:r w:rsidRPr="00C73B3C">
        <w:tab/>
      </w:r>
      <w:r w:rsidRPr="00C73B3C">
        <w:tab/>
        <w:t xml:space="preserve"> Sudac</w:t>
      </w:r>
    </w:p>
    <w:p w:rsidRDefault="007918C5" w:rsidP="007918C5" w:rsidR="007918C5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    </w:t>
      </w:r>
      <w:r w:rsidRPr="00C73B3C">
        <w:tab/>
        <w:t xml:space="preserve">        Adrijana Labinjan Skok, v.r.</w:t>
      </w:r>
    </w:p>
    <w:p w:rsidRDefault="007918C5" w:rsidP="007918C5" w:rsidR="007918C5">
      <w:pPr>
        <w:jc w:val="both"/>
      </w:pPr>
    </w:p>
    <w:p w:rsidRDefault="007918C5" w:rsidP="007918C5" w:rsidR="007918C5">
      <w:pPr>
        <w:jc w:val="both"/>
      </w:pPr>
    </w:p>
    <w:p w:rsidRDefault="007918C5" w:rsidP="007918C5" w:rsidR="007918C5">
      <w:pPr>
        <w:ind w:firstLine="708"/>
        <w:jc w:val="both"/>
      </w:pPr>
    </w:p>
    <w:p w:rsidRDefault="007918C5" w:rsidP="007918C5" w:rsidR="007918C5" w:rsidRPr="00C73B3C">
      <w:pPr>
        <w:jc w:val="both"/>
      </w:pPr>
      <w:r w:rsidRPr="00C73B3C">
        <w:t>UPUTA O PRAVNOM LIJEKU</w:t>
      </w:r>
      <w:r>
        <w:t>:</w:t>
      </w:r>
    </w:p>
    <w:p w:rsidRDefault="007918C5" w:rsidP="007918C5" w:rsidR="007918C5" w:rsidRPr="00C73B3C">
      <w:pPr>
        <w:jc w:val="both"/>
      </w:pPr>
      <w:r w:rsidRPr="00C73B3C">
        <w:t xml:space="preserve">Protiv </w:t>
      </w:r>
      <w:r>
        <w:t>zaključka</w:t>
      </w:r>
      <w:r w:rsidRPr="00C73B3C">
        <w:t xml:space="preserve"> nije dopušten</w:t>
      </w:r>
      <w:r>
        <w:t xml:space="preserve"> pravni lijek (čl. 19. st. 7. Stečajnog zakona)</w:t>
      </w:r>
      <w:r w:rsidRPr="00C73B3C">
        <w:t>.</w:t>
      </w:r>
    </w:p>
    <w:p w:rsidRDefault="007918C5" w:rsidP="007918C5" w:rsidR="007918C5" w:rsidRPr="00C73B3C">
      <w:pPr>
        <w:jc w:val="both"/>
      </w:pPr>
    </w:p>
    <w:p w:rsidRDefault="007918C5" w:rsidP="007918C5" w:rsidR="007918C5" w:rsidRPr="008D5755">
      <w:pPr>
        <w:jc w:val="both"/>
      </w:pPr>
      <w:r w:rsidRPr="008D5755">
        <w:t>DNA:</w:t>
      </w:r>
    </w:p>
    <w:p w:rsidRDefault="007918C5" w:rsidP="007918C5" w:rsidR="007918C5">
      <w:r w:rsidRPr="008D5755">
        <w:t>- e-oglasna ploča suda</w:t>
      </w:r>
      <w:r>
        <w:t xml:space="preserve"> 8 dana</w:t>
      </w:r>
    </w:p>
    <w:p w:rsidRDefault="007918C5" w:rsidP="007918C5" w:rsidR="007918C5" w:rsidRPr="006C5E9A">
      <w:r w:rsidRPr="006C5E9A">
        <w:t>- stečajni upravitelj Zdravko Čupković iz Rijeke, Gnambova 2/III</w:t>
      </w:r>
    </w:p>
    <w:p w:rsidRDefault="007918C5" w:rsidP="007918C5" w:rsidR="007918C5"/>
    <w:p w:rsidRDefault="00A26092" w:rsidR="00500701"/>
    <w:sectPr w:rsidSect="00820F70" w:rsidR="00500701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6092" w:rsidR="00000000">
      <w:r>
        <w:separator/>
      </w:r>
    </w:p>
  </w:endnote>
  <w:endnote w:id="0" w:type="continuationSeparator">
    <w:p w:rsidRDefault="00A26092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288E" w:rsidP="006B6AA7" w:rsidR="00205A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26092" w:rsidR="00205A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092" w:rsidP="006B6AA7" w:rsidR="00205A35">
    <w:pPr>
      <w:pStyle w:val="Podnoje"/>
      <w:framePr w:y="1" w:xAlign="center" w:vAnchor="text" w:hAnchor="margin" w:wrap="around"/>
      <w:rPr>
        <w:rStyle w:val="Brojstranice"/>
      </w:rPr>
    </w:pPr>
  </w:p>
  <w:p w:rsidRDefault="00A26092" w:rsidR="00205A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6092" w:rsidR="00000000">
      <w:r>
        <w:separator/>
      </w:r>
    </w:p>
  </w:footnote>
  <w:footnote w:id="0" w:type="continuationSeparator">
    <w:p w:rsidRDefault="00A26092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288E" w:rsidP="006B6AA7" w:rsidR="00205A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6092" w:rsidR="00205A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092" w:rsidP="006B6AA7" w:rsidR="00205A35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18C5"/>
    <w:rsid w:val="002B1864"/>
    <w:rsid w:val="00554328"/>
    <w:rsid w:val="007918C5"/>
    <w:rsid w:val="00985388"/>
    <w:rsid w:val="00A26092"/>
    <w:rsid w:val="00A32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918C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7918C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918C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7918C5"/>
  </w:style>
  <w:style w:styleId="Zaglavlje" w:type="paragraph">
    <w:name w:val="header"/>
    <w:basedOn w:val="Normal"/>
    <w:link w:val="ZaglavljeChar"/>
    <w:rsid w:val="007918C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918C5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918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918C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60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6092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6092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6092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6092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918C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7918C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918C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7918C5"/>
  </w:style>
  <w:style w:styleId="Zaglavlje" w:type="paragraph">
    <w:name w:val="header"/>
    <w:basedOn w:val="Normal"/>
    <w:link w:val="ZaglavljeChar"/>
    <w:rsid w:val="007918C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918C5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918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918C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60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6092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6092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6092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6092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</izvorni_sadrzaj>
    <derivirana_varijabla naziv="DomainObject.Predmet.Broj_1">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4.4.17. spis je fizički u kal. 25.4.17.</izvorni_sadrzaj>
    <derivirana_varijabla naziv="DomainObject.Predmet.Opis_1">4.4.17. spis je fizički u kal. 25.4.17.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St-919/2016</izvorni_sadrzaj>
    <derivirana_varijabla naziv="DomainObject.Predmet.OznakaBroj_1">St-919/2016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spis  2 OVR-1/2017</izvorni_sadrzaj>
    <derivirana_varijabla naziv="DomainObject.Predmet.PrimjedbaSuca_1">VEZA:
spis  2 OVR-1/2017</derivirana_varijabla>
  </DomainObject.Predmet.PrimjedbaSuca>
  <DomainObject.Predmet.ProtustrankaFormated>
    <izvorni_sadrzaj>  TIM 90 d.d. POREČ zastupanog po punomoćniku odvj. MIA MIHOVILOVIĆ</izvorni_sadrzaj>
    <derivirana_varijabla naziv="DomainObject.Predmet.ProtustrankaFormated_1">  TIM 90 d.d. POREČ zastupanog po punomoćniku odvj. MIA MIHOVILOVIĆ</derivirana_varijabla>
  </DomainObject.Predmet.ProtustrankaFormated>
  <DomainObject.Predmet.ProtustrankaFormatedOIB>
    <izvorni_sadrzaj>  TIM 90 d.d. POREČ, OIB 63062784520 zastupanog po punomoćniku odvj. MIA MIHOVILOVIĆ</izvorni_sadrzaj>
    <derivirana_varijabla naziv="DomainObject.Predmet.ProtustrankaFormatedOIB_1">  TIM 90 d.d. POREČ, OIB 63062784520 zastupanog po punomoćniku odvj. MIA MIHOVILOVIĆ</derivirana_varijabla>
  </DomainObject.Predmet.ProtustrankaFormatedOIB>
  <DomainObject.Predmet.ProtustrankaFormatedWithAdress>
    <izvorni_sadrzaj> TIM 90 d.d. POREČ, Vukovarska 19, 52440 Poreč zastupanog po punomoćniku odvj. MIA MIHOVILOVIĆ</izvorni_sadrzaj>
    <derivirana_varijabla naziv="DomainObject.Predmet.ProtustrankaFormatedWithAdress_1"> TIM 90 d.d. POREČ, Vukovarska 19, 52440 Poreč zastupanog po punomoćniku odvj. MIA MIHOVILOVIĆ</derivirana_varijabla>
  </DomainObject.Predmet.ProtustrankaFormatedWithAdress>
  <DomainObject.Predmet.ProtustrankaFormatedWithAdressOIB>
    <izvorni_sadrzaj> TIM 90 d.d. POREČ, OIB 63062784520, Vukovarska 19, 52440 Poreč zastupanog po punomoćniku odvj. MIA MIHOVILOVIĆ</izvorni_sadrzaj>
    <derivirana_varijabla naziv="DomainObject.Predmet.ProtustrankaFormatedWithAdressOIB_1"> TIM 90 d.d. POREČ, OIB 63062784520, Vukovarska 19, 52440 Poreč zastupanog po punomoćniku odvj. MIA MIHOVILOVIĆ</derivirana_varijabla>
  </DomainObject.Predmet.ProtustrankaFormatedWithAdressOIB>
  <DomainObject.Predmet.ProtustrankaWithAdress>
    <izvorni_sadrzaj>TIM 90 d.d. POREČ Vukovarska 19, 52440 Poreč</izvorni_sadrzaj>
    <derivirana_varijabla naziv="DomainObject.Predmet.ProtustrankaWithAdress_1">TIM 90 d.d. POREČ Vukovarska 19, 52440 Poreč</derivirana_varijabla>
  </DomainObject.Predmet.ProtustrankaWithAdress>
  <DomainObject.Predmet.ProtustrankaWithAdressOIB>
    <izvorni_sadrzaj>TIM 90 d.d. POREČ, OIB 63062784520, Vukovarska 19, 52440 Poreč</izvorni_sadrzaj>
    <derivirana_varijabla naziv="DomainObject.Predmet.ProtustrankaWithAdressOIB_1">TIM 90 d.d. POREČ, OIB 63062784520, Vukovarska 19, 52440 Poreč</derivirana_varijabla>
  </DomainObject.Predmet.ProtustrankaWithAdressOIB>
  <DomainObject.Predmet.ProtustrankaNazivFormated>
    <izvorni_sadrzaj>TIM 90 d.d. POREČ</izvorni_sadrzaj>
    <derivirana_varijabla naziv="DomainObject.Predmet.ProtustrankaNazivFormated_1">TIM 90 d.d. POREČ</derivirana_varijabla>
  </DomainObject.Predmet.ProtustrankaNazivFormated>
  <DomainObject.Predmet.ProtustrankaNazivFormatedOIB>
    <izvorni_sadrzaj>TIM 90 d.d. POREČ, OIB 63062784520</izvorni_sadrzaj>
    <derivirana_varijabla naziv="DomainObject.Predmet.ProtustrankaNazivFormatedOIB_1">TIM 90 d.d. POREČ, OIB 63062784520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BOJOPLAST d.d. u stečaju PULA zastupanog po punomoćniku St. upravitelj Dražen Ezgeta; Odvj. Anka Zaharija; FINANCIJSKA AGENCIJA, RC RIJEKA, PODRUŽNICA PULA, PULA</izvorni_sadrzaj>
    <derivirana_varijabla naziv="DomainObject.Predmet.StrankaFormated_1">  BOJOPLAST d.d. u stečaju PULA zastupanog po punomoćniku St. upravitelj Dražen Ezgeta; Odvj. Anka Zaharija; FINANCIJSKA AGENCIJA, RC RIJEKA, PODRUŽNICA PULA, PULA</derivirana_varijabla>
  </DomainObject.Predmet.StrankaFormated>
  <DomainObject.Predmet.StrankaFormatedOIB>
    <izvorni_sadrzaj>  BOJOPLAST d.d. u stečaju PULA, OIB 92113402303 zastupanog po punomoćniku St. upravitelj Dražen Ezgeta; Odvj. Anka Zaharija; FINANCIJSKA AGENCIJA, RC RIJEKA, PODRUŽNICA PULA, PULA, OIB 85821130368</izvorni_sadrzaj>
    <derivirana_varijabla naziv="DomainObject.Predmet.StrankaFormatedOIB_1">  BOJOPLAST d.d. u stečaju PULA, OIB 92113402303 zastupanog po punomoćniku St. upravitelj Dražen Ezgeta; Odvj. Anka Zaharija; FINANCIJSKA AGENCIJA, RC RIJEKA, PODRUŽNICA PULA, PULA, OIB 85821130368</derivirana_varijabla>
  </DomainObject.Predmet.StrankaFormatedOIB>
  <DomainObject.Predmet.StrankaFormatedWithAdress>
    <izvorni_sadrzaj> BOJOPLAST d.d. u stečaju PULA, Medulinska 53, 52100 Pula zastupanog po punomoćniku St. upravitelj Dražen Ezgeta; Odvj. Anka Zaharija; FINANCIJSKA AGENCIJA, RC RIJEKA, PODRUŽNICA PULA, PULA, Ulica grada Vukovara 70, 10000 Zagreb</izvorni_sadrzaj>
    <derivirana_varijabla naziv="DomainObject.Predmet.StrankaFormatedWithAdress_1"> BOJOPLAST d.d. u stečaju PULA, Medulinska 53, 52100 Pula zastupanog po punomoćniku St. upravitelj Dražen Ezgeta; Odvj. Anka Zaharija; FINANCIJSKA AGENCIJA, RC RIJEKA, PODRUŽNICA PULA, PULA, Ulica grada Vukovara 70, 10000 Zagreb</derivirana_varijabla>
  </DomainObject.Predmet.StrankaFormatedWithAdress>
  <DomainObject.Predmet.StrankaFormatedWithAdressOIB>
    <izvorni_sadrzaj> BOJOPLAST d.d. u stečaju PULA, OIB 92113402303, Medulinska 53, 52100 Pula zastupanog po punomoćniku St. upravitelj Dražen Ezgeta; Odvj. Anka Zaharija; FINANCIJSKA AGENCIJA, RC RIJEKA, PODRUŽNICA PULA, PULA, OIB 85821130368, Ulica grada Vukovara 70, 10000 Zagreb</izvorni_sadrzaj>
    <derivirana_varijabla naziv="DomainObject.Predmet.StrankaFormatedWithAdressOIB_1"> BOJOPLAST d.d. u stečaju PULA, OIB 92113402303, Medulinska 53, 52100 Pula zastupanog po punomoćniku St. upravitelj Dražen Ezgeta; Odvj. Anka Zaharija; FINANCIJSKA AGENCIJA, RC RIJEKA, PODRUŽNICA PULA, PULA, OIB 85821130368, Ulica grada Vukovara 70, 10000 Zagreb</derivirana_varijabla>
  </DomainObject.Predmet.StrankaFormatedWithAdressOIB>
  <DomainObject.Predmet.StrankaWithAdress>
    <izvorni_sadrzaj>BOJOPLAST d.d. u stečaju PULA Medulinska 53,52100 Pula,FINANCIJSKA AGENCIJA, RC RIJEKA, PODRUŽNICA PULA, PULA Ulica grada Vukovara 70,10000 Zagreb</izvorni_sadrzaj>
    <derivirana_varijabla naziv="DomainObject.Predmet.StrankaWithAdress_1">BOJOPLAST d.d. u stečaju PULA Medulinska 53,52100 Pula,FINANCIJSKA AGENCIJA, RC RIJEKA, PODRUŽNICA PULA, PULA Ulica grada Vukovara 70,10000 Zagreb</derivirana_varijabla>
  </DomainObject.Predmet.StrankaWithAdress>
  <DomainObject.Predmet.StrankaWithAdressOIB>
    <izvorni_sadrzaj>BOJOPLAST d.d. u stečaju PULA, OIB 92113402303, Medulinska 53,52100 Pula,FINANCIJSKA AGENCIJA, RC RIJEKA, PODRUŽNICA PULA, PULA, OIB 85821130368, Ulica grada Vukovara 70,10000 Zagreb</izvorni_sadrzaj>
    <derivirana_varijabla naziv="DomainObject.Predmet.StrankaWithAdressOIB_1">BOJOPLAST d.d. u stečaju PULA, OIB 92113402303, Medulinska 53,52100 Pula,FINANCIJSKA AGENCIJA, RC RIJEKA, PODRUŽNICA PULA, PULA, OIB 85821130368, Ulica grada Vukovara 70,10000 Zagreb</derivirana_varijabla>
  </DomainObject.Predmet.StrankaWithAdressOIB>
  <DomainObject.Predmet.StrankaNazivFormated>
    <izvorni_sadrzaj>BOJOPLAST d.d. u stečaju PULA,FINANCIJSKA AGENCIJA, RC RIJEKA, PODRUŽNICA PULA, PULA</izvorni_sadrzaj>
    <derivirana_varijabla naziv="DomainObject.Predmet.StrankaNazivFormated_1">BOJOPLAST d.d. u stečaju PULA,FINANCIJSKA AGENCIJA, RC RIJEKA, PODRUŽNICA PULA, PULA</derivirana_varijabla>
  </DomainObject.Predmet.StrankaNazivFormated>
  <DomainObject.Predmet.StrankaNazivFormatedOIB>
    <izvorni_sadrzaj>BOJOPLAST d.d. u stečaju PULA, OIB 92113402303,FINANCIJSKA AGENCIJA, RC RIJEKA, PODRUŽNICA PULA, PULA, OIB 85821130368</izvorni_sadrzaj>
    <derivirana_varijabla naziv="DomainObject.Predmet.StrankaNazivFormatedOIB_1">BOJOPLAST d.d. u stečaju PULA, OIB 92113402303,FINANCIJSKA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584020.68</izvorni_sadrzaj>
    <derivirana_varijabla naziv="DomainObject.Predmet.TrenutnaVrijednost_1">584020.68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BOJOPLAST d.d. u stečaju PULA zastupanog po punomoćniku St. upravitelj Dražen Ezgeta; Odvj. Anka Zaharija</item>
      <item>FINANCIJSKA AGENCIJA, RC RIJEKA, PODRUŽNICA PULA, PULA</item>
    </izvorni_sadrzaj>
    <derivirana_varijabla naziv="DomainObject.Predmet.StrankaListFormated_1">
      <item>BOJOPLAST d.d. u stečaju PULA zastupanog po punomoćniku St. upravitelj Dražen Ezgeta; Odvj. Anka Zaharija</item>
      <item>FINANCIJSKA AGENCIJA, RC RIJEKA, PODRUŽNICA PULA, PULA</item>
    </derivirana_varijabla>
  </DomainObject.Predmet.StrankaListFormated>
  <DomainObject.Predmet.StrankaListFormatedOIB>
    <izvorni_sadrzaj>
      <item>BOJOPLAST d.d. u stečaju PULA, OIB 92113402303 zastupanog po punomoćniku St. upravitelj Dražen Ezgeta; Odvj. Anka Zaharija</item>
      <item>FINANCIJSKA AGENCIJA, RC RIJEKA, PODRUŽNICA PULA, PULA, OIB 85821130368</item>
    </izvorni_sadrzaj>
    <derivirana_varijabla naziv="DomainObject.Predmet.StrankaListFormatedOIB_1">
      <item>BOJOPLAST d.d. u stečaju PULA, OIB 92113402303 zastupanog po punomoćniku St. upravitelj Dražen Ezgeta; Odvj. Anka Zaharija</item>
      <item>FINANCIJSKA AGENCIJA, RC RIJEKA, PODRUŽNICA PULA, PULA, OIB 85821130368</item>
    </derivirana_varijabla>
  </DomainObject.Predmet.StrankaListFormatedOIB>
  <DomainObject.Predmet.StrankaListFormatedWithAdress>
    <izvorni_sadrzaj>
      <item>BOJOPLAST d.d. u stečaju PULA, Medulinska 53, 52100 Pula zastupanog po punomoćniku St. upravitelj Dražen Ezgeta; Odvj. Anka Zaharija</item>
      <item>FINANCIJSKA AGENCIJA, RC RIJEKA, PODRUŽNICA PULA, PULA, Ulica grada Vukovara 70, 10000 Zagreb</item>
    </izvorni_sadrzaj>
    <derivirana_varijabla naziv="DomainObject.Predmet.StrankaListFormatedWithAdress_1">
      <item>BOJOPLAST d.d. u stečaju PULA, Medulinska 53, 52100 Pula zastupanog po punomoćniku St. upravitelj Dražen Ezgeta; Odvj. Anka Zaharija</item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BOJOPLAST d.d. u stečaju PULA, OIB 92113402303, Medulinska 53, 52100 Pula zastupanog po punomoćniku St. upravitelj Dražen Ezgeta; Odvj. Anka Zaharija</item>
      <item>FINANCIJSKA AGENCIJA, RC RIJEKA, PODRUŽNICA PULA, PULA, OIB 85821130368, Ulica grada Vukovara 70, 10000 Zagreb</item>
    </izvorni_sadrzaj>
    <derivirana_varijabla naziv="DomainObject.Predmet.StrankaListFormatedWithAdressOIB_1">
      <item>BOJOPLAST d.d. u stečaju PULA, OIB 92113402303, Medulinska 53, 52100 Pula zastupanog po punomoćniku St. upravitelj Dražen Ezgeta; Odvj. Anka Zaharija</item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BOJOPLAST d.d. u stečaju PULA</item>
      <item>FINANCIJSKA AGENCIJA, RC RIJEKA, PODRUŽNICA PULA, PULA</item>
    </izvorni_sadrzaj>
    <derivirana_varijabla naziv="DomainObject.Predmet.StrankaListNazivFormated_1">
      <item>BOJOPLAST d.d. u stečaju PULA</item>
      <item>FINANCIJSKA AGENCIJA, RC RIJEKA, PODRUŽNICA PULA, PULA</item>
    </derivirana_varijabla>
  </DomainObject.Predmet.StrankaListNazivFormated>
  <DomainObject.Predmet.StrankaListNazivFormatedOIB>
    <izvorni_sadrzaj>
      <item>BOJOPLAST d.d. u stečaju PULA, OIB 92113402303</item>
      <item>FINANCIJSKA AGENCIJA, RC RIJEKA, PODRUŽNICA PULA, PULA, OIB 85821130368</item>
    </izvorni_sadrzaj>
    <derivirana_varijabla naziv="DomainObject.Predmet.StrankaListNazivFormatedOIB_1">
      <item>BOJOPLAST d.d. u stečaju PULA, OIB 92113402303</item>
      <item>FINANCIJSKA AGENCIJA, RC RIJEKA, PODRUŽNICA PULA, PULA, OIB 85821130368</item>
    </derivirana_varijabla>
  </DomainObject.Predmet.StrankaListNazivFormatedOIB>
  <DomainObject.Predmet.ProtuStrankaListFormated>
    <izvorni_sadrzaj>
      <item>TIM 90 d.d. POREČ zastupanog po punomoćniku odvj. MIA MIHOVILOVIĆ</item>
    </izvorni_sadrzaj>
    <derivirana_varijabla naziv="DomainObject.Predmet.ProtuStrankaListFormated_1">
      <item>TIM 90 d.d. POREČ zastupanog po punomoćniku odvj. MIA MIHOVILOVIĆ</item>
    </derivirana_varijabla>
  </DomainObject.Predmet.ProtuStrankaListFormated>
  <DomainObject.Predmet.ProtuStrankaListFormatedOIB>
    <izvorni_sadrzaj>
      <item>TIM 90 d.d. POREČ, OIB 63062784520 zastupanog po punomoćniku odvj. MIA MIHOVILOVIĆ</item>
    </izvorni_sadrzaj>
    <derivirana_varijabla naziv="DomainObject.Predmet.ProtuStrankaListFormatedOIB_1">
      <item>TIM 90 d.d. POREČ, OIB 63062784520 zastupanog po punomoćniku odvj. MIA MIHOVILOVIĆ</item>
    </derivirana_varijabla>
  </DomainObject.Predmet.ProtuStrankaListFormatedOIB>
  <DomainObject.Predmet.ProtuStrankaListFormatedWithAdress>
    <izvorni_sadrzaj>
      <item>TIM 90 d.d. POREČ, Vukovarska 19, 52440 Poreč zastupanog po punomoćniku odvj. MIA MIHOVILOVIĆ</item>
    </izvorni_sadrzaj>
    <derivirana_varijabla naziv="DomainObject.Predmet.ProtuStrankaListFormatedWithAdress_1">
      <item>TIM 90 d.d. POREČ, Vukovarska 19, 52440 Poreč zastupanog po punomoćniku odvj. MIA MIHOVILOVIĆ</item>
    </derivirana_varijabla>
  </DomainObject.Predmet.ProtuStrankaListFormatedWithAdress>
  <DomainObject.Predmet.ProtuStrankaListFormatedWithAdressOIB>
    <izvorni_sadrzaj>
      <item>TIM 90 d.d. POREČ, OIB 63062784520, Vukovarska 19, 52440 Poreč zastupanog po punomoćniku odvj. MIA MIHOVILOVIĆ</item>
    </izvorni_sadrzaj>
    <derivirana_varijabla naziv="DomainObject.Predmet.ProtuStrankaListFormatedWithAdressOIB_1">
      <item>TIM 90 d.d. POREČ, OIB 63062784520, Vukovarska 19, 52440 Poreč zastupanog po punomoćniku odvj. MIA MIHOVILOVIĆ</item>
    </derivirana_varijabla>
  </DomainObject.Predmet.ProtuStrankaListFormatedWithAdressOIB>
  <DomainObject.Predmet.ProtuStrankaListNazivFormated>
    <izvorni_sadrzaj>
      <item>TIM 90 d.d. POREČ</item>
    </izvorni_sadrzaj>
    <derivirana_varijabla naziv="DomainObject.Predmet.ProtuStrankaListNazivFormated_1">
      <item>TIM 90 d.d. POREČ</item>
    </derivirana_varijabla>
  </DomainObject.Predmet.ProtuStrankaListNazivFormated>
  <DomainObject.Predmet.ProtuStrankaListNazivFormatedOIB>
    <izvorni_sadrzaj>
      <item>TIM 90 d.d. POREČ, OIB 63062784520</item>
    </izvorni_sadrzaj>
    <derivirana_varijabla naziv="DomainObject.Predmet.ProtuStrankaListNazivFormatedOIB_1">
      <item>TIM 90 d.d. POREČ, OIB 63062784520</item>
    </derivirana_varijabla>
  </DomainObject.Predmet.ProtuStrankaListNazivFormatedOIB>
  <DomainObject.Predmet.OstaliListFormated>
    <izvorni_sadrzaj>
      <item>St. upravitelj Dražen Ezgeta punomoćnik sudionika u postupku BOJOPLAST d.d. u stečaju PULA</item>
      <item>Odvj. Anka Zaharija punomoćnik sudionika u postupku BOJOPLAST d.d. u stečaju PULA</item>
      <item>odvj. MIA MIHOVILOVIĆ punomoćnik sudionika u postupku TIM 90 d.d. POREČ</item>
      <item>Tin Matić i partneri odvjetničko društvo, društvo s ograničenom odgovornošću</item>
      <item>Odvj. Šimun Vulić</item>
      <item>Igor Matešić vl. obrta RI-KLIMA</item>
    </izvorni_sadrzaj>
    <derivirana_varijabla naziv="DomainObject.Predmet.OstaliListFormated_1">
      <item>St. upravitelj Dražen Ezgeta punomoćnik sudionika u postupku BOJOPLAST d.d. u stečaju PULA</item>
      <item>Odvj. Anka Zaharija punomoćnik sudionika u postupku BOJOPLAST d.d. u stečaju PULA</item>
      <item>odvj. MIA MIHOVILOVIĆ punomoćnik sudionika u postupku TIM 90 d.d. POREČ</item>
      <item>Tin Matić i partneri odvjetničko društvo, društvo s ograničenom odgovornošću</item>
      <item>Odvj. Šimun Vulić</item>
      <item>Igor Matešić vl. obrta RI-KLIMA</item>
    </derivirana_varijabla>
  </DomainObject.Predmet.OstaliListFormated>
  <DomainObject.Predmet.OstaliListFormatedOIB>
    <izvorni_sadrzaj>
      <item>St. upravitelj Dražen Ezgeta punomoćnik sudionika u postupku BOJOPLAST d.d. u stečaju PULA</item>
      <item>Odvj. Anka Zaharija, OIB 63099034589 punomoćnik sudionika u postupku BOJOPLAST d.d. u stečaju PULA</item>
      <item>odvj. MIA MIHOVILOVIĆ punomoćnik sudionika u postupku TIM 90 d.d. POREČ</item>
      <item>Tin Matić i partneri odvjetničko društvo, društvo s ograničenom odgovornošću, OIB 08908355669</item>
      <item>Odvj. Šimun Vulić</item>
      <item>Igor Matešić vl. obrta RI-KLIMA, OIB 13235672185</item>
    </izvorni_sadrzaj>
    <derivirana_varijabla naziv="DomainObject.Predmet.OstaliListFormatedOIB_1">
      <item>St. upravitelj Dražen Ezgeta punomoćnik sudionika u postupku BOJOPLAST d.d. u stečaju PULA</item>
      <item>Odvj. Anka Zaharija, OIB 63099034589 punomoćnik sudionika u postupku BOJOPLAST d.d. u stečaju PULA</item>
      <item>odvj. MIA MIHOVILOVIĆ punomoćnik sudionika u postupku TIM 90 d.d. POREČ</item>
      <item>Tin Matić i partneri odvjetničko društvo, društvo s ograničenom odgovornošću, OIB 08908355669</item>
      <item>Odvj. Šimun Vulić</item>
      <item>Igor Matešić vl. obrta RI-KLIMA, OIB 13235672185</item>
    </derivirana_varijabla>
  </DomainObject.Predmet.OstaliListFormatedOIB>
  <DomainObject.Predmet.OstaliListFormatedWithAdress>
    <izvorni_sadrzaj>
      <item>St. upravitelj Dražen Ezgeta punomoćnik sudionika u postupku BOJOPLAST d.d. u stečaju PULA</item>
      <item>Odvj. Anka Zaharija,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Vlaška 95, 10000 Zagreb</item>
      <item>Odvj. Šimun Vulić, V. Lisinskog 2, 51000 Rijeka</item>
      <item>Igor Matešić vl. obrta RI-KLIMA, Liburnijska 24, 51000 Rijeka</item>
    </izvorni_sadrzaj>
    <derivirana_varijabla naziv="DomainObject.Predmet.OstaliListFormatedWithAdress_1">
      <item>St. upravitelj Dražen Ezgeta punomoćnik sudionika u postupku BOJOPLAST d.d. u stečaju PULA</item>
      <item>Odvj. Anka Zaharija,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Vlaška 95, 10000 Zagreb</item>
      <item>Odvj. Šimun Vulić, V. Lisinskog 2, 51000 Rijeka</item>
      <item>Igor Matešić vl. obrta RI-KLIMA, Liburnijska 24, 51000 Rijeka</item>
    </derivirana_varijabla>
  </DomainObject.Predmet.OstaliListFormatedWithAdress>
  <DomainObject.Predmet.OstaliListFormatedWithAdressOIB>
    <izvorni_sadrzaj>
      <item>St. upravitelj Dražen Ezgeta punomoćnik sudionika u postupku BOJOPLAST d.d. u stečaju PULA</item>
      <item>Odvj. Anka Zaharija, OIB 63099034589,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OIB 08908355669, Vlaška 95, 10000 Zagreb</item>
      <item>Odvj. Šimun Vulić, V. Lisinskog 2, 51000 Rijeka</item>
      <item>Igor Matešić vl. obrta RI-KLIMA, OIB 13235672185, Liburnijska 24, 51000 Rijeka</item>
    </izvorni_sadrzaj>
    <derivirana_varijabla naziv="DomainObject.Predmet.OstaliListFormatedWithAdressOIB_1">
      <item>St. upravitelj Dražen Ezgeta punomoćnik sudionika u postupku BOJOPLAST d.d. u stečaju PULA</item>
      <item>Odvj. Anka Zaharija, OIB 63099034589,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OIB 08908355669, Vlaška 95, 10000 Zagreb</item>
      <item>Odvj. Šimun Vulić, V. Lisinskog 2, 51000 Rijeka</item>
      <item>Igor Matešić vl. obrta RI-KLIMA, OIB 13235672185, Liburnijska 24, 51000 Rijeka</item>
    </derivirana_varijabla>
  </DomainObject.Predmet.OstaliListFormatedWithAdressOIB>
  <DomainObject.Predmet.OstaliListNazivFormated>
    <izvorni_sadrzaj>
      <item>St. upravitelj Dražen Ezgeta</item>
      <item>Odvj. Anka Zaharija</item>
      <item>odvj. MIA MIHOVILOVIĆ</item>
      <item>Tin Matić i partneri odvjetničko društvo, društvo s ograničenom odgovornošću</item>
      <item>Odvj. Šimun Vulić</item>
      <item>Igor Matešić vl. obrta RI-KLIMA</item>
    </izvorni_sadrzaj>
    <derivirana_varijabla naziv="DomainObject.Predmet.OstaliListNazivFormated_1">
      <item>St. upravitelj Dražen Ezgeta</item>
      <item>Odvj. Anka Zaharija</item>
      <item>odvj. MIA MIHOVILOVIĆ</item>
      <item>Tin Matić i partneri odvjetničko društvo, društvo s ograničenom odgovornošću</item>
      <item>Odvj. Šimun Vulić</item>
      <item>Igor Matešić vl. obrta RI-KLIMA</item>
    </derivirana_varijabla>
  </DomainObject.Predmet.OstaliListNazivFormated>
  <DomainObject.Predmet.OstaliListNazivFormatedOIB>
    <izvorni_sadrzaj>
      <item>St. upravitelj Dražen Ezgeta</item>
      <item>Odvj. Anka Zaharija, OIB 63099034589</item>
      <item>odvj. MIA MIHOVILOVIĆ</item>
      <item>Tin Matić i partneri odvjetničko društvo, društvo s ograničenom odgovornošću, OIB 08908355669</item>
      <item>Odvj. Šimun Vulić</item>
      <item>Igor Matešić vl. obrta RI-KLIMA, OIB 13235672185</item>
    </izvorni_sadrzaj>
    <derivirana_varijabla naziv="DomainObject.Predmet.OstaliListNazivFormatedOIB_1">
      <item>St. upravitelj Dražen Ezgeta</item>
      <item>Odvj. Anka Zaharija, OIB 63099034589</item>
      <item>odvj. MIA MIHOVILOVIĆ</item>
      <item>Tin Matić i partneri odvjetničko društvo, društvo s ograničenom odgovornošću, OIB 08908355669</item>
      <item>Odvj. Šimun Vulić</item>
      <item>Igor Matešić vl. obrta RI-KLIMA, OIB 13235672185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BOJOPLAST d.d. u stečaju PULA i dr.</izvorni_sadrzaj>
    <derivirana_varijabla naziv="DomainObject.Predmet.StrankaIDrugi_1">BOJOPLAST d.d. u stečaju PULA i dr.</derivirana_varijabla>
  </DomainObject.Predmet.StrankaIDrugi>
  <DomainObject.Predmet.ProtustrankaIDrugi>
    <izvorni_sadrzaj>TIM 90 d.d. POREČ</izvorni_sadrzaj>
    <derivirana_varijabla naziv="DomainObject.Predmet.ProtustrankaIDrugi_1">TIM 90 d.d. POREČ</derivirana_varijabla>
  </DomainObject.Predmet.ProtustrankaIDrugi>
  <DomainObject.Predmet.StrankaIDrugiAdressOIB>
    <izvorni_sadrzaj>BOJOPLAST d.d. u stečaju PULA, OIB 92113402303, Medulinska 53, 52100 Pula i dr.</izvorni_sadrzaj>
    <derivirana_varijabla naziv="DomainObject.Predmet.StrankaIDrugiAdressOIB_1">BOJOPLAST d.d. u stečaju PULA, OIB 92113402303, Medulinska 53, 52100 Pula i dr.</derivirana_varijabla>
  </DomainObject.Predmet.StrankaIDrugiAdressOIB>
  <DomainObject.Predmet.ProtustrankaIDrugiAdressOIB>
    <izvorni_sadrzaj>TIM 90 d.d. POREČ, OIB 63062784520, Vukovarska 19, 52440 Poreč</izvorni_sadrzaj>
    <derivirana_varijabla naziv="DomainObject.Predmet.ProtustrankaIDrugiAdressOIB_1">TIM 90 d.d. POREČ, OIB 63062784520, Vukovarska 19,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BOJOPLAST d.d. u stečaju PULA</item>
      <item>TIM 90 d.d. POREČ</item>
      <item>St. upravitelj Dražen Ezgeta</item>
      <item>FINANCIJSKA AGENCIJA, RC RIJEKA, PODRUŽNICA PULA, PULA</item>
      <item>Odvj. Anka Zaharija</item>
      <item>odvj. MIA MIHOVILOVIĆ</item>
      <item>Tin Matić i partneri odvjetničko društvo, društvo s ograničenom odgovornošću</item>
      <item>Odvj. Šimun Vulić</item>
      <item>Igor Matešić vl. obrta RI-KLIMA</item>
    </izvorni_sadrzaj>
    <derivirana_varijabla naziv="DomainObject.Predmet.SudioniciListNaziv_1">
      <item>BOJOPLAST d.d. u stečaju PULA</item>
      <item>TIM 90 d.d. POREČ</item>
      <item>St. upravitelj Dražen Ezgeta</item>
      <item>FINANCIJSKA AGENCIJA, RC RIJEKA, PODRUŽNICA PULA, PULA</item>
      <item>Odvj. Anka Zaharija</item>
      <item>odvj. MIA MIHOVILOVIĆ</item>
      <item>Tin Matić i partneri odvjetničko društvo, društvo s ograničenom odgovornošću</item>
      <item>Odvj. Šimun Vulić</item>
      <item>Igor Matešić vl. obrta RI-KLIMA</item>
    </derivirana_varijabla>
  </DomainObject.Predmet.SudioniciListNaziv>
  <DomainObject.Predmet.SudioniciListAdressOIB>
    <izvorni_sadrzaj>
      <item>BOJOPLAST d.d. u stečaju PULA, OIB 92113402303, Medulinska 53,52100 Pula</item>
      <item>TIM 90 d.d. POREČ, OIB 63062784520, Vukovarska 19,52440 Poreč</item>
      <item>St. upravitelj Dražen Ezgeta</item>
      <item>FINANCIJSKA AGENCIJA, RC RIJEKA, PODRUŽNICA PULA, PULA, OIB 85821130368, Ulica grada Vukovara 70,10000 Zagreb</item>
      <item>Odvj. Anka Zaharija, OIB 63099034589, Carera 6,52210 Rovinj</item>
      <item>odvj. MIA MIHOVILOVIĆ, Trg Drage Iblera 9,10000 Zagreb</item>
      <item>Tin Matić i partneri odvjetničko društvo, društvo s ograničenom odgovornošću, OIB 08908355669, Vlaška 95,10000 Zagreb</item>
      <item>Odvj. Šimun Vulić, V. Lisinskog 2,51000 Rijeka</item>
      <item>Igor Matešić vl. obrta RI-KLIMA, OIB 13235672185, Liburnijska 24,51000 Rijeka</item>
    </izvorni_sadrzaj>
    <derivirana_varijabla naziv="DomainObject.Predmet.SudioniciListAdressOIB_1">
      <item>BOJOPLAST d.d. u stečaju PULA, OIB 92113402303, Medulinska 53,52100 Pula</item>
      <item>TIM 90 d.d. POREČ, OIB 63062784520, Vukovarska 19,52440 Poreč</item>
      <item>St. upravitelj Dražen Ezgeta</item>
      <item>FINANCIJSKA AGENCIJA, RC RIJEKA, PODRUŽNICA PULA, PULA, OIB 85821130368, Ulica grada Vukovara 70,10000 Zagreb</item>
      <item>Odvj. Anka Zaharija, OIB 63099034589, Carera 6,52210 Rovinj</item>
      <item>odvj. MIA MIHOVILOVIĆ, Trg Drage Iblera 9,10000 Zagreb</item>
      <item>Tin Matić i partneri odvjetničko društvo, društvo s ograničenom odgovornošću, OIB 08908355669, Vlaška 95,10000 Zagreb</item>
      <item>Odvj. Šimun Vulić, V. Lisinskog 2,51000 Rijeka</item>
      <item>Igor Matešić vl. obrta RI-KLIMA, OIB 13235672185, Liburnijska 24,51000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92113402303</item>
      <item>, OIB 63062784520</item>
      <item>, OIB null</item>
      <item>, OIB 85821130368</item>
      <item>, OIB 63099034589</item>
      <item>, OIB null</item>
      <item>, OIB 08908355669</item>
      <item>, OIB null</item>
      <item>, OIB 13235672185</item>
    </izvorni_sadrzaj>
    <derivirana_varijabla naziv="DomainObject.Predmet.SudioniciListNazivOIB_1">
      <item>, OIB 92113402303</item>
      <item>, OIB 63062784520</item>
      <item>, OIB null</item>
      <item>, OIB 85821130368</item>
      <item>, OIB 63099034589</item>
      <item>, OIB null</item>
      <item>, OIB 08908355669</item>
      <item>, OIB null</item>
      <item>, OIB 13235672185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167</properties:Words>
  <properties:Characters>884</properties:Characters>
  <properties:Lines>46</properties:Lines>
  <properties:Paragraphs>21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2017-04-12T07:00:00Z</dcterms:created>
  <dc:creator>Jasmina Matika</dc:creator>
  <cp:lastModifiedBy>Jasmina Matika</cp:lastModifiedBy>
  <dcterms:modified xmlns:xsi="http://www.w3.org/2001/XMLSchema-instance" xsi:type="dcterms:W3CDTF">2017-04-12T08:43:00Z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