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09e4" w14:paraId="3ea09e4" w:rsidRDefault="007239E0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024EBE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024EBE">
        <w:t>555/2013-</w:t>
      </w:r>
      <w:r w:rsidR="0039263C">
        <w:t>67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8900CD">
      <w:pPr>
        <w:jc w:val="both"/>
      </w:pPr>
      <w:r>
        <w:tab/>
      </w:r>
      <w:r w:rsidR="008151CD">
        <w:t xml:space="preserve">TRGOVAČKI SUD U OSIJEKU STALNA SLUŽBA </w:t>
      </w:r>
      <w:r w:rsidR="00024EBE">
        <w:t>U SLAVONSKOM BRODU</w:t>
      </w:r>
      <w:r w:rsidR="008151CD">
        <w:t xml:space="preserve">, po stečajnom sucu Vesni Vukelić, </w:t>
      </w:r>
      <w:r w:rsidR="00B66743">
        <w:t>u stečajnom postupku nad stečajnom masom dužnika GRIVO d.o.o, u stečaju Pakrac</w:t>
      </w:r>
      <w:r w:rsidR="00C12E1E">
        <w:t xml:space="preserve">, dana </w:t>
      </w:r>
      <w:r w:rsidR="00B44815">
        <w:t>20.srpnja</w:t>
      </w:r>
      <w:r w:rsidR="00C12E1E">
        <w:t xml:space="preserve"> </w:t>
      </w:r>
      <w:r w:rsidR="008151CD">
        <w:t>2016.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39263C">
      <w:pPr>
        <w:jc w:val="both"/>
      </w:pPr>
      <w:r>
        <w:tab/>
      </w:r>
      <w:r w:rsidR="00C12E1E">
        <w:t>Uslijed očite pogreške  u pisanju</w:t>
      </w:r>
      <w:r w:rsidR="0039263C">
        <w:t xml:space="preserve"> imena</w:t>
      </w:r>
      <w:r w:rsidR="00C12E1E">
        <w:t>, 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39263C">
        <w:t xml:space="preserve">555/2013-66 od 19.srpnja </w:t>
      </w:r>
      <w:r w:rsidR="008151CD">
        <w:t>2016</w:t>
      </w:r>
      <w:r w:rsidR="00C029B5">
        <w:t xml:space="preserve">.utoliko što </w:t>
      </w:r>
      <w:r w:rsidR="004D0B76">
        <w:t xml:space="preserve">u </w:t>
      </w:r>
      <w:proofErr w:type="spellStart"/>
      <w:r w:rsidR="0039263C">
        <w:t>toč.I</w:t>
      </w:r>
      <w:proofErr w:type="spellEnd"/>
      <w:r w:rsidR="0039263C">
        <w:t xml:space="preserve"> izreke rješenja umjesto pogrešno navedenog imena kupca Zdravka Mandića treba stajati ŽELJKO MANDIĆ, tako da ispravljeni tekst </w:t>
      </w:r>
      <w:proofErr w:type="spellStart"/>
      <w:r w:rsidR="0039263C">
        <w:t>toč</w:t>
      </w:r>
      <w:proofErr w:type="spellEnd"/>
      <w:r w:rsidR="0039263C">
        <w:t>. I izreke rješenja sada glasi:</w:t>
      </w:r>
    </w:p>
    <w:p w:rsidRDefault="0039263C" w:rsidP="00C12E1E" w:rsidR="0039263C">
      <w:pPr>
        <w:jc w:val="both"/>
      </w:pPr>
      <w:r>
        <w:tab/>
        <w:t xml:space="preserve">"I – Ponuditelju kao kupcu ŽELJKU MANDIĆU iz Pakraca, Kralja Tomislava 8, OIB 74635030502, dosuđuje se dio imovine vlasništva stečajnog dužnika GRIVO d.o.o, u stečaju Pakrac, koju čini ¾ suvlasničkog udjela kč.br. 375/3 kuća i dvorište sa 41 </w:t>
      </w:r>
      <w:proofErr w:type="spellStart"/>
      <w:r>
        <w:t>čhv</w:t>
      </w:r>
      <w:proofErr w:type="spellEnd"/>
      <w:r>
        <w:t xml:space="preserve">., upisane u </w:t>
      </w:r>
      <w:proofErr w:type="spellStart"/>
      <w:r>
        <w:t>zk.ul</w:t>
      </w:r>
      <w:proofErr w:type="spellEnd"/>
      <w:r>
        <w:t xml:space="preserve">. 1551 </w:t>
      </w:r>
      <w:proofErr w:type="spellStart"/>
      <w:r>
        <w:t>k.o</w:t>
      </w:r>
      <w:proofErr w:type="spellEnd"/>
      <w:r>
        <w:t xml:space="preserve"> Pakrac."</w:t>
      </w: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4D0B76" w:rsidP="00C3222D" w:rsidR="0039263C">
      <w:pPr>
        <w:jc w:val="both"/>
      </w:pPr>
      <w:r>
        <w:tab/>
        <w:t>Rješenjem ovog suda posl.br. St-</w:t>
      </w:r>
      <w:r w:rsidR="0039263C">
        <w:t>555/2013-66 od 19.srpnja</w:t>
      </w:r>
      <w:r w:rsidR="006C6A09">
        <w:t xml:space="preserve"> 2016</w:t>
      </w:r>
      <w:r>
        <w:t>.</w:t>
      </w:r>
      <w:r w:rsidR="0039263C">
        <w:t xml:space="preserve">, kupcu Željku Mandiću iz Pakraca dosuđena je nekretnina vlasništva stečajnog dužnika  GRIVO d.o.o, u stečaju Pakrac, koju čini ¾ suvlasničkog udjela kč.br. 375/3 kuća i dvorište sa 41 </w:t>
      </w:r>
      <w:proofErr w:type="spellStart"/>
      <w:r w:rsidR="0039263C">
        <w:t>čhv</w:t>
      </w:r>
      <w:proofErr w:type="spellEnd"/>
      <w:r w:rsidR="0039263C">
        <w:t xml:space="preserve">., upisane u </w:t>
      </w:r>
      <w:proofErr w:type="spellStart"/>
      <w:r w:rsidR="0039263C">
        <w:t>zk.ul</w:t>
      </w:r>
      <w:proofErr w:type="spellEnd"/>
      <w:r w:rsidR="0039263C">
        <w:t xml:space="preserve">. 1551 </w:t>
      </w:r>
      <w:proofErr w:type="spellStart"/>
      <w:r w:rsidR="0039263C">
        <w:t>k.o</w:t>
      </w:r>
      <w:proofErr w:type="spellEnd"/>
      <w:r w:rsidR="0039263C">
        <w:t xml:space="preserve"> Pakrac.</w:t>
      </w:r>
    </w:p>
    <w:p w:rsidRDefault="0039263C" w:rsidP="00C3222D" w:rsidR="006C6A09">
      <w:pPr>
        <w:jc w:val="both"/>
      </w:pPr>
      <w:r>
        <w:t xml:space="preserve"> </w:t>
      </w:r>
      <w:r>
        <w:tab/>
        <w:t>U</w:t>
      </w:r>
      <w:r w:rsidR="006C6A09">
        <w:t xml:space="preserve">slijed očite omaške </w:t>
      </w:r>
      <w:r w:rsidR="00C12E1E">
        <w:t xml:space="preserve">u pisanju </w:t>
      </w:r>
      <w:r>
        <w:t xml:space="preserve">rješenja, u </w:t>
      </w:r>
      <w:proofErr w:type="spellStart"/>
      <w:r>
        <w:t>toč</w:t>
      </w:r>
      <w:proofErr w:type="spellEnd"/>
      <w:r>
        <w:t>. I izreke kupac je naznačen pogrešnim  imenom Zdravko Mandić umjesto Željko Mandić</w:t>
      </w:r>
      <w:r w:rsidR="006C6A09">
        <w:t xml:space="preserve">, </w:t>
      </w:r>
      <w:r w:rsidR="008900CD">
        <w:t xml:space="preserve"> pa je iz tih razloga valjalo ovu </w:t>
      </w:r>
      <w:r w:rsidR="00C12E1E">
        <w:t>po</w:t>
      </w:r>
      <w:r w:rsidR="008900CD">
        <w:t xml:space="preserve">grešku otkloniti </w:t>
      </w:r>
      <w:r w:rsidR="00C12E1E">
        <w:t>zbog čega je odlučeno</w:t>
      </w:r>
      <w:r w:rsidR="008900CD">
        <w:t xml:space="preserve"> kao u izreci rješenja 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stečajnom postupku na temelju čl. 6 Stečajnog zakona (NN 44/96, 29/99, 129/00</w:t>
      </w:r>
      <w:r w:rsidR="00C12E1E">
        <w:t>, 112/03, 82/06, 116/10, 25/12,</w:t>
      </w:r>
      <w:r w:rsidR="001610D2">
        <w:t xml:space="preserve"> 133/12</w:t>
      </w:r>
      <w:r w:rsidR="00C12E1E">
        <w:t>, 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39263C">
        <w:t>20.srpnja</w:t>
      </w:r>
      <w:r w:rsidR="006C6A09">
        <w:t xml:space="preserve"> 2016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R="00156DBE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39263C" w:rsidR="0039263C"/>
    <w:p w:rsidRDefault="0039263C" w:rsidR="0039263C"/>
    <w:p w:rsidRDefault="0039263C" w:rsidR="0039263C"/>
    <w:p w:rsidRDefault="0039263C" w:rsidR="0039263C"/>
    <w:p w:rsidRDefault="0039263C" w:rsidR="0039263C"/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8900CD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24EBE"/>
    <w:rsid w:val="000726DA"/>
    <w:rsid w:val="00096004"/>
    <w:rsid w:val="000C43E4"/>
    <w:rsid w:val="000C4981"/>
    <w:rsid w:val="000D4F30"/>
    <w:rsid w:val="000E2DB7"/>
    <w:rsid w:val="0010793A"/>
    <w:rsid w:val="00132F5D"/>
    <w:rsid w:val="00156DBE"/>
    <w:rsid w:val="001610D2"/>
    <w:rsid w:val="001D4E28"/>
    <w:rsid w:val="002075FE"/>
    <w:rsid w:val="00247C75"/>
    <w:rsid w:val="002A3AC0"/>
    <w:rsid w:val="002B2D78"/>
    <w:rsid w:val="002D7D5B"/>
    <w:rsid w:val="002E0552"/>
    <w:rsid w:val="002E1BA6"/>
    <w:rsid w:val="0032646A"/>
    <w:rsid w:val="003337C8"/>
    <w:rsid w:val="003909E1"/>
    <w:rsid w:val="0039263C"/>
    <w:rsid w:val="003C3F1F"/>
    <w:rsid w:val="003D1306"/>
    <w:rsid w:val="003D1D74"/>
    <w:rsid w:val="003D1F63"/>
    <w:rsid w:val="003F5F30"/>
    <w:rsid w:val="004061CE"/>
    <w:rsid w:val="004403A5"/>
    <w:rsid w:val="00476C44"/>
    <w:rsid w:val="004B10E3"/>
    <w:rsid w:val="004B6999"/>
    <w:rsid w:val="004C311A"/>
    <w:rsid w:val="004D0B76"/>
    <w:rsid w:val="004F062A"/>
    <w:rsid w:val="00561995"/>
    <w:rsid w:val="00595124"/>
    <w:rsid w:val="0063509E"/>
    <w:rsid w:val="00675E03"/>
    <w:rsid w:val="006C6A09"/>
    <w:rsid w:val="006F7B13"/>
    <w:rsid w:val="00705B36"/>
    <w:rsid w:val="00706A17"/>
    <w:rsid w:val="007223A5"/>
    <w:rsid w:val="007239E0"/>
    <w:rsid w:val="007424D3"/>
    <w:rsid w:val="0074650A"/>
    <w:rsid w:val="00746D91"/>
    <w:rsid w:val="00753E96"/>
    <w:rsid w:val="007658FE"/>
    <w:rsid w:val="00767BB4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6F48"/>
    <w:rsid w:val="009C7AB0"/>
    <w:rsid w:val="00A04F52"/>
    <w:rsid w:val="00B106A2"/>
    <w:rsid w:val="00B15AE5"/>
    <w:rsid w:val="00B44815"/>
    <w:rsid w:val="00B621AB"/>
    <w:rsid w:val="00B66743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27E6"/>
    <w:rsid w:val="00E342F0"/>
    <w:rsid w:val="00E76A32"/>
    <w:rsid w:val="00E96165"/>
    <w:rsid w:val="00E9749D"/>
    <w:rsid w:val="00EC7BF4"/>
    <w:rsid w:val="00F06520"/>
    <w:rsid w:val="00F23F89"/>
    <w:rsid w:val="00F646A4"/>
    <w:rsid w:val="00F6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4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7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4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7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2014.</izvorni_sadrzaj>
    <derivirana_varijabla naziv="DomainObject.Predmet.DatumRjesavanja_1">17.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GRIVO društvo s ograničenom odgovornošću za trgovinu, ugostiteljstvo i usluge, PAKRAC</izvorni_sadrzaj>
    <derivirana_varijabla naziv="DomainObject.Predmet.ProtustrankaFormated_1">  GRIVO društvo s ograničenom odgovornošću za trgovinu, ugostiteljstvo i usluge, PAKRAC</derivirana_varijabla>
  </DomainObject.Predmet.ProtustrankaFormated>
  <DomainObject.Predmet.ProtustrankaFormatedOIB>
    <izvorni_sadrzaj>  GRIVO društvo s ograničenom odgovornošću za trgovinu, ugostiteljstvo i usluge, PAKRAC, OIB 09390727060</izvorni_sadrzaj>
    <derivirana_varijabla naziv="DomainObject.Predmet.ProtustrankaFormatedOIB_1">  GRIVO društvo s ograničenom odgovornošću za trgovinu, ugostiteljstvo i usluge, PAKRAC, OIB 09390727060</derivirana_varijabla>
  </DomainObject.Predmet.ProtustrankaFormatedOIB>
  <DomainObject.Predmet.ProtustrankaFormatedWithAdress>
    <izvorni_sadrzaj> GRIVO društvo s ograničenom odgovornošću za trgovinu, ugostiteljstvo i usluge, PAKRAC, Kralja Tomislava 8, Pakrac</izvorni_sadrzaj>
    <derivirana_varijabla naziv="DomainObject.Predmet.ProtustrankaFormatedWithAdress_1"> GRIVO društvo s ograničenom odgovornošću za trgovinu, ugostiteljstvo i usluge, PAKRAC, Kralja Tomislava 8, Pakrac</derivirana_varijabla>
  </DomainObject.Predmet.ProtustrankaFormatedWithAdress>
  <DomainObject.Predmet.ProtustrankaFormatedWithAdressOIB>
    <izvorni_sadrzaj> GRIVO društvo s ograničenom odgovornošću za trgovinu, ugostiteljstvo i usluge, PAKRAC, OIB 09390727060, Kralja Tomislava 8, Pakrac</izvorni_sadrzaj>
    <derivirana_varijabla naziv="DomainObject.Predmet.ProtustrankaFormatedWithAdressOIB_1"> GRIVO društvo s ograničenom odgovornošću za trgovinu, ugostiteljstvo i usluge, PAKRAC, OIB 09390727060, Kralja Tomislava 8, Pakrac</derivirana_varijabla>
  </DomainObject.Predmet.ProtustrankaFormatedWithAdressOIB>
  <DomainObject.Predmet.ProtustrankaWithAdress>
    <izvorni_sadrzaj>GRIVO društvo s ograničenom odgovornošću za trgovinu, ugostiteljstvo i usluge, PAKRAC Kralja Tomislava 8, Pakrac</izvorni_sadrzaj>
    <derivirana_varijabla naziv="DomainObject.Predmet.ProtustrankaWithAdress_1">GRIVO društvo s ograničenom odgovornošću za trgovinu, ugostiteljstvo i usluge, PAKRAC Kralja Tomislava 8, Pakrac</derivirana_varijabla>
  </DomainObject.Predmet.ProtustrankaWithAdress>
  <DomainObject.Predmet.ProtustrankaWithAdressOIB>
    <izvorni_sadrzaj>GRIVO društvo s ograničenom odgovornošću za trgovinu, ugostiteljstvo i usluge, PAKRAC, OIB 09390727060, Kralja Tomislava 8, Pakrac</izvorni_sadrzaj>
    <derivirana_varijabla naziv="DomainObject.Predmet.ProtustrankaWithAdressOIB_1">GRIVO društvo s ograničenom odgovornošću za trgovinu, ugostiteljstvo i usluge, PAKRAC, OIB 09390727060, Kralja Tomislava 8, Pakrac</derivirana_varijabla>
  </DomainObject.Predmet.ProtustrankaWithAdressOIB>
  <DomainObject.Predmet.ProtustrankaNazivFormated>
    <izvorni_sadrzaj>GRIVO društvo s ograničenom odgovornošću za trgovinu, ugostiteljstvo i usluge, PAKRAC</izvorni_sadrzaj>
    <derivirana_varijabla naziv="DomainObject.Predmet.ProtustrankaNazivFormated_1">GRIVO društvo s ograničenom odgovornošću za trgovinu, ugostiteljstvo i usluge, PAKRAC</derivirana_varijabla>
  </DomainObject.Predmet.ProtustrankaNazivFormated>
  <DomainObject.Predmet.ProtustrankaNazivFormatedOIB>
    <izvorni_sadrzaj>GRIVO društvo s ograničenom odgovornošću za trgovinu, ugostiteljstvo i usluge, PAKRAC, OIB 09390727060</izvorni_sadrzaj>
    <derivirana_varijabla naziv="DomainObject.Predmet.ProtustrankaNazivFormatedOIB_1">GRIVO društvo s ograničenom odgovornošću za trgovinu, ugostiteljstvo i usluge, PAKRAC, OIB 09390727060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Osijek</izvorni_sadrzaj>
    <derivirana_varijabla naziv="DomainObject.Predmet.StrankaFormated_1">  Financijska agencija-Regionalni centar Osijek</derivirana_varijabla>
  </DomainObject.Predmet.StrankaFormated>
  <DomainObject.Predmet.StrankaFormatedOIB>
    <izvorni_sadrzaj>  Financijska agencija-Regionalni centar Osijek, OIB 85821130368</izvorni_sadrzaj>
    <derivirana_varijabla naziv="DomainObject.Predmet.StrankaFormatedOIB_1">  Financijska agencija-Regionalni centar Osijek, OIB 85821130368</derivirana_varijabla>
  </DomainObject.Predmet.StrankaFormatedOIB>
  <DomainObject.Predmet.StrankaFormatedWithAdress>
    <izvorni_sadrzaj> Financijska agencija-Regionalni centar Osijek, Vrtni put 3, 10000 Zagreb</izvorni_sadrzaj>
    <derivirana_varijabla naziv="DomainObject.Predmet.StrankaFormatedWithAdress_1"> Financijska agencija-Regionalni centar Osijek, Vrtni put 3, 10000 Zagreb</derivirana_varijabla>
  </DomainObject.Predmet.StrankaFormatedWithAdress>
  <DomainObject.Predmet.StrankaFormatedWithAdressOIB>
    <izvorni_sadrzaj> Financijska agencija-Regionalni centar Osijek, OIB 85821130368, Vrtni put 3, 10000 Zagreb</izvorni_sadrzaj>
    <derivirana_varijabla naziv="DomainObject.Predmet.StrankaFormatedWithAdressOIB_1"> Financijska agencija-Regionalni centar Osijek, OIB 85821130368, Vrtni put 3, 10000 Zagreb</derivirana_varijabla>
  </DomainObject.Predmet.StrankaFormatedWithAdressOIB>
  <DomainObject.Predmet.StrankaWithAdress>
    <izvorni_sadrzaj>Financijska agencija-Regionalni centar Osijek Vrtni put 3,10000 Zagreb</izvorni_sadrzaj>
    <derivirana_varijabla naziv="DomainObject.Predmet.StrankaWithAdress_1">Financijska agencija-Regionalni centar Osijek Vrtni put 3,10000 Zagreb</derivirana_varijabla>
  </DomainObject.Predmet.StrankaWithAdress>
  <DomainObject.Predmet.StrankaWithAdressOIB>
    <izvorni_sadrzaj>Financijska agencija-Regionalni centar Osijek, OIB 85821130368, Vrtni put 3,10000 Zagreb</izvorni_sadrzaj>
    <derivirana_varijabla naziv="DomainObject.Predmet.StrankaWithAdressOIB_1">Financijska agencija-Regionalni centar Osijek, OIB 85821130368, Vrtni put 3,10000 Zagreb</derivirana_varijabla>
  </DomainObject.Predmet.StrankaWithAdressOIB>
  <DomainObject.Predmet.StrankaNazivFormated>
    <izvorni_sadrzaj>Financijska agencija-Regionalni centar Osijek</izvorni_sadrzaj>
    <derivirana_varijabla naziv="DomainObject.Predmet.StrankaNazivFormated_1">Financijska agencija-Regionalni centar Osijek</derivirana_varijabla>
  </DomainObject.Predmet.StrankaNazivFormated>
  <DomainObject.Predmet.StrankaNazivFormatedOIB>
    <izvorni_sadrzaj>Financijska agencija-Regionalni centar Osijek, OIB 85821130368</izvorni_sadrzaj>
    <derivirana_varijabla naziv="DomainObject.Predmet.StrankaNazivFormatedOIB_1">Financijska agencija-Regionalni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agencija-Regionalni centar Osijek</item>
    </izvorni_sadrzaj>
    <derivirana_varijabla naziv="DomainObject.Predmet.StrankaListFormated_1">
      <item>Financijska agencija-Regionalni centar Osijek</item>
    </derivirana_varijabla>
  </DomainObject.Predmet.StrankaListFormated>
  <DomainObject.Predmet.StrankaListFormatedOIB>
    <izvorni_sadrzaj>
      <item>Financijska agencija-Regionalni centar Osijek, OIB 85821130368</item>
    </izvorni_sadrzaj>
    <derivirana_varijabla naziv="DomainObject.Predmet.StrankaListFormatedOIB_1">
      <item>Financijska agencija-Regionalni centar Osijek, OIB 85821130368</item>
    </derivirana_varijabla>
  </DomainObject.Predmet.StrankaListFormatedOIB>
  <DomainObject.Predmet.StrankaListFormatedWithAdress>
    <izvorni_sadrzaj>
      <item>Financijska agencija-Regionalni centar Osijek, Vrtni put 3, 10000 Zagreb</item>
    </izvorni_sadrzaj>
    <derivirana_varijabla naziv="DomainObject.Predmet.StrankaListFormatedWithAdress_1">
      <item>Financijska agencija-Regionalni centar Osijek, Vrtni put 3, 10000 Zagreb</item>
    </derivirana_varijabla>
  </DomainObject.Predmet.StrankaListFormatedWithAdress>
  <DomainObject.Predmet.StrankaListFormatedWithAdressOIB>
    <izvorni_sadrzaj>
      <item>Financijska agencija-Regionalni centar Osijek, OIB 85821130368, Vrtni put 3, 10000 Zagreb</item>
    </izvorni_sadrzaj>
    <derivirana_varijabla naziv="DomainObject.Predmet.StrankaListFormatedWithAdressOIB_1">
      <item>Financijska agencija-Regionalni centar Osijek, OIB 85821130368, Vrtni put 3, 10000 Zagreb</item>
    </derivirana_varijabla>
  </DomainObject.Predmet.StrankaListFormatedWithAdressOIB>
  <DomainObject.Predmet.StrankaListNazivFormated>
    <izvorni_sadrzaj>
      <item>Financijska agencija-Regionalni centar Osijek</item>
    </izvorni_sadrzaj>
    <derivirana_varijabla naziv="DomainObject.Predmet.StrankaListNazivFormated_1">
      <item>Financijska agencija-Regionalni centar Osijek</item>
    </derivirana_varijabla>
  </DomainObject.Predmet.StrankaListNazivFormated>
  <DomainObject.Predmet.StrankaListNazivFormatedOIB>
    <izvorni_sadrzaj>
      <item>Financijska agencija-Regionalni centar Osijek, OIB 85821130368</item>
    </izvorni_sadrzaj>
    <derivirana_varijabla naziv="DomainObject.Predmet.StrankaListNazivFormatedOIB_1">
      <item>Financijska agencija-Regionalni centar Osijek, OIB 85821130368</item>
    </derivirana_varijabla>
  </DomainObject.Predmet.StrankaListNazivFormatedOIB>
  <DomainObject.Predmet.ProtuStrankaListFormated>
    <izvorni_sadrzaj>
      <item>GRIVO društvo s ograničenom odgovornošću za trgovinu, ugostiteljstvo i usluge, PAKRAC</item>
    </izvorni_sadrzaj>
    <derivirana_varijabla naziv="DomainObject.Predmet.ProtuStrankaListFormated_1">
      <item>GRIVO društvo s ograničenom odgovornošću za trgovinu, ugostiteljstvo i usluge, PAKRAC</item>
    </derivirana_varijabla>
  </DomainObject.Predmet.ProtuStrankaListFormated>
  <DomainObject.Predmet.ProtuStrankaListFormatedOIB>
    <izvorni_sadrzaj>
      <item>GRIVO društvo s ograničenom odgovornošću za trgovinu, ugostiteljstvo i usluge, PAKRAC, OIB 09390727060</item>
    </izvorni_sadrzaj>
    <derivirana_varijabla naziv="DomainObject.Predmet.ProtuStrankaListFormatedOIB_1">
      <item>GRIVO društvo s ograničenom odgovornošću za trgovinu, ugostiteljstvo i usluge, PAKRAC, OIB 09390727060</item>
    </derivirana_varijabla>
  </DomainObject.Predmet.ProtuStrankaListFormatedOIB>
  <DomainObject.Predmet.ProtuStrankaListFormatedWithAdress>
    <izvorni_sadrzaj>
      <item>GRIVO društvo s ograničenom odgovornošću za trgovinu, ugostiteljstvo i usluge, PAKRAC, Kralja Tomislava 8, Pakrac</item>
    </izvorni_sadrzaj>
    <derivirana_varijabla naziv="DomainObject.Predmet.ProtuStrankaListFormatedWithAdress_1">
      <item>GRIVO društvo s ograničenom odgovornošću za trgovinu, ugostiteljstvo i usluge, PAKRAC, Kralja Tomislava 8, Pakrac</item>
    </derivirana_varijabla>
  </DomainObject.Predmet.ProtuStrankaListFormatedWithAdress>
  <DomainObject.Predmet.ProtuStrankaListFormatedWithAdressOIB>
    <izvorni_sadrzaj>
      <item>GRIVO društvo s ograničenom odgovornošću za trgovinu, ugostiteljstvo i usluge, PAKRAC, OIB 09390727060, Kralja Tomislava 8, Pakrac</item>
    </izvorni_sadrzaj>
    <derivirana_varijabla naziv="DomainObject.Predmet.ProtuStrankaListFormatedWithAdressOIB_1">
      <item>GRIVO društvo s ograničenom odgovornošću za trgovinu, ugostiteljstvo i usluge, PAKRAC, OIB 09390727060, Kralja Tomislava 8, Pakrac</item>
    </derivirana_varijabla>
  </DomainObject.Predmet.ProtuStrankaListFormatedWithAdressOIB>
  <DomainObject.Predmet.ProtuStrankaListNazivFormated>
    <izvorni_sadrzaj>
      <item>GRIVO društvo s ograničenom odgovornošću za trgovinu, ugostiteljstvo i usluge, PAKRAC</item>
    </izvorni_sadrzaj>
    <derivirana_varijabla naziv="DomainObject.Predmet.ProtuStrankaListNazivFormated_1">
      <item>GRIVO društvo s ograničenom odgovornošću za trgovinu, ugostiteljstvo i usluge, PAKRAC</item>
    </derivirana_varijabla>
  </DomainObject.Predmet.ProtuStrankaListNazivFormated>
  <DomainObject.Predmet.ProtuStrankaListNazivFormatedOIB>
    <izvorni_sadrzaj>
      <item>GRIVO društvo s ograničenom odgovornošću za trgovinu, ugostiteljstvo i usluge, PAKRAC, OIB 09390727060</item>
    </izvorni_sadrzaj>
    <derivirana_varijabla naziv="DomainObject.Predmet.ProtuStrankaListNazivFormatedOIB_1">
      <item>GRIVO društvo s ograničenom odgovornošću za trgovinu, ugostiteljstvo i usluge, PAKRAC, OIB 09390727060</item>
    </derivirana_varijabla>
  </DomainObject.Predmet.ProtuStrankaListNazivFormatedOIB>
  <DomainObject.Predmet.OstaliList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>
  <DomainObject.Predmet.OstaliList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OIB>
  <DomainObject.Predmet.OstaliListFormatedWithAdress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>
  <DomainObject.Predmet.OstaliListFormatedWithAdress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OIB>
  <DomainObject.Predmet.OstaliListNaziv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>
  <DomainObject.Predmet.OstaliListNaziv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Osijek</izvorni_sadrzaj>
    <derivirana_varijabla naziv="DomainObject.Predmet.StrankaIDrugi_1">Financijska agencija-Regionalni centar Osijek</derivirana_varijabla>
  </DomainObject.Predmet.StrankaIDrugi>
  <DomainObject.Predmet.ProtustrankaIDrugi>
    <izvorni_sadrzaj>GRIVO društvo s ograničenom odgovornošću za trgovinu, ugostiteljstvo i usluge, PAKRAC</izvorni_sadrzaj>
    <derivirana_varijabla naziv="DomainObject.Predmet.ProtustrankaIDrugi_1">GRIVO društvo s ograničenom odgovornošću za trgovinu, ugostiteljstvo i usluge, PAKRAC</derivirana_varijabla>
  </DomainObject.Predmet.ProtustrankaIDrugi>
  <DomainObject.Predmet.StrankaIDrugiAdressOIB>
    <izvorni_sadrzaj>Financijska agencija-Regionalni centar Osijek, OIB 85821130368, Vrtni put 3, 10000 Zagreb</izvorni_sadrzaj>
    <derivirana_varijabla naziv="DomainObject.Predmet.StrankaIDrugiAdressOIB_1">Financijska agencija-Regionalni centar Osijek, OIB 85821130368, Vrtni put 3, 10000 Zagreb</derivirana_varijabla>
  </DomainObject.Predmet.StrankaIDrugiAdressOIB>
  <DomainObject.Predmet.ProtustrankaIDrugiAdressOIB>
    <izvorni_sadrzaj>GRIVO društvo s ograničenom odgovornošću za trgovinu, ugostiteljstvo i usluge, PAKRAC, OIB 09390727060, Kralja Tomislava 8, Pakrac</izvorni_sadrzaj>
    <derivirana_varijabla naziv="DomainObject.Predmet.ProtustrankaIDrugiAdressOIB_1">GRIVO društvo s ograničenom odgovornošću za trgovinu, ugostiteljstvo i usluge, PAKRAC, OIB 09390727060, Kralja Tomislava 8,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7. travnja 2014.</izvorni_sadrzaj>
    <derivirana_varijabla naziv="DomainObject.Predmet.OdlukaRjesenje.DatumPravomocnosti_1">7. travnja 2014.</derivirana_varijabla>
  </DomainObject.Predmet.OdlukaRjesenje.DatumPravomocnosti>
  <DomainObject.Predmet.OdlukaRjesenje.Oznaka>
    <izvorni_sadrzaj>St-555/2013-33</izvorni_sadrzaj>
    <derivirana_varijabla naziv="DomainObject.Predmet.OdlukaRjesenje.Oznaka_1">St-555/2013-33</derivirana_varijabla>
  </DomainObject.Predmet.OdlukaRjesenje.Oznaka>
  <DomainObject.Predmet.SudioniciListNaziv>
    <izvorni_sadrzaj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SudioniciListNaziv_1"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SudioniciListNaziv>
  <DomainObject.Predmet.SudioniciListAdressOIB>
    <izvorni_sadrzaj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izvorni_sadrzaj>
    <derivirana_varijabla naziv="DomainObject.Predmet.SudioniciListAdressOIB_1"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363</properties:Words>
  <properties:Characters>1862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2016-07-20T09:00:00Z</dcterms:created>
  <dc:creator>Korisnik</dc:creator>
  <cp:lastModifiedBy>wsadmin</cp:lastModifiedBy>
  <cp:lastPrinted>2016-07-20T07:44:00Z</cp:lastPrinted>
  <dcterms:modified xmlns:xsi="http://www.w3.org/2001/XMLSchema-instance" xsi:type="dcterms:W3CDTF">2016-07-20T09:01:00Z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