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4d788" w14:paraId="224d788" w:rsidRDefault="004C564F" w:rsidP="004C564F" w:rsidR="004C564F">
      <w:pPr>
        <w:shd w:fill="F8F8F8" w:color="auto" w:val="clear"/>
        <w:spacing w:after="75" w:beforeAutospacing="true" w:before="100"/>
        <w:jc w:val="center"/>
        <w:outlineLvl w:val="1"/>
        <w15:collapsed w:val="false"/>
        <w:rPr>
          <w:b/>
          <w:bCs/>
          <w:color w:themeColor="text1" w:val="000000"/>
        </w:rPr>
      </w:pPr>
      <w:bookmarkStart w:name="_GoBack" w:id="0"/>
      <w:bookmarkEnd w:id="0"/>
      <w:r>
        <w:rPr>
          <w:b/>
          <w:bCs/>
          <w:color w:themeColor="text1" w:val="000000"/>
        </w:rPr>
        <w:t>Obrazac 20.</w:t>
      </w:r>
    </w:p>
    <w:p w:rsidRDefault="004C564F" w:rsidP="004C564F" w:rsidR="004C564F">
      <w:pPr>
        <w:jc w:val="center"/>
        <w:rPr>
          <w:b/>
        </w:rPr>
      </w:pPr>
      <w:r>
        <w:rPr>
          <w:b/>
        </w:rPr>
        <w:t xml:space="preserve">Izvješće stečajnog upravitelja o tijeku stečajnog postupka i stanju stečajne mase; </w:t>
      </w:r>
      <w:r>
        <w:rPr>
          <w:b/>
        </w:rPr>
        <w:tab/>
        <w:t xml:space="preserve">     </w:t>
      </w:r>
    </w:p>
    <w:p w:rsidRDefault="004C564F" w:rsidP="004C564F" w:rsidR="004C564F">
      <w:pPr>
        <w:shd w:fill="F8F8F8" w:color="auto" w:val="clear"/>
        <w:spacing w:after="75" w:beforeAutospacing="true" w:before="100"/>
        <w:outlineLvl w:val="1"/>
        <w:rPr>
          <w:b/>
          <w:bCs/>
          <w:color w:themeColor="text1" w:val="000000"/>
        </w:rPr>
      </w:pPr>
    </w:p>
    <w:p w:rsidRDefault="004C564F" w:rsidP="004C564F" w:rsidR="004C564F">
      <w:pPr>
        <w:shd w:fill="F8F8F8" w:color="auto" w:val="clear"/>
        <w:outlineLvl w:val="1"/>
        <w:rPr>
          <w:b/>
          <w:bCs/>
          <w:color w:themeColor="text1" w:val="000000"/>
        </w:rPr>
      </w:pPr>
      <w:r>
        <w:rPr>
          <w:bCs/>
          <w:color w:themeColor="text1" w:val="000000"/>
        </w:rPr>
        <w:t xml:space="preserve">Nadležni trgovački sud: </w:t>
      </w:r>
      <w:r>
        <w:rPr>
          <w:b/>
          <w:bCs/>
          <w:color w:themeColor="text1" w:val="000000"/>
        </w:rPr>
        <w:t>TRGOVAČKI SUD U ZAGREBU, PETRINJSKA 8,10000 ZAGREB</w:t>
      </w:r>
    </w:p>
    <w:p w:rsidRDefault="004C564F" w:rsidP="004C564F" w:rsidR="004C564F">
      <w:pPr>
        <w:rPr>
          <w:bCs/>
          <w:color w:themeColor="text1" w:val="000000"/>
        </w:rPr>
      </w:pPr>
      <w:r>
        <w:rPr>
          <w:bCs/>
          <w:color w:themeColor="text1" w:val="000000"/>
        </w:rPr>
        <w:t xml:space="preserve">Poslovni broj spisa: </w:t>
      </w:r>
      <w:r>
        <w:rPr>
          <w:b/>
        </w:rPr>
        <w:t>72 St-993/2012</w:t>
      </w:r>
    </w:p>
    <w:p w:rsidRDefault="004C564F" w:rsidP="004C564F" w:rsidR="004C564F">
      <w:pPr>
        <w:rPr>
          <w:b/>
        </w:rPr>
      </w:pPr>
      <w:r>
        <w:rPr>
          <w:bCs/>
          <w:color w:themeColor="text1" w:val="000000"/>
        </w:rPr>
        <w:t>Dužnik:</w:t>
      </w:r>
      <w:r>
        <w:rPr>
          <w:b/>
          <w:bCs/>
          <w:color w:themeColor="text1" w:val="000000"/>
        </w:rPr>
        <w:t xml:space="preserve"> </w:t>
      </w:r>
      <w:proofErr w:type="spellStart"/>
      <w:r>
        <w:rPr>
          <w:b/>
        </w:rPr>
        <w:t>Slavona</w:t>
      </w:r>
      <w:proofErr w:type="spellEnd"/>
      <w:r>
        <w:rPr>
          <w:b/>
        </w:rPr>
        <w:t xml:space="preserve"> d.o.o. – u stečaju, Savska 41,10000 ZAGREB</w:t>
      </w:r>
    </w:p>
    <w:p w:rsidRDefault="004C564F" w:rsidP="004C564F" w:rsidR="004C564F">
      <w:pPr>
        <w:jc w:val="both"/>
      </w:pPr>
      <w:r>
        <w:t>Zagreb, 28.06.2017.g.</w:t>
      </w:r>
    </w:p>
    <w:p w:rsidRDefault="004C564F" w:rsidP="004C564F" w:rsidR="004C564F">
      <w:pPr>
        <w:rPr>
          <w:b/>
        </w:rPr>
      </w:pPr>
    </w:p>
    <w:p w:rsidRDefault="004C564F" w:rsidP="004C564F" w:rsidR="004C564F">
      <w:pPr>
        <w:rPr>
          <w:b/>
        </w:rPr>
      </w:pPr>
    </w:p>
    <w:p w:rsidRDefault="004C564F" w:rsidP="004C564F" w:rsidR="004C564F">
      <w:pPr>
        <w:rPr>
          <w:bCs/>
          <w:color w:themeColor="text1" w:val="000000"/>
        </w:rPr>
      </w:pPr>
    </w:p>
    <w:p w:rsidRDefault="004C564F" w:rsidP="004C564F" w:rsidR="004C564F">
      <w:pPr>
        <w:pStyle w:val="Odlomakpopisa"/>
        <w:numPr>
          <w:ilvl w:val="0"/>
          <w:numId w:val="1"/>
        </w:numPr>
        <w:rPr>
          <w:rFonts w:eastAsiaTheme="minorHAnsi" w:hAnsi="Times New Roman" w:ascii="Times New Roman"/>
          <w:b/>
          <w:sz w:val="24"/>
          <w:szCs w:val="24"/>
        </w:rPr>
      </w:pPr>
      <w:r>
        <w:rPr>
          <w:rFonts w:eastAsiaTheme="minorHAnsi" w:hAnsi="Times New Roman" w:ascii="Times New Roman"/>
          <w:b/>
          <w:sz w:val="24"/>
          <w:szCs w:val="24"/>
        </w:rPr>
        <w:t xml:space="preserve">TIJEK STEČAJNOG POSTUKA U RAZDOBLJU OD </w:t>
      </w:r>
      <w:r>
        <w:rPr>
          <w:rFonts w:hAnsi="Times New Roman" w:ascii="Times New Roman"/>
          <w:b/>
          <w:sz w:val="24"/>
          <w:szCs w:val="24"/>
        </w:rPr>
        <w:t>14.prosinca, 2012.g. do 28.06.2017.g.</w:t>
      </w:r>
    </w:p>
    <w:p w:rsidRDefault="004C564F" w:rsidP="004C564F" w:rsidR="004C564F">
      <w:pPr>
        <w:pStyle w:val="Odlomakpopisa"/>
        <w:ind w:left="0"/>
        <w:rPr>
          <w:rFonts w:hAnsi="Times New Roman" w:ascii="Times New Roman"/>
          <w:b/>
          <w:sz w:val="24"/>
          <w:szCs w:val="24"/>
        </w:rPr>
      </w:pPr>
    </w:p>
    <w:p w:rsidRDefault="004C564F" w:rsidP="004C564F" w:rsidR="004C564F">
      <w:pPr>
        <w:jc w:val="both"/>
      </w:pPr>
      <w:proofErr w:type="spellStart"/>
      <w:r>
        <w:rPr>
          <w:lang w:val="en-US"/>
        </w:rPr>
        <w:t>Rješenjem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Trgova</w:t>
      </w:r>
      <w:r>
        <w:t>čkog</w:t>
      </w:r>
      <w:proofErr w:type="spellEnd"/>
      <w:r>
        <w:t xml:space="preserve"> suda u Zagrebu br.</w:t>
      </w:r>
      <w:r>
        <w:rPr>
          <w:b/>
        </w:rPr>
        <w:t xml:space="preserve"> </w:t>
      </w:r>
      <w:r>
        <w:t xml:space="preserve">72 St-993/2012, </w:t>
      </w:r>
      <w:proofErr w:type="gramStart"/>
      <w:r>
        <w:t>dana</w:t>
      </w:r>
      <w:proofErr w:type="gramEnd"/>
      <w:r>
        <w:t xml:space="preserve"> 14. prosinca, 2012.g. otvoren je stečajni postupak nad stečajnim dužnikom </w:t>
      </w:r>
      <w:proofErr w:type="spellStart"/>
      <w:r>
        <w:t>Slavona</w:t>
      </w:r>
      <w:proofErr w:type="spellEnd"/>
      <w:r>
        <w:t xml:space="preserve"> d.o.o..</w:t>
      </w:r>
    </w:p>
    <w:p w:rsidRDefault="004C564F" w:rsidP="004C564F" w:rsidR="004C564F">
      <w:pPr>
        <w:jc w:val="both"/>
        <w:rPr>
          <w:lang w:val="de-DE"/>
        </w:rPr>
      </w:pPr>
      <w:r>
        <w:t xml:space="preserve">Kao što smo ranijim </w:t>
      </w:r>
      <w:proofErr w:type="spellStart"/>
      <w:r>
        <w:t>izvješćinma</w:t>
      </w:r>
      <w:proofErr w:type="spellEnd"/>
      <w:r>
        <w:t xml:space="preserve"> izvješćivali stečajni dužnik je prestao s proizvodnjom 2011.g. a zaposlenike je prerasporedio u novoosnovano društvo Metal servis d.o.o. ., kojem je prije otvaranja stečajnog postupka iznajmio nekretninu, temeljem Ugovora o zakupu za iznos 15.000,00 kn mjesečno. Uz suglasnost skupštine vjerovnika nastavljen je Ugovor o zakupu s navedenim društvom.</w:t>
      </w:r>
    </w:p>
    <w:p w:rsidRDefault="004C564F" w:rsidP="004C564F" w:rsidR="004C564F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dužnik je vlasnik niže navedene nekretnine na kojoj je izgrađen moderan pogon za proizvodnju ogrjevne tehnike. </w:t>
      </w:r>
    </w:p>
    <w:p w:rsidRDefault="004C564F" w:rsidP="004C564F" w:rsidR="004C564F">
      <w:pPr>
        <w:pStyle w:val="Odlomakpopisa"/>
        <w:ind w:left="0"/>
        <w:jc w:val="both"/>
        <w:rPr>
          <w:b/>
        </w:rPr>
      </w:pPr>
      <w:r>
        <w:rPr>
          <w:rFonts w:hAnsi="Times New Roman" w:ascii="Times New Roman"/>
          <w:sz w:val="24"/>
          <w:szCs w:val="24"/>
        </w:rPr>
        <w:t xml:space="preserve">Nekretnina je upisana u zemljišnim knjigama, Br. Ul. 3133, k.o. Donji Miholjac, k.č.br. 1119/1, u naravi tvornica za proizvodnju ogrjevne tehnike i ekonomsko dvorište u Vukovarskoj ulici br. 142 A u Donjem Miholjcu, ukupne knjigovodstvene vrijednosti 12.450.037 kn. Na navedenoj nekretnini Hypo Alpe </w:t>
      </w:r>
      <w:proofErr w:type="spellStart"/>
      <w:r>
        <w:rPr>
          <w:rFonts w:hAnsi="Times New Roman" w:ascii="Times New Roman"/>
          <w:sz w:val="24"/>
          <w:szCs w:val="24"/>
        </w:rPr>
        <w:t>Adria</w:t>
      </w:r>
      <w:proofErr w:type="spellEnd"/>
      <w:r>
        <w:rPr>
          <w:rFonts w:hAnsi="Times New Roman" w:ascii="Times New Roman"/>
          <w:sz w:val="24"/>
          <w:szCs w:val="24"/>
        </w:rPr>
        <w:t xml:space="preserve"> banka ima zasnovano založno pravo, temeljem Ugovora o kreditu br. 21040712/06 sa Sporazumom o osiguranju novčane tražbine zasnivanjem založnog prava na nekretninama od 21.12.2006.g., </w:t>
      </w:r>
      <w:proofErr w:type="spellStart"/>
      <w:r>
        <w:rPr>
          <w:rFonts w:hAnsi="Times New Roman" w:ascii="Times New Roman"/>
          <w:sz w:val="24"/>
          <w:szCs w:val="24"/>
        </w:rPr>
        <w:t>solemniziranog</w:t>
      </w:r>
      <w:proofErr w:type="spellEnd"/>
      <w:r>
        <w:rPr>
          <w:rFonts w:hAnsi="Times New Roman" w:ascii="Times New Roman"/>
          <w:sz w:val="24"/>
          <w:szCs w:val="24"/>
        </w:rPr>
        <w:t xml:space="preserve"> pod br. OU-07/07.</w:t>
      </w:r>
      <w:r>
        <w:rPr>
          <w:b/>
        </w:rPr>
        <w:t xml:space="preserve">                                                     </w:t>
      </w:r>
    </w:p>
    <w:p w:rsidRDefault="004C564F" w:rsidP="004C564F" w:rsidR="004C564F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Hypo Alpe </w:t>
      </w:r>
      <w:proofErr w:type="spellStart"/>
      <w:r>
        <w:rPr>
          <w:rFonts w:hAnsi="Times New Roman" w:ascii="Times New Roman"/>
          <w:sz w:val="24"/>
          <w:szCs w:val="24"/>
        </w:rPr>
        <w:t>Adria</w:t>
      </w:r>
      <w:proofErr w:type="spellEnd"/>
      <w:r>
        <w:rPr>
          <w:rFonts w:hAnsi="Times New Roman" w:ascii="Times New Roman"/>
          <w:sz w:val="24"/>
          <w:szCs w:val="24"/>
        </w:rPr>
        <w:t xml:space="preserve"> banka prije otvaranja stečajnog postupka pokrenula je ovrhu na nekretninama u vlasništvu stečajnog dužnika.</w:t>
      </w:r>
    </w:p>
    <w:p w:rsidRDefault="004C564F" w:rsidP="004C564F" w:rsidR="004C564F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Nekretnina je trebala biti prodavana usmenom javnom dražbom pred Općinskim sudom u Valpovu po početnoj cijeni od 19.123.328,00 kn. Prema našem saznanju do sada je održana samo jedna usmena javna dražba 07.03.2013.g. i to bezuspješno. Više puta upućivali smo požurnice na Općinski sud.</w:t>
      </w:r>
    </w:p>
    <w:p w:rsidRDefault="004C564F" w:rsidP="004C564F" w:rsidR="004C564F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4C564F" w:rsidP="004C564F" w:rsidR="004C564F">
      <w:pPr>
        <w:pStyle w:val="Odlomakpopisa"/>
        <w:ind w:left="0"/>
        <w:rPr>
          <w:b/>
        </w:rPr>
      </w:pPr>
      <w:r>
        <w:rPr>
          <w:rFonts w:hAnsi="Times New Roman" w:ascii="Times New Roman"/>
          <w:b/>
          <w:sz w:val="24"/>
          <w:szCs w:val="24"/>
        </w:rPr>
        <w:t>II. STANJE STEČAJNE MASE</w:t>
      </w:r>
    </w:p>
    <w:p w:rsidRDefault="004C564F" w:rsidP="004C564F" w:rsidR="004C564F">
      <w:pPr>
        <w:jc w:val="both"/>
      </w:pPr>
      <w:r>
        <w:t>U prethodnim izvješćima isticali smo kako su od samog početka postojali problemi s naplatom zakupnine. Kašnjenje u plaćanju zakupoprimac je pravdao lošom gospodarskom situacijom zbog čega ima stalnih problema s likvidnošću. Iako smo mogli relativno jednostavno raskinuti Ugovor, to nismo odmah učinili jer bi time stvorili problem čuvanja i osiguranja navedene nekretnine, te podmirivanja ostalih režijskih troškova (komunalna naknada, voda, struja i sl.) dakle multiplicirali bi troškove stečajnog postupka.</w:t>
      </w:r>
    </w:p>
    <w:p w:rsidRDefault="004C564F" w:rsidP="004C564F" w:rsidR="004C564F">
      <w:pPr>
        <w:jc w:val="both"/>
      </w:pPr>
      <w:r>
        <w:lastRenderedPageBreak/>
        <w:t xml:space="preserve">Međutim, kako i unatoč opomenama (gotovo svakog mjeseca) početkom godine bili smo prisiljeni raskinuti Ugovor o zakupu i zatražiti iseljenje sudskim putem. De </w:t>
      </w:r>
      <w:proofErr w:type="spellStart"/>
      <w:r>
        <w:t>facto</w:t>
      </w:r>
      <w:proofErr w:type="spellEnd"/>
      <w:r>
        <w:t xml:space="preserve"> zakupoprimac je protupravno koristio navedeni prostor. Ono što djelomično olakšava stanje s ovom nekretninom, jest što je zakupoprimac plaćao režijske i ostale troškove preko društva </w:t>
      </w:r>
      <w:proofErr w:type="spellStart"/>
      <w:r>
        <w:t>Nox</w:t>
      </w:r>
      <w:proofErr w:type="spellEnd"/>
      <w:r>
        <w:t xml:space="preserve"> grupa d.o.o..</w:t>
      </w:r>
    </w:p>
    <w:p w:rsidRDefault="004C564F" w:rsidP="004C564F" w:rsidR="004C564F">
      <w:pPr>
        <w:jc w:val="both"/>
      </w:pPr>
      <w:r>
        <w:t xml:space="preserve">Uz suglasnost suda i </w:t>
      </w:r>
      <w:proofErr w:type="spellStart"/>
      <w:r>
        <w:t>razlučnog</w:t>
      </w:r>
      <w:proofErr w:type="spellEnd"/>
      <w:r>
        <w:t xml:space="preserve"> vjerovnika sklopili smo novi Ugovor o zakupu s društvom </w:t>
      </w:r>
      <w:proofErr w:type="spellStart"/>
      <w:r>
        <w:t>Thermia</w:t>
      </w:r>
      <w:proofErr w:type="spellEnd"/>
      <w:r>
        <w:t xml:space="preserve"> d.o.o.. Ugovor je ovjeren kod javnog bilježnika; zakupoprimac je uz ugovor priložio zadužnicu na iznos 50.000,00 kn.</w:t>
      </w:r>
    </w:p>
    <w:p w:rsidRDefault="004C564F" w:rsidP="004C564F" w:rsidR="004C564F">
      <w:pPr>
        <w:jc w:val="both"/>
      </w:pPr>
      <w:r>
        <w:t>Međutim, zakupoprimac permanentno kasni s plaćanjem i to u pravilu 2-4 mjeseca. Aktiviranjem zadužnice na iznos od 50.000,00 kn ovaj dug bi jednostavno mogli riješiti, međutim tada bismo morali raskinuti Ugovor o zakupu, tražiti iseljenje i otvorili pitanje osiguranja, fizičke i tehničke zaštite objekta. Naravno, time bi se znatno multiplicirali troškovi stečajnog postupka. U navedenom slučaju bukvalno smo prisiljeni moljakati za plaćanje.</w:t>
      </w:r>
    </w:p>
    <w:p w:rsidRDefault="004C564F" w:rsidP="004C564F" w:rsidR="004C564F">
      <w:pPr>
        <w:jc w:val="both"/>
        <w:rPr>
          <w:b/>
        </w:rPr>
      </w:pPr>
      <w:r>
        <w:t>Prije predaje ovog Izvješća uputili smo opomenu zakupoprimcu radi plaćanja duga pod prijetnjom raskida Ugovora.</w:t>
      </w:r>
    </w:p>
    <w:p w:rsidRDefault="004C564F" w:rsidP="004C564F" w:rsidR="004C564F">
      <w:pPr>
        <w:rPr>
          <w:b/>
        </w:rPr>
      </w:pPr>
      <w:r>
        <w:rPr>
          <w:b/>
        </w:rPr>
        <w:t xml:space="preserve">                                                                                         </w:t>
      </w:r>
    </w:p>
    <w:p w:rsidRDefault="004C564F" w:rsidP="004C564F" w:rsidR="004C564F">
      <w:pPr>
        <w:pStyle w:val="Odlomakpopis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Predračun troškova za razdoblje  01.01.2013-28.06.2017.</w:t>
      </w:r>
    </w:p>
    <w:p w:rsidRDefault="004C564F" w:rsidP="004C564F" w:rsidR="004C564F">
      <w:pPr>
        <w:pStyle w:val="Odlomakpopisa"/>
        <w:jc w:val="center"/>
        <w:rPr>
          <w:b/>
        </w:rPr>
      </w:pPr>
    </w:p>
    <w:p w:rsidRDefault="004C564F" w:rsidP="004C564F" w:rsidR="004C564F">
      <w:pPr>
        <w:pStyle w:val="Odlomakpopis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PRIHODI:                                  </w:t>
      </w:r>
    </w:p>
    <w:p w:rsidRDefault="004C564F" w:rsidP="004C564F" w:rsidR="004C564F">
      <w:pPr>
        <w:pStyle w:val="Odlomakpopisa"/>
        <w:rPr>
          <w:rFonts w:hAnsi="Times New Roman" w:ascii="Times New Roman"/>
          <w:b/>
          <w:sz w:val="24"/>
          <w:szCs w:val="24"/>
        </w:rPr>
      </w:pPr>
    </w:p>
    <w:p w:rsidRDefault="004C564F" w:rsidP="004C564F" w:rsidR="004C564F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Prihod od </w:t>
      </w:r>
      <w:proofErr w:type="spellStart"/>
      <w:r>
        <w:rPr>
          <w:rFonts w:hAnsi="Times New Roman" w:ascii="Times New Roman"/>
          <w:sz w:val="24"/>
          <w:szCs w:val="24"/>
        </w:rPr>
        <w:t>najmanine</w:t>
      </w:r>
      <w:proofErr w:type="spellEnd"/>
      <w:r>
        <w:rPr>
          <w:rFonts w:hAnsi="Times New Roman" w:ascii="Times New Roman"/>
          <w:sz w:val="24"/>
          <w:szCs w:val="24"/>
        </w:rPr>
        <w:t xml:space="preserve">                                                             490.459,60  kn     </w:t>
      </w:r>
    </w:p>
    <w:p w:rsidRDefault="004C564F" w:rsidP="004C564F" w:rsidR="004C564F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Prihodi od unovčenja imovine                                                74.000,00  kn   </w:t>
      </w:r>
    </w:p>
    <w:p w:rsidRDefault="004C564F" w:rsidP="004C564F" w:rsidR="004C564F">
      <w:pPr>
        <w:pStyle w:val="Odlomakpopisa"/>
        <w:numPr>
          <w:ilvl w:val="0"/>
          <w:numId w:val="2"/>
        </w:numPr>
        <w:pBdr>
          <w:bottom w:space="1" w:sz="12" w:color="auto" w:val="single"/>
        </w:pBd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Prihodi od kamata                                                                        214,76  kn  </w:t>
      </w:r>
    </w:p>
    <w:p w:rsidRDefault="004C564F" w:rsidP="004C564F" w:rsidR="004C564F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UKUPNO:                                                                             564.674,36  kn</w:t>
      </w:r>
      <w:r>
        <w:rPr>
          <w:rFonts w:hAnsi="Times New Roman" w:ascii="Times New Roman"/>
          <w:b/>
          <w:sz w:val="24"/>
          <w:szCs w:val="24"/>
        </w:rPr>
        <w:t xml:space="preserve">                   </w:t>
      </w:r>
    </w:p>
    <w:p w:rsidRDefault="004C564F" w:rsidP="004C564F" w:rsidR="004C564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4C564F" w:rsidP="004C564F" w:rsidR="004C564F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Troškovi knjigovodstva (neto  )                                              67.500,00  kn</w:t>
      </w:r>
    </w:p>
    <w:p w:rsidRDefault="004C564F" w:rsidP="004C564F" w:rsidR="004C564F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Troškovi poreza i prireza na dohodak                                     28.244,52  kn   </w:t>
      </w:r>
    </w:p>
    <w:p w:rsidRDefault="004C564F" w:rsidP="004C564F" w:rsidR="004C564F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Troškovi odvjetnika                                                               224.097,39  kn   </w:t>
      </w:r>
    </w:p>
    <w:p w:rsidRDefault="004C564F" w:rsidP="004C564F" w:rsidR="004C564F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Troškovi platnog prometa                                                         3.069,01  kn</w:t>
      </w:r>
    </w:p>
    <w:p w:rsidRDefault="004C564F" w:rsidP="004C564F" w:rsidR="004C564F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Troškovi prethodnog postupka                                                14.184,40   kn                    </w:t>
      </w:r>
    </w:p>
    <w:p w:rsidRDefault="004C564F" w:rsidP="004C564F" w:rsidR="004C564F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Pdv</w:t>
      </w:r>
      <w:proofErr w:type="spellEnd"/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54.636,68   kn</w:t>
      </w:r>
    </w:p>
    <w:p w:rsidRDefault="004C564F" w:rsidP="004C564F" w:rsidR="004C564F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Naknada za uređenje voda                                                         2.535,62   kn</w:t>
      </w:r>
    </w:p>
    <w:p w:rsidRDefault="004C564F" w:rsidP="004C564F" w:rsidR="004C564F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Sudske pristojbe                                                                       12.059,13   kn</w:t>
      </w:r>
    </w:p>
    <w:p w:rsidRDefault="004C564F" w:rsidP="004C564F" w:rsidR="004C564F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Troškovi javne objave                                                                1.150,00   kn</w:t>
      </w:r>
    </w:p>
    <w:p w:rsidRDefault="004C564F" w:rsidP="004C564F" w:rsidR="004C564F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Troškovi stečajnog upravitelja                                                 90.000,00   kn     </w:t>
      </w:r>
    </w:p>
    <w:p w:rsidRDefault="004C564F" w:rsidP="004C564F" w:rsidR="004C564F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Troškovi oglašavanja                                                                 5.000,00   kn</w:t>
      </w:r>
    </w:p>
    <w:p w:rsidRDefault="004C564F" w:rsidP="004C564F" w:rsidR="004C564F">
      <w:pPr>
        <w:pStyle w:val="Odlomakpopis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____________________________________________________________________</w:t>
      </w:r>
      <w:r>
        <w:rPr>
          <w:rFonts w:hAnsi="Times New Roman" w:ascii="Times New Roman"/>
          <w:sz w:val="24"/>
          <w:szCs w:val="24"/>
        </w:rPr>
        <w:br/>
        <w:t xml:space="preserve">UKUPNO:                                                                              502.476,75   kn </w:t>
      </w:r>
    </w:p>
    <w:p w:rsidRDefault="004C564F" w:rsidP="004C564F" w:rsidR="004C564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4C564F" w:rsidP="004C564F" w:rsidR="004C564F">
      <w:pPr>
        <w:pStyle w:val="Odlomakpopisa"/>
        <w:numPr>
          <w:ilvl w:val="0"/>
          <w:numId w:val="2"/>
        </w:numPr>
        <w:rPr>
          <w:rFonts w:hAnsi="Times New Roman" w:ascii="Times New Roman"/>
          <w:b/>
        </w:rPr>
      </w:pPr>
      <w:proofErr w:type="spellStart"/>
      <w:r>
        <w:rPr>
          <w:rFonts w:hAnsi="Times New Roman" w:ascii="Times New Roman"/>
          <w:sz w:val="24"/>
          <w:szCs w:val="24"/>
        </w:rPr>
        <w:t>So</w:t>
      </w:r>
      <w:proofErr w:type="spellEnd"/>
      <w:r>
        <w:rPr>
          <w:rFonts w:hAnsi="Times New Roman" w:ascii="Times New Roman"/>
          <w:sz w:val="24"/>
          <w:szCs w:val="24"/>
        </w:rPr>
        <w:t xml:space="preserve"> 31.12.2016.     62.197,61 kn</w:t>
      </w:r>
    </w:p>
    <w:p w:rsidRDefault="004C564F" w:rsidP="004C564F" w:rsidR="004C564F">
      <w:pPr>
        <w:jc w:val="both"/>
      </w:pPr>
    </w:p>
    <w:p w:rsidRDefault="004C564F" w:rsidP="004C564F" w:rsidR="004C564F">
      <w:pPr>
        <w:jc w:val="both"/>
      </w:pPr>
      <w:r>
        <w:t xml:space="preserve">                                                                                                 Stečajni upravitelj:</w:t>
      </w:r>
    </w:p>
    <w:p w:rsidRDefault="004C564F" w:rsidP="004C564F" w:rsidR="004C564F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</w:t>
      </w:r>
    </w:p>
    <w:p w:rsidRDefault="004C564F" w:rsidP="004C564F" w:rsidR="004C564F">
      <w:pPr>
        <w:jc w:val="both"/>
      </w:pPr>
      <w:r>
        <w:t xml:space="preserve">                                                                                                 Jure Marušić </w:t>
      </w:r>
    </w:p>
    <w:p w:rsidRDefault="004C564F" w:rsidP="004C564F" w:rsidR="004C564F">
      <w:pPr>
        <w:rPr>
          <w:u w:val="single"/>
        </w:rPr>
      </w:pPr>
      <w:r>
        <w:rPr>
          <w:u w:val="single"/>
        </w:rPr>
        <w:t>Dostaviti:</w:t>
      </w:r>
    </w:p>
    <w:p w:rsidRDefault="004C564F" w:rsidP="004C564F" w:rsidR="004C564F">
      <w:r>
        <w:t>Arhiva, ovdje</w:t>
      </w:r>
      <w:r>
        <w:tab/>
      </w:r>
      <w:r>
        <w:tab/>
      </w:r>
    </w:p>
    <w:p w:rsidRDefault="008949E5" w:rsidP="004C564F" w:rsidR="008949E5" w:rsidRPr="002179E2">
      <w:pPr>
        <w:jc w:val="right"/>
      </w:pPr>
    </w:p>
    <w:sectPr w:rsidR="008949E5" w:rsidRPr="002179E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452F37"/>
    <w:multiLevelType w:val="hybridMultilevel"/>
    <w:tmpl w:val="E1482052"/>
    <w:lvl w:tplc="9BD257DA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D779E6"/>
    <w:multiLevelType w:val="multilevel"/>
    <w:tmpl w:val="8E7CCBDA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sz w:val="24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sz w:val="24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sz w:val="24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sz w:val="24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sz w:val="24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sz w:val="24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sz w:val="24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sz w:val="24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FAA"/>
    <w:rsid w:val="00024761"/>
    <w:rsid w:val="0009611B"/>
    <w:rsid w:val="000C1F9E"/>
    <w:rsid w:val="000D2C27"/>
    <w:rsid w:val="000D4F00"/>
    <w:rsid w:val="000E3659"/>
    <w:rsid w:val="00101AFB"/>
    <w:rsid w:val="00162011"/>
    <w:rsid w:val="00184213"/>
    <w:rsid w:val="001D5B52"/>
    <w:rsid w:val="001D77B1"/>
    <w:rsid w:val="001F55C3"/>
    <w:rsid w:val="00200590"/>
    <w:rsid w:val="002154B2"/>
    <w:rsid w:val="002179E2"/>
    <w:rsid w:val="00224802"/>
    <w:rsid w:val="00263654"/>
    <w:rsid w:val="002A79D9"/>
    <w:rsid w:val="00311C82"/>
    <w:rsid w:val="00335782"/>
    <w:rsid w:val="00435C8B"/>
    <w:rsid w:val="0048725B"/>
    <w:rsid w:val="004C564F"/>
    <w:rsid w:val="004D37B5"/>
    <w:rsid w:val="004E07A9"/>
    <w:rsid w:val="005F1369"/>
    <w:rsid w:val="00622113"/>
    <w:rsid w:val="00622B60"/>
    <w:rsid w:val="00624118"/>
    <w:rsid w:val="00640A97"/>
    <w:rsid w:val="006E6886"/>
    <w:rsid w:val="007200C6"/>
    <w:rsid w:val="00724D25"/>
    <w:rsid w:val="0075452D"/>
    <w:rsid w:val="00787447"/>
    <w:rsid w:val="00806A31"/>
    <w:rsid w:val="00872620"/>
    <w:rsid w:val="00880CCE"/>
    <w:rsid w:val="008861DF"/>
    <w:rsid w:val="008934F7"/>
    <w:rsid w:val="008949E5"/>
    <w:rsid w:val="008F3F10"/>
    <w:rsid w:val="00931F4E"/>
    <w:rsid w:val="0094368D"/>
    <w:rsid w:val="00956ACE"/>
    <w:rsid w:val="00A02758"/>
    <w:rsid w:val="00A540CB"/>
    <w:rsid w:val="00A611F2"/>
    <w:rsid w:val="00A804D1"/>
    <w:rsid w:val="00A8286E"/>
    <w:rsid w:val="00AC141F"/>
    <w:rsid w:val="00B27FAA"/>
    <w:rsid w:val="00B30BA5"/>
    <w:rsid w:val="00BB1B0C"/>
    <w:rsid w:val="00BF2624"/>
    <w:rsid w:val="00C01538"/>
    <w:rsid w:val="00CC0958"/>
    <w:rsid w:val="00CE1EB9"/>
    <w:rsid w:val="00CE7C5D"/>
    <w:rsid w:val="00D911B6"/>
    <w:rsid w:val="00D95DF4"/>
    <w:rsid w:val="00DA2512"/>
    <w:rsid w:val="00DC165A"/>
    <w:rsid w:val="00DC1886"/>
    <w:rsid w:val="00DC42E4"/>
    <w:rsid w:val="00E11628"/>
    <w:rsid w:val="00E173FA"/>
    <w:rsid w:val="00EC358E"/>
    <w:rsid w:val="00EC4E46"/>
    <w:rsid w:val="00ED0F24"/>
    <w:rsid w:val="00EF75A0"/>
    <w:rsid w:val="00EF7838"/>
    <w:rsid w:val="00F341CC"/>
    <w:rsid w:val="00F6511E"/>
    <w:rsid w:val="00F83CB1"/>
    <w:rsid w:val="00FA4AD9"/>
    <w:rsid w:val="00FB2C33"/>
    <w:rsid w:val="00FE5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27FA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B1B0C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DC165A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C165A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C56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564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564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564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564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C564F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27FA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B1B0C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DC165A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C165A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C56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564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564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564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564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C564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0397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993</izvorni_sadrzaj>
    <derivirana_varijabla naziv="DomainObject.Predmet.Broj_1">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2012.</izvorni_sadrzaj>
    <derivirana_varijabla naziv="DomainObject.Predmet.DatumOsnivanja_1">21.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St-993/2012</izvorni_sadrzaj>
    <derivirana_varijabla naziv="DomainObject.Predmet.OznakaBroj_1">St-993/2012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izvanparničnoj pisarnici (ormar u hodniku)</izvorni_sadrzaj>
    <derivirana_varijabla naziv="DomainObject.Predmet.PrimjedbaSuca_1">PRIJAVE TRAŽBINA u izvanparničnoj pisarnici (ormar u hodniku)</derivirana_varijabla>
  </DomainObject.Predmet.PrimjedbaSuca>
  <DomainObject.Predmet.ProtustrankaFormated>
    <izvorni_sadrzaj>  SLAVONA društvo s ograničenom odgovornošću za proizvodnju i trgovinu</izvorni_sadrzaj>
    <derivirana_varijabla naziv="DomainObject.Predmet.ProtustrankaFormated_1">  SLAVONA društvo s ograničenom odgovornošću za proizvodnju i trgovinu</derivirana_varijabla>
  </DomainObject.Predmet.ProtustrankaFormated>
  <DomainObject.Predmet.ProtustrankaFormatedOIB>
    <izvorni_sadrzaj>  SLAVONA društvo s ograničenom odgovornošću za proizvodnju i trgovinu, OIB 21119339234</izvorni_sadrzaj>
    <derivirana_varijabla naziv="DomainObject.Predmet.ProtustrankaFormatedOIB_1">  SLAVONA društvo s ograničenom odgovornošću za proizvodnju i trgovinu, OIB 21119339234</derivirana_varijabla>
  </DomainObject.Predmet.ProtustrankaFormatedOIB>
  <DomainObject.Predmet.ProtustrankaFormatedWithAdress>
    <izvorni_sadrzaj> SLAVONA društvo s ograničenom odgovornošću za proizvodnju i trgovinu, GAJEVA 15a, Donji Miholjac</izvorni_sadrzaj>
    <derivirana_varijabla naziv="DomainObject.Predmet.ProtustrankaFormatedWithAdress_1"> SLAVONA društvo s ograničenom odgovornošću za proizvodnju i trgovinu, GAJEVA 15a, Donji Miholjac</derivirana_varijabla>
  </DomainObject.Predmet.ProtustrankaFormatedWithAdress>
  <DomainObject.Predmet.ProtustrankaFormatedWithAdressOIB>
    <izvorni_sadrzaj> SLAVONA društvo s ograničenom odgovornošću za proizvodnju i trgovinu, OIB 21119339234, GAJEVA 15a, Donji Miholjac</izvorni_sadrzaj>
    <derivirana_varijabla naziv="DomainObject.Predmet.ProtustrankaFormatedWithAdressOIB_1"> SLAVONA društvo s ograničenom odgovornošću za proizvodnju i trgovinu, OIB 21119339234, GAJEVA 15a, Donji Miholjac</derivirana_varijabla>
  </DomainObject.Predmet.ProtustrankaFormatedWithAdressOIB>
  <DomainObject.Predmet.ProtustrankaWithAdress>
    <izvorni_sadrzaj>SLAVONA društvo s ograničenom odgovornošću za proizvodnju i trgovinu GAJEVA 15a, Donji Miholjac</izvorni_sadrzaj>
    <derivirana_varijabla naziv="DomainObject.Predmet.ProtustrankaWithAdress_1">SLAVONA društvo s ograničenom odgovornošću za proizvodnju i trgovinu GAJEVA 15a, Donji Miholjac</derivirana_varijabla>
  </DomainObject.Predmet.ProtustrankaWithAdress>
  <DomainObject.Predmet.ProtustrankaWithAdressOIB>
    <izvorni_sadrzaj>SLAVONA društvo s ograničenom odgovornošću za proizvodnju i trgovinu, OIB 21119339234, GAJEVA 15a, Donji Miholjac</izvorni_sadrzaj>
    <derivirana_varijabla naziv="DomainObject.Predmet.ProtustrankaWithAdressOIB_1">SLAVONA društvo s ograničenom odgovornošću za proizvodnju i trgovinu, OIB 21119339234, GAJEVA 15a, Donji Miholjac</derivirana_varijabla>
  </DomainObject.Predmet.ProtustrankaWithAdressOIB>
  <DomainObject.Predmet.ProtustrankaNazivFormated>
    <izvorni_sadrzaj>SLAVONA društvo s ograničenom odgovornošću za proizvodnju i trgovinu</izvorni_sadrzaj>
    <derivirana_varijabla naziv="DomainObject.Predmet.ProtustrankaNazivFormated_1">SLAVONA društvo s ograničenom odgovornošću za proizvodnju i trgovinu</derivirana_varijabla>
  </DomainObject.Predmet.ProtustrankaNazivFormated>
  <DomainObject.Predmet.ProtustrankaNazivFormatedOIB>
    <izvorni_sadrzaj>SLAVONA društvo s ograničenom odgovornošću za proizvodnju i trgovinu, OIB 21119339234</izvorni_sadrzaj>
    <derivirana_varijabla naziv="DomainObject.Predmet.ProtustrankaNazivFormatedOIB_1">SLAVONA društvo s ograničenom odgovornošću za proizvodnju i trgovinu, OIB 21119339234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ALPE-ADRIA-BANK dioničko društvo; VJEROVNICI</izvorni_sadrzaj>
    <derivirana_varijabla naziv="DomainObject.Predmet.StrankaFormated_1">  HYPO ALPE-ADRIA-BANK dioničko društvo; VJEROVNICI</derivirana_varijabla>
  </DomainObject.Predmet.StrankaFormated>
  <DomainObject.Predmet.StrankaFormatedOIB>
    <izvorni_sadrzaj>  HYPO ALPE-ADRIA-BANK dioničko društvo, OIB 14036333877; VJEROVNICI</izvorni_sadrzaj>
    <derivirana_varijabla naziv="DomainObject.Predmet.StrankaFormatedOIB_1">  HYPO ALPE-ADRIA-BANK dioničko društvo, OIB 14036333877; VJEROVNICI</derivirana_varijabla>
  </DomainObject.Predmet.StrankaFormatedOIB>
  <DomainObject.Predmet.StrankaFormatedWithAdress>
    <izvorni_sadrzaj> HYPO ALPE-ADRIA-BANK dioničko društvo, Slavonska avenija 6, 10000 Zagreb; VJEROVNICI</izvorni_sadrzaj>
    <derivirana_varijabla naziv="DomainObject.Predmet.StrankaFormatedWithAdress_1"> HYPO ALPE-ADRIA-BANK dioničko društvo, Slavonska avenija 6, 10000 Zagreb; VJEROVNICI</derivirana_varijabla>
  </DomainObject.Predmet.StrankaFormatedWithAdress>
  <DomainObject.Predmet.StrankaFormatedWithAdressOIB>
    <izvorni_sadrzaj> HYPO ALPE-ADRIA-BANK dioničko društvo, OIB 14036333877, Slavonska avenija 6, 10000 Zagreb; VJEROVNICI</izvorni_sadrzaj>
    <derivirana_varijabla naziv="DomainObject.Predmet.StrankaFormatedWithAdressOIB_1"> HYPO ALPE-ADRIA-BANK dioničko društvo, OIB 14036333877, Slavonska avenija 6, 10000 Zagreb; VJEROVNICI</derivirana_varijabla>
  </DomainObject.Predmet.StrankaFormatedWithAdressOIB>
  <DomainObject.Predmet.StrankaWithAdress>
    <izvorni_sadrzaj>HYPO ALPE-ADRIA-BANK dioničko društvo Slavonska avenija 6,10000 Zagreb,VJEROVNICI </izvorni_sadrzaj>
    <derivirana_varijabla naziv="DomainObject.Predmet.StrankaWithAdress_1">HYPO ALPE-ADRIA-BANK dioničko društvo Slavonska avenija 6,10000 Zagreb,VJEROVNICI </derivirana_varijabla>
  </DomainObject.Predmet.StrankaWithAdress>
  <DomainObject.Predmet.StrankaWithAdressOIB>
    <izvorni_sadrzaj>HYPO ALPE-ADRIA-BANK dioničko društvo, OIB 14036333877, Slavonska avenija 6,10000 Zagreb,VJEROVNICI</izvorni_sadrzaj>
    <derivirana_varijabla naziv="DomainObject.Predmet.StrankaWithAdressOIB_1">HYPO ALPE-ADRIA-BANK dioničko društvo, OIB 14036333877, Slavonska avenija 6,10000 Zagreb,VJEROVNICI</derivirana_varijabla>
  </DomainObject.Predmet.StrankaWithAdressOIB>
  <DomainObject.Predmet.StrankaNazivFormated>
    <izvorni_sadrzaj>HYPO ALPE-ADRIA-BANK dioničko društvo,VJEROVNICI</izvorni_sadrzaj>
    <derivirana_varijabla naziv="DomainObject.Predmet.StrankaNazivFormated_1">HYPO ALPE-ADRIA-BANK dioničko društvo,VJEROVNICI</derivirana_varijabla>
  </DomainObject.Predmet.StrankaNazivFormated>
  <DomainObject.Predmet.StrankaNazivFormatedOIB>
    <izvorni_sadrzaj>HYPO ALPE-ADRIA-BANK dioničko društvo, OIB 14036333877,VJEROVNICI</izvorni_sadrzaj>
    <derivirana_varijabla naziv="DomainObject.Predmet.StrankaNazivFormatedOIB_1">HYPO ALPE-ADRIA-BANK dioničko društvo, OIB 14036333877,VJEROVNICI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HYPO ALPE-ADRIA-BANK dioničko društvo</item>
      <item>VJEROVNICI</item>
    </izvorni_sadrzaj>
    <derivirana_varijabla naziv="DomainObject.Predmet.StrankaListFormated_1">
      <item>HYPO ALPE-ADRIA-BANK dioničko društvo</item>
      <item>VJEROVNICI</item>
    </derivirana_varijabla>
  </DomainObject.Predmet.StrankaListFormated>
  <DomainObject.Predmet.StrankaListFormatedOIB>
    <izvorni_sadrzaj>
      <item>HYPO ALPE-ADRIA-BANK dioničko društvo, OIB 14036333877</item>
      <item>VJEROVNICI</item>
    </izvorni_sadrzaj>
    <derivirana_varijabla naziv="DomainObject.Predmet.StrankaListFormatedOIB_1">
      <item>HYPO ALPE-ADRIA-BANK dioničko društvo, OIB 14036333877</item>
      <item>VJEROVNICI</item>
    </derivirana_varijabla>
  </DomainObject.Predmet.StrankaListFormatedOIB>
  <DomainObject.Predmet.StrankaListFormatedWithAdress>
    <izvorni_sadrzaj>
      <item>HYPO ALPE-ADRIA-BANK dioničko društvo, Slavonska avenija 6, 10000 Zagreb</item>
      <item>VJEROVNICI</item>
    </izvorni_sadrzaj>
    <derivirana_varijabla naziv="DomainObject.Predmet.StrankaListFormatedWithAdress_1">
      <item>HYPO ALPE-ADRIA-BANK dioničko društvo, Slavonska avenija 6, 10000 Zagreb</item>
      <item>VJEROVNICI</item>
    </derivirana_varijabla>
  </DomainObject.Predmet.StrankaListFormatedWithAdress>
  <DomainObject.Predmet.StrankaListFormatedWithAdressOIB>
    <izvorni_sadrzaj>
      <item>HYPO ALPE-ADRIA-BANK dioničko društvo, OIB 14036333877, Slavonska avenija 6, 10000 Zagreb</item>
      <item>VJEROVNICI</item>
    </izvorni_sadrzaj>
    <derivirana_varijabla naziv="DomainObject.Predmet.StrankaListFormatedWithAdressOIB_1">
      <item>HYPO ALPE-ADRIA-BANK dioničko društvo, OIB 14036333877, Slavonska avenija 6, 10000 Zagreb</item>
      <item>VJEROVNICI</item>
    </derivirana_varijabla>
  </DomainObject.Predmet.StrankaListFormatedWithAdressOIB>
  <DomainObject.Predmet.StrankaListNazivFormated>
    <izvorni_sadrzaj>
      <item>HYPO ALPE-ADRIA-BANK dioničko društvo</item>
      <item>VJEROVNICI</item>
    </izvorni_sadrzaj>
    <derivirana_varijabla naziv="DomainObject.Predmet.StrankaListNazivFormated_1">
      <item>HYPO ALPE-ADRIA-BANK dioničko društvo</item>
      <item>VJEROVNICI</item>
    </derivirana_varijabla>
  </DomainObject.Predmet.StrankaListNazivFormated>
  <DomainObject.Predmet.StrankaListNazivFormatedOIB>
    <izvorni_sadrzaj>
      <item>HYPO ALPE-ADRIA-BANK dioničko društvo, OIB 14036333877</item>
      <item>VJEROVNICI</item>
    </izvorni_sadrzaj>
    <derivirana_varijabla naziv="DomainObject.Predmet.StrankaListNazivFormatedOIB_1">
      <item>HYPO ALPE-ADRIA-BANK dioničko društvo, OIB 14036333877</item>
      <item>VJEROVNICI</item>
    </derivirana_varijabla>
  </DomainObject.Predmet.StrankaListNazivFormatedOIB>
  <DomainObject.Predmet.ProtuStrankaListFormated>
    <izvorni_sadrzaj>
      <item>SLAVONA društvo s ograničenom odgovornošću za proizvodnju i trgovinu</item>
    </izvorni_sadrzaj>
    <derivirana_varijabla naziv="DomainObject.Predmet.ProtuStrankaListFormated_1">
      <item>SLAVONA društvo s ograničenom odgovornošću za proizvodnju i trgovinu</item>
    </derivirana_varijabla>
  </DomainObject.Predmet.ProtuStrankaListFormated>
  <DomainObject.Predmet.ProtuStrankaListFormatedOIB>
    <izvorni_sadrzaj>
      <item>SLAVONA društvo s ograničenom odgovornošću za proizvodnju i trgovinu, OIB 21119339234</item>
    </izvorni_sadrzaj>
    <derivirana_varijabla naziv="DomainObject.Predmet.ProtuStrankaListFormatedOIB_1">
      <item>SLAVONA društvo s ograničenom odgovornošću za proizvodnju i trgovinu, OIB 21119339234</item>
    </derivirana_varijabla>
  </DomainObject.Predmet.ProtuStrankaListFormatedOIB>
  <DomainObject.Predmet.ProtuStrankaListFormatedWithAdress>
    <izvorni_sadrzaj>
      <item>SLAVONA društvo s ograničenom odgovornošću za proizvodnju i trgovinu, GAJEVA 15a, Donji Miholjac</item>
    </izvorni_sadrzaj>
    <derivirana_varijabla naziv="DomainObject.Predmet.ProtuStrankaListFormatedWithAdress_1">
      <item>SLAVONA društvo s ograničenom odgovornošću za proizvodnju i trgovinu, GAJEVA 15a, Donji Miholjac</item>
    </derivirana_varijabla>
  </DomainObject.Predmet.ProtuStrankaListFormatedWithAdress>
  <DomainObject.Predmet.ProtuStrankaListFormatedWithAdressOIB>
    <izvorni_sadrzaj>
      <item>SLAVONA društvo s ograničenom odgovornošću za proizvodnju i trgovinu, OIB 21119339234, GAJEVA 15a, Donji Miholjac</item>
    </izvorni_sadrzaj>
    <derivirana_varijabla naziv="DomainObject.Predmet.ProtuStrankaListFormatedWithAdressOIB_1">
      <item>SLAVONA društvo s ograničenom odgovornošću za proizvodnju i trgovinu, OIB 21119339234, GAJEVA 15a, Donji Miholjac</item>
    </derivirana_varijabla>
  </DomainObject.Predmet.ProtuStrankaListFormatedWithAdressOIB>
  <DomainObject.Predmet.ProtuStrankaListNazivFormated>
    <izvorni_sadrzaj>
      <item>SLAVONA društvo s ograničenom odgovornošću za proizvodnju i trgovinu</item>
    </izvorni_sadrzaj>
    <derivirana_varijabla naziv="DomainObject.Predmet.ProtuStrankaListNazivFormated_1">
      <item>SLAVONA društvo s ograničenom odgovornošću za proizvodnju i trgovinu</item>
    </derivirana_varijabla>
  </DomainObject.Predmet.ProtuStrankaListNazivFormated>
  <DomainObject.Predmet.ProtuStrankaListNazivFormatedOIB>
    <izvorni_sadrzaj>
      <item>SLAVONA društvo s ograničenom odgovornošću za proizvodnju i trgovinu, OIB 21119339234</item>
    </izvorni_sadrzaj>
    <derivirana_varijabla naziv="DomainObject.Predmet.ProtuStrankaListNazivFormatedOIB_1">
      <item>SLAVONA društvo s ograničenom odgovornošću za proizvodnju i trgovinu, OIB 21119339234</item>
    </derivirana_varijabla>
  </DomainObject.Predmet.ProtuStrankaListNazivFormatedOIB>
  <DomainObject.Predmet.OstaliListFormated>
    <izvorni_sadrzaj>
      <item>Jure Marušić</item>
    </izvorni_sadrzaj>
    <derivirana_varijabla naziv="DomainObject.Predmet.OstaliListFormated_1">
      <item>Jure Marušić</item>
    </derivirana_varijabla>
  </DomainObject.Predmet.OstaliListFormated>
  <DomainObject.Predmet.OstaliListFormatedOIB>
    <izvorni_sadrzaj>
      <item>Jure Marušić, OIB 52703189678</item>
    </izvorni_sadrzaj>
    <derivirana_varijabla naziv="DomainObject.Predmet.OstaliListFormatedOIB_1">
      <item>Jure Marušić, OIB 52703189678</item>
    </derivirana_varijabla>
  </DomainObject.Predmet.OstaliListFormatedOIB>
  <DomainObject.Predmet.OstaliListFormatedWithAdress>
    <izvorni_sadrzaj>
      <item>Jure Marušić, Bleiweisova 21, 10000 Zagreb</item>
    </izvorni_sadrzaj>
    <derivirana_varijabla naziv="DomainObject.Predmet.OstaliListFormatedWithAdress_1">
      <item>Jure Marušić, Bleiweisova 21, 10000 Zagreb</item>
    </derivirana_varijabla>
  </DomainObject.Predmet.OstaliListFormatedWithAdress>
  <DomainObject.Predmet.OstaliListFormatedWithAdressOIB>
    <izvorni_sadrzaj>
      <item>Jure Marušić, OIB 52703189678, Bleiweisova 21, 10000 Zagreb</item>
    </izvorni_sadrzaj>
    <derivirana_varijabla naziv="DomainObject.Predmet.OstaliListFormatedWithAdressOIB_1">
      <item>Jure Marušić, OIB 52703189678, Bleiweisova 21, 10000 Zagreb</item>
    </derivirana_varijabla>
  </DomainObject.Predmet.OstaliListFormatedWithAdressOIB>
  <DomainObject.Predmet.OstaliListNazivFormated>
    <izvorni_sadrzaj>
      <item>Jure Marušić</item>
    </izvorni_sadrzaj>
    <derivirana_varijabla naziv="DomainObject.Predmet.OstaliListNazivFormated_1">
      <item>Jure Marušić</item>
    </derivirana_varijabla>
  </DomainObject.Predmet.OstaliListNazivFormated>
  <DomainObject.Predmet.OstaliListNazivFormatedOIB>
    <izvorni_sadrzaj>
      <item>Jure Marušić, OIB 52703189678</item>
    </izvorni_sadrzaj>
    <derivirana_varijabla naziv="DomainObject.Predmet.OstaliListNazivFormatedOIB_1"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ALPE-ADRIA-BANK dioničko društvo i dr.</izvorni_sadrzaj>
    <derivirana_varijabla naziv="DomainObject.Predmet.StrankaIDrugi_1">HYPO ALPE-ADRIA-BANK dioničko društvo i dr.</derivirana_varijabla>
  </DomainObject.Predmet.StrankaIDrugi>
  <DomainObject.Predmet.ProtustrankaIDrugi>
    <izvorni_sadrzaj>SLAVONA društvo s ograničenom odgovornošću za proizvodnju i trgovinu</izvorni_sadrzaj>
    <derivirana_varijabla naziv="DomainObject.Predmet.ProtustrankaIDrugi_1">SLAVONA društvo s ograničenom odgovornošću za proizvodnju i trgovinu</derivirana_varijabla>
  </DomainObject.Predmet.ProtustrankaIDrugi>
  <DomainObject.Predmet.StrankaIDrugiAdressOIB>
    <izvorni_sadrzaj>HYPO ALPE-ADRIA-BANK dioničko društvo, OIB 14036333877, Slavonska avenija 6, 10000 Zagreb i dr.</izvorni_sadrzaj>
    <derivirana_varijabla naziv="DomainObject.Predmet.StrankaIDrugiAdressOIB_1">HYPO ALPE-ADRIA-BANK dioničko društvo, OIB 14036333877, Slavonska avenija 6, 10000 Zagreb i dr.</derivirana_varijabla>
  </DomainObject.Predmet.StrankaIDrugiAdressOIB>
  <DomainObject.Predmet.ProtustrankaIDrugiAdressOIB>
    <izvorni_sadrzaj>SLAVONA društvo s ograničenom odgovornošću za proizvodnju i trgovinu, OIB 21119339234, GAJEVA 15a, Donji Miholjac</izvorni_sadrzaj>
    <derivirana_varijabla naziv="DomainObject.Predmet.ProtustrankaIDrugiAdressOIB_1">SLAVONA društvo s ograničenom odgovornošću za proizvodnju i trgovinu, OIB 21119339234, GAJEVA 15a,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 ALPE-ADRIA-BANK dioničko društvo</item>
      <item>SLAVONA društvo s ograničenom odgovornošću za proizvodnju i trgovinu</item>
      <item>VJEROVNICI</item>
      <item>Jure Marušić</item>
    </izvorni_sadrzaj>
    <derivirana_varijabla naziv="DomainObject.Predmet.SudioniciListNaziv_1">
      <item>HYPO ALPE-ADRIA-BANK dioničko društvo</item>
      <item>SLAVONA društvo s ograničenom odgovornošću za proizvodnju i trgovinu</item>
      <item>VJEROVNICI</item>
      <item>Jure Marušić</item>
    </derivirana_varijabla>
  </DomainObject.Predmet.SudioniciListNaziv>
  <DomainObject.Predmet.SudioniciListAdressOIB>
    <izvorni_sadrzaj>
      <item>HYPO ALPE-ADRIA-BANK dioničko društvo, OIB 14036333877, Slavonska avenija 6,10000 Zagreb</item>
      <item>SLAVONA društvo s ograničenom odgovornošću za proizvodnju i trgovinu, OIB 21119339234, GAJEVA 15a,Donji Miholjac</item>
      <item>VJEROVNICI</item>
      <item>Jure Marušić, OIB 52703189678, Bleiweisova 21,10000 Zagreb</item>
    </izvorni_sadrzaj>
    <derivirana_varijabla naziv="DomainObject.Predmet.SudioniciListAdressOIB_1">
      <item>HYPO ALPE-ADRIA-BANK dioničko društvo, OIB 14036333877, Slavonska avenija 6,10000 Zagreb</item>
      <item>SLAVONA društvo s ograničenom odgovornošću za proizvodnju i trgovinu, OIB 21119339234, GAJEVA 15a,Donji Miholjac</item>
      <item>VJEROVNICI</item>
      <item>Jure Marušić, OIB 52703189678, Bleiweisova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14036333877</item>
      <item>, OIB 21119339234</item>
      <item>, OIB null</item>
      <item>, OIB 52703189678</item>
    </izvorni_sadrzaj>
    <derivirana_varijabla naziv="DomainObject.Predmet.SudioniciListNazivOIB_1">
      <item>, OIB 14036333877</item>
      <item>, OIB 21119339234</item>
      <item>, OIB null</item>
      <item>, OIB 52703189678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617</properties:Words>
  <properties:Characters>3826</properties:Characters>
  <properties:Lines>90</properties:Lines>
  <properties:Paragraphs>42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72</vt:lpstr>
    </vt:vector>
  </properties:TitlesOfParts>
  <properties:LinksUpToDate>false</properties:LinksUpToDate>
  <properties:CharactersWithSpaces>5938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2016-10-03T08:22:00Z</dcterms:created>
  <dc:creator>amandaric</dc:creator>
  <cp:lastModifiedBy>Jadranka Zelić</cp:lastModifiedBy>
  <cp:lastPrinted>2016-10-03T08:33:00Z</cp:lastPrinted>
  <dcterms:modified xmlns:xsi="http://www.w3.org/2001/XMLSchema-instance" xsi:type="dcterms:W3CDTF">2017-07-04T11:49:00Z</dcterms:modified>
  <cp:revision>5</cp:revision>
  <dc:title>72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