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6f12" w14:paraId="4d86f12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B467DD">
        <w:rPr>
          <w:szCs w:val="24"/>
          <w:lang w:val="hr-HR"/>
        </w:rPr>
        <w:t>3</w:t>
      </w:r>
      <w:r w:rsidR="00D823F0">
        <w:rPr>
          <w:szCs w:val="24"/>
          <w:lang w:val="hr-HR"/>
        </w:rPr>
        <w:t>9</w:t>
      </w:r>
      <w:r w:rsidR="00FD21D0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FD21D0">
        <w:rPr>
          <w:lang w:val="hr-HR"/>
        </w:rPr>
        <w:t xml:space="preserve">NEOLIT društvo s ograničenom odgovornošću za proizvodnju, trgovinu i usluge, Veliko Korenovo, Veliko Korenovo 83 L, </w:t>
      </w:r>
      <w:r w:rsidR="00FD21D0" w:rsidRPr="000664E3">
        <w:rPr>
          <w:lang w:val="hr-HR"/>
        </w:rPr>
        <w:t>MB</w:t>
      </w:r>
      <w:r w:rsidR="00FD21D0">
        <w:rPr>
          <w:lang w:val="hr-HR"/>
        </w:rPr>
        <w:t>S: 010079328, OIB: 41545402742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30207">
        <w:rPr>
          <w:lang w:val="hr-HR"/>
        </w:rPr>
        <w:t>0</w:t>
      </w:r>
      <w:r w:rsidR="00B467DD">
        <w:rPr>
          <w:lang w:val="hr-HR"/>
        </w:rPr>
        <w:t>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FD21D0">
        <w:rPr>
          <w:lang w:val="hr-HR"/>
        </w:rPr>
        <w:t xml:space="preserve">NEOLIT društvo s ograničenom odgovornošću za proizvodnju, trgovinu i usluge, Veliko Korenovo, Veliko Korenovo 83 L, </w:t>
      </w:r>
      <w:r w:rsidR="00FD21D0" w:rsidRPr="000664E3">
        <w:rPr>
          <w:lang w:val="hr-HR"/>
        </w:rPr>
        <w:t>MB</w:t>
      </w:r>
      <w:r w:rsidR="00FD21D0">
        <w:rPr>
          <w:lang w:val="hr-HR"/>
        </w:rPr>
        <w:t>S: 010079328, OIB: 41545402742.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D44D35">
        <w:rPr>
          <w:szCs w:val="24"/>
          <w:lang w:val="hr-HR"/>
        </w:rPr>
        <w:t>JASNA HROMADKO</w:t>
      </w:r>
      <w:r w:rsidR="00A214A4">
        <w:rPr>
          <w:szCs w:val="24"/>
          <w:lang w:val="hr-HR"/>
        </w:rPr>
        <w:t xml:space="preserve">, </w:t>
      </w:r>
      <w:r w:rsidR="00230207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D44D35">
        <w:rPr>
          <w:szCs w:val="24"/>
          <w:lang w:val="hr-HR"/>
        </w:rPr>
        <w:t>Zelenogorska br.1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D44D35">
        <w:rPr>
          <w:szCs w:val="24"/>
          <w:lang w:val="hr-HR"/>
        </w:rPr>
        <w:t>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D823F0" w:rsidRPr="00D823F0">
        <w:rPr>
          <w:lang w:val="hr-HR"/>
        </w:rPr>
        <w:t xml:space="preserve"> </w:t>
      </w:r>
      <w:r w:rsidR="00FD21D0">
        <w:rPr>
          <w:lang w:val="hr-HR"/>
        </w:rPr>
        <w:t xml:space="preserve">NEOLIT društvo s ograničenom odgovornošću za proizvodnju, trgovinu i usluge, Veliko Korenovo, Veliko Korenovo 83 L, </w:t>
      </w:r>
      <w:r w:rsidR="00FD21D0" w:rsidRPr="000664E3">
        <w:rPr>
          <w:lang w:val="hr-HR"/>
        </w:rPr>
        <w:t>MB</w:t>
      </w:r>
      <w:r w:rsidR="00FD21D0">
        <w:rPr>
          <w:lang w:val="hr-HR"/>
        </w:rPr>
        <w:t>S: 010079328, OIB: 41545402742.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D823F0">
        <w:rPr>
          <w:szCs w:val="24"/>
          <w:lang w:val="hr-HR"/>
        </w:rPr>
        <w:t>39</w:t>
      </w:r>
      <w:r w:rsidR="00FD21D0">
        <w:rPr>
          <w:szCs w:val="24"/>
          <w:lang w:val="hr-HR"/>
        </w:rPr>
        <w:t>6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B467DD">
        <w:rPr>
          <w:szCs w:val="24"/>
          <w:lang w:val="hr-HR"/>
        </w:rPr>
        <w:t>30</w:t>
      </w:r>
      <w:r w:rsidR="00230207">
        <w:rPr>
          <w:szCs w:val="24"/>
          <w:lang w:val="hr-HR"/>
        </w:rPr>
        <w:t>. studenog 2015. 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F44" w:rsidR="00E93F44">
      <w:r>
        <w:separator/>
      </w:r>
    </w:p>
  </w:endnote>
  <w:endnote w:id="0" w:type="continuationSeparator">
    <w:p w:rsidRDefault="00E93F44" w:rsidR="00E93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F44" w:rsidR="00E93F44">
      <w:r>
        <w:separator/>
      </w:r>
    </w:p>
  </w:footnote>
  <w:footnote w:id="0" w:type="continuationSeparator">
    <w:p w:rsidRDefault="00E93F44" w:rsidR="00E93F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47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B467DD">
      <w:t>3</w:t>
    </w:r>
    <w:r w:rsidR="00D44D35">
      <w:t>96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EF47FE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4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7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7F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7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7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4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7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7F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7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7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NEOLIT društvo s ograničenom odgovornošću za proizvodnju, trgovinu i usluge, Veliko Korenovo zastupanog po punomoćniku Bojan Mudri; Željko Zec</izvorni_sadrzaj>
    <derivirana_varijabla naziv="DomainObject.Predmet.ProtustrankaFormated_1">  NEOLIT društvo s ograničenom odgovornošću za proizvodnju, trgovinu i usluge, Veliko Korenovo zastupanog po punomoćniku Bojan Mudri; Željko Zec</derivirana_varijabla>
  </DomainObject.Predmet.ProtustrankaFormated>
  <DomainObject.Predmet.ProtustrankaFormatedOIB>
    <izvorni_sadrzaj>  NEOLIT društvo s ograničenom odgovornošću za proizvodnju, trgovinu i usluge, Veliko Korenovo, OIB 41545402742 zastupanog po punomoćniku Bojan Mudri; Željko Zec</izvorni_sadrzaj>
    <derivirana_varijabla naziv="DomainObject.Predmet.ProtustrankaFormatedOIB_1">  NEOLIT društvo s ograničenom odgovornošću za proizvodnju, trgovinu i usluge, Veliko Korenovo, OIB 41545402742 zastupanog po punomoćniku Bojan Mudri; Željko Zec</derivirana_varijabla>
  </DomainObject.Predmet.ProtustrankaFormatedOIB>
  <DomainObject.Predmet.ProtustrankaFormatedWithAdress>
    <izvorni_sadrzaj> NEOLIT društvo s ograničenom odgovornošću za proizvodnju, trgovinu i usluge, Veliko Korenovo, Veliko Korenovo 83 L, 43000 Veliko Korenovo zastupanog po punomoćniku Bojan Mudri; Željko Zec</izvorni_sadrzaj>
    <derivirana_varijabla naziv="DomainObject.Predmet.ProtustrankaFormatedWithAdress_1"> NEOLIT društvo s ograničenom odgovornošću za proizvodnju, trgovinu i usluge, Veliko Korenovo, Veliko Korenovo 83 L, 43000 Veliko Korenovo zastupanog po punomoćniku Bojan Mudri; Željko Zec</derivirana_varijabla>
  </DomainObject.Predmet.ProtustrankaFormatedWithAdress>
  <DomainObject.Predmet.ProtustrankaFormatedWithAdressOIB>
    <izvorni_sadrzaj> NEOLIT društvo s ograničenom odgovornošću za proizvodnju, trgovinu i usluge, Veliko Korenovo, OIB 41545402742, Veliko Korenovo 83 L, 43000 Veliko Korenovo zastupanog po punomoćniku Bojan Mudri; Željko Zec</izvorni_sadrzaj>
    <derivirana_varijabla naziv="DomainObject.Predmet.ProtustrankaFormatedWithAdressOIB_1"> NEOLIT društvo s ograničenom odgovornošću za proizvodnju, trgovinu i usluge, Veliko Korenovo, OIB 41545402742, Veliko Korenovo 83 L, 43000 Veliko Korenovo zastupanog po punomoćniku Bojan Mudri; Željko Zec</derivirana_varijabla>
  </DomainObject.Predmet.ProtustrankaFormatedWithAdressOIB>
  <DomainObject.Predmet.ProtustrankaWithAdress>
    <izvorni_sadrzaj>NEOLIT društvo s ograničenom odgovornošću za proizvodnju, trgovinu i usluge, Veliko Korenovo Veliko Korenovo 83 L, 43000 Veliko Korenovo</izvorni_sadrzaj>
    <derivirana_varijabla naziv="DomainObject.Predmet.ProtustrankaWithAdress_1">NEOLIT društvo s ograničenom odgovornošću za proizvodnju, trgovinu i usluge, Veliko Korenovo Veliko Korenovo 83 L, 43000 Veliko Korenovo</derivirana_varijabla>
  </DomainObject.Predmet.ProtustrankaWithAdress>
  <DomainObject.Predmet.ProtustrankaWithAdressOIB>
    <izvorni_sadrzaj>NEOLIT društvo s ograničenom odgovornošću za proizvodnju, trgovinu i usluge, Veliko Korenovo, OIB 41545402742, Veliko Korenovo 83 L, 43000 Veliko Korenovo</izvorni_sadrzaj>
    <derivirana_varijabla naziv="DomainObject.Predmet.ProtustrankaWithAdressOIB_1">NEOLIT društvo s ograničenom odgovornošću za proizvodnju, trgovinu i usluge, Veliko Korenovo, OIB 41545402742, Veliko Korenovo 83 L, 43000 Veliko Korenovo</derivirana_varijabla>
  </DomainObject.Predmet.ProtustrankaWithAdressOIB>
  <DomainObject.Predmet.ProtustrankaNazivFormated>
    <izvorni_sadrzaj>NEOLIT društvo s ograničenom odgovornošću za proizvodnju, trgovinu i usluge, Veliko Korenovo</izvorni_sadrzaj>
    <derivirana_varijabla naziv="DomainObject.Predmet.ProtustrankaNazivFormated_1">NEOLIT društvo s ograničenom odgovornošću za proizvodnju, trgovinu i usluge, Veliko Korenovo</derivirana_varijabla>
  </DomainObject.Predmet.ProtustrankaNazivFormated>
  <DomainObject.Predmet.ProtustrankaNazivFormatedOIB>
    <izvorni_sadrzaj>NEOLIT društvo s ograničenom odgovornošću za proizvodnju, trgovinu i usluge, Veliko Korenovo, OIB 41545402742</izvorni_sadrzaj>
    <derivirana_varijabla naziv="DomainObject.Predmet.ProtustrankaNazivFormatedOIB_1">NEOLIT društvo s ograničenom odgovornošću za proizvodnju, trgovinu i usluge, Veliko Korenovo, OIB 41545402742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NEOLIT društvo s ograničenom odgovornošću za proizvodnju, trgovinu i usluge, Veliko Korenovo zastupanog po punomoćniku Bojan Mudri; Željko Zec</item>
    </izvorni_sadrzaj>
    <derivirana_varijabla naziv="DomainObject.Predmet.ProtuStrankaListFormated_1">
      <item>NEOLIT društvo s ograničenom odgovornošću za proizvodnju, trgovinu i usluge, Veliko Korenovo zastupanog po punomoćniku Bojan Mudri; Željko Zec</item>
    </derivirana_varijabla>
  </DomainObject.Predmet.ProtuStrankaListFormated>
  <DomainObject.Predmet.ProtuStrankaListFormatedOIB>
    <izvorni_sadrzaj>
      <item>NEOLIT društvo s ograničenom odgovornošću za proizvodnju, trgovinu i usluge, Veliko Korenovo, OIB 41545402742 zastupanog po punomoćniku Bojan Mudri; Željko Zec</item>
    </izvorni_sadrzaj>
    <derivirana_varijabla naziv="DomainObject.Predmet.ProtuStrankaListFormatedOIB_1">
      <item>NEOLIT društvo s ograničenom odgovornošću za proizvodnju, trgovinu i usluge, Veliko Korenovo, OIB 41545402742 zastupanog po punomoćniku Bojan Mudri; Željko Zec</item>
    </derivirana_varijabla>
  </DomainObject.Predmet.ProtuStrankaListFormatedOIB>
  <DomainObject.Predmet.ProtuStrankaListFormatedWithAdress>
    <izvorni_sadrzaj>
      <item>NEOLIT društvo s ograničenom odgovornošću za proizvodnju, trgovinu i usluge, Veliko Korenovo, Veliko Korenovo 83 L, 43000 Veliko Korenovo zastupanog po punomoćniku Bojan Mudri; Željko Zec</item>
    </izvorni_sadrzaj>
    <derivirana_varijabla naziv="DomainObject.Predmet.ProtuStrankaListFormatedWithAdress_1">
      <item>NEOLIT društvo s ograničenom odgovornošću za proizvodnju, trgovinu i usluge, Veliko Korenovo, Veliko Korenovo 83 L, 43000 Veliko Korenovo zastupanog po punomoćniku Bojan Mudri; Željko Zec</item>
    </derivirana_varijabla>
  </DomainObject.Predmet.ProtuStrankaListFormatedWithAdress>
  <DomainObject.Predmet.ProtuStrankaListFormatedWithAdressOIB>
    <izvorni_sadrzaj>
      <item>NEOLIT društvo s ograničenom odgovornošću za proizvodnju, trgovinu i usluge, Veliko Korenovo, OIB 41545402742, Veliko Korenovo 83 L, 43000 Veliko Korenovo zastupanog po punomoćniku Bojan Mudri; Željko Zec</item>
    </izvorni_sadrzaj>
    <derivirana_varijabla naziv="DomainObject.Predmet.ProtuStrankaListFormatedWithAdressOIB_1">
      <item>NEOLIT društvo s ograničenom odgovornošću za proizvodnju, trgovinu i usluge, Veliko Korenovo, OIB 41545402742, Veliko Korenovo 83 L, 43000 Veliko Korenovo zastupanog po punomoćniku Bojan Mudri; Željko Zec</item>
    </derivirana_varijabla>
  </DomainObject.Predmet.ProtuStrankaListFormatedWithAdressOIB>
  <DomainObject.Predmet.ProtuStrankaListNazivFormated>
    <izvorni_sadrzaj>
      <item>NEOLIT društvo s ograničenom odgovornošću za proizvodnju, trgovinu i usluge, Veliko Korenovo</item>
    </izvorni_sadrzaj>
    <derivirana_varijabla naziv="DomainObject.Predmet.ProtuStrankaListNazivFormated_1">
      <item>NEOLIT društvo s ograničenom odgovornošću za proizvodnju, trgovinu i usluge, Veliko Korenovo</item>
    </derivirana_varijabla>
  </DomainObject.Predmet.ProtuStrankaListNazivFormated>
  <DomainObject.Predmet.ProtuStrankaListNazivFormatedOIB>
    <izvorni_sadrzaj>
      <item>NEOLIT društvo s ograničenom odgovornošću za proizvodnju, trgovinu i usluge, Veliko Korenovo, OIB 41545402742</item>
    </izvorni_sadrzaj>
    <derivirana_varijabla naziv="DomainObject.Predmet.ProtuStrankaListNazivFormatedOIB_1">
      <item>NEOLIT društvo s ograničenom odgovornošću za proizvodnju, trgovinu i usluge, Veliko Korenovo, OIB 41545402742</item>
    </derivirana_varijabla>
  </DomainObject.Predmet.ProtuStrankaListNazivFormatedOIB>
  <DomainObject.Predmet.OstaliListFormated>
    <izvorni_sadrzaj>
      <item>Željko Zec punomoćnik sudionika u postupku NEOLIT društvo s ograničenom odgovornošću za proizvodnju, trgovinu i usluge, Veliko Korenovo</item>
      <item>Bojan Mudri punomoćnik sudionika u postupku NEOLIT društvo s ograničenom odgovornošću za proizvodnju, trgovinu i usluge, Veliko Korenovo</item>
    </izvorni_sadrzaj>
    <derivirana_varijabla naziv="DomainObject.Predmet.OstaliListFormated_1">
      <item>Željko Zec punomoćnik sudionika u postupku NEOLIT društvo s ograničenom odgovornošću za proizvodnju, trgovinu i usluge, Veliko Korenovo</item>
      <item>Bojan Mudri punomoćnik sudionika u postupku NEOLIT društvo s ograničenom odgovornošću za proizvodnju, trgovinu i usluge, Veliko Korenovo</item>
    </derivirana_varijabla>
  </DomainObject.Predmet.OstaliListFormated>
  <DomainObject.Predmet.OstaliListFormatedOIB>
    <izvorni_sadrzaj>
      <item>Željko Zec, OIB 34841299794 punomoćnik sudionika u postupku NEOLIT društvo s ograničenom odgovornošću za proizvodnju, trgovinu i usluge, Veliko Korenovo</item>
      <item>Bojan Mudri, OIB 11949092217 punomoćnik sudionika u postupku NEOLIT društvo s ograničenom odgovornošću za proizvodnju, trgovinu i usluge, Veliko Korenovo</item>
    </izvorni_sadrzaj>
    <derivirana_varijabla naziv="DomainObject.Predmet.OstaliListFormatedOIB_1">
      <item>Željko Zec, OIB 34841299794 punomoćnik sudionika u postupku NEOLIT društvo s ograničenom odgovornošću za proizvodnju, trgovinu i usluge, Veliko Korenovo</item>
      <item>Bojan Mudri, OIB 11949092217 punomoćnik sudionika u postupku NEOLIT društvo s ograničenom odgovornošću za proizvodnju, trgovinu i usluge, Veliko Korenovo</item>
    </derivirana_varijabla>
  </DomainObject.Predmet.OstaliListFormatedOIB>
  <DomainObject.Predmet.OstaliListFormatedWithAdress>
    <izvorni_sadrzaj>
      <item>Željko Zec, Vladimira Nazora 6, 43000 Bjelovar punomoćnik sudionika u postupku NEOLIT društvo s ograničenom odgovornošću za proizvodnju, trgovinu i usluge, Veliko Korenovo</item>
      <item>Bojan Mudri, Nikole Tesle 18, 43000 Bjelovar punomoćnik sudionika u postupku NEOLIT društvo s ograničenom odgovornošću za proizvodnju, trgovinu i usluge, Veliko Korenovo</item>
    </izvorni_sadrzaj>
    <derivirana_varijabla naziv="DomainObject.Predmet.OstaliListFormatedWithAdress_1">
      <item>Željko Zec, Vladimira Nazora 6, 43000 Bjelovar punomoćnik sudionika u postupku NEOLIT društvo s ograničenom odgovornošću za proizvodnju, trgovinu i usluge, Veliko Korenovo</item>
      <item>Bojan Mudri, Nikole Tesle 18, 43000 Bjelovar punomoćnik sudionika u postupku NEOLIT društvo s ograničenom odgovornošću za proizvodnju, trgovinu i usluge, Veliko Korenovo</item>
    </derivirana_varijabla>
  </DomainObject.Predmet.OstaliListFormatedWithAdress>
  <DomainObject.Predmet.OstaliListFormatedWithAdressOIB>
    <izvorni_sadrzaj>
      <item>Željko Zec, OIB 34841299794, Vladimira Nazora 6, 43000 Bjelovar punomoćnik sudionika u postupku NEOLIT društvo s ograničenom odgovornošću za proizvodnju, trgovinu i usluge, Veliko Korenovo</item>
      <item>Bojan Mudri, OIB 11949092217, Nikole Tesle 18, 43000 Bjelovar punomoćnik sudionika u postupku NEOLIT društvo s ograničenom odgovornošću za proizvodnju, trgovinu i usluge, Veliko Korenovo</item>
    </izvorni_sadrzaj>
    <derivirana_varijabla naziv="DomainObject.Predmet.OstaliListFormatedWithAdressOIB_1">
      <item>Željko Zec, OIB 34841299794, Vladimira Nazora 6, 43000 Bjelovar punomoćnik sudionika u postupku NEOLIT društvo s ograničenom odgovornošću za proizvodnju, trgovinu i usluge, Veliko Korenovo</item>
      <item>Bojan Mudri, OIB 11949092217, Nikole Tesle 18, 43000 Bjelovar punomoćnik sudionika u postupku NEOLIT društvo s ograničenom odgovornošću za proizvodnju, trgovinu i usluge, Veliko Korenovo</item>
    </derivirana_varijabla>
  </DomainObject.Predmet.OstaliListFormatedWithAdressOIB>
  <DomainObject.Predmet.OstaliListNazivFormated>
    <izvorni_sadrzaj>
      <item>Željko Zec</item>
      <item>Bojan Mudri</item>
    </izvorni_sadrzaj>
    <derivirana_varijabla naziv="DomainObject.Predmet.OstaliListNazivFormated_1">
      <item>Željko Zec</item>
      <item>Bojan Mudri</item>
    </derivirana_varijabla>
  </DomainObject.Predmet.OstaliListNazivFormated>
  <DomainObject.Predmet.OstaliListNazivFormatedOIB>
    <izvorni_sadrzaj>
      <item>Željko Zec, OIB 34841299794</item>
      <item>Bojan Mudri, OIB 11949092217</item>
    </izvorni_sadrzaj>
    <derivirana_varijabla naziv="DomainObject.Predmet.OstaliListNazivFormatedOIB_1">
      <item>Željko Zec, OIB 34841299794</item>
      <item>Bojan Mudri, OIB 11949092217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NEOLIT društvo s ograničenom odgovornošću za proizvodnju, trgovinu i usluge, Veliko Korenovo</izvorni_sadrzaj>
    <derivirana_varijabla naziv="DomainObject.Predmet.ProtustrankaIDrugi_1">NEOLIT društvo s ograničenom odgovornošću za proizvodnju, trgovinu i usluge, Veliko Korenovo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NEOLIT društvo s ograničenom odgovornošću za proizvodnju, trgovinu i usluge, Veliko Korenovo, OIB 41545402742, Veliko Korenovo 83 L, 43000 Veliko Korenovo</izvorni_sadrzaj>
    <derivirana_varijabla naziv="DomainObject.Predmet.ProtustrankaIDrugiAdressOIB_1">NEOLIT društvo s ograničenom odgovornošću za proizvodnju, trgovinu i usluge, Veliko Korenovo, OIB 41545402742, Veliko Korenovo 83 L, 43000 Veliko Korenovo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NEOLIT društvo s ograničenom odgovornošću za proizvodnju, trgovinu i usluge, Veliko Korenovo</item>
      <item>Željko Zec</item>
      <item>Bojan Mudri</item>
    </izvorni_sadrzaj>
    <derivirana_varijabla naziv="DomainObject.Predmet.SudioniciListNaziv_1">
      <item>FINA, RC ZAGREB, Podružnica Bjelovar</item>
      <item>NEOLIT društvo s ograničenom odgovornošću za proizvodnju, trgovinu i usluge, Veliko Korenovo</item>
      <item>Željko Zec</item>
      <item>Bojan Mudri</item>
    </derivirana_varijabla>
  </DomainObject.Predmet.SudioniciListNaziv>
  <DomainObject.Predmet.SudioniciListAdressOIB>
    <izvorni_sadrzaj>
      <item>FINA, RC ZAGREB, Podružnica Bjelovar, OIB 85821130368, F. Supila 4,43000 Bjelovar</item>
      <item>NEOLIT društvo s ograničenom odgovornošću za proizvodnju, trgovinu i usluge, Veliko Korenovo, OIB 41545402742, Veliko Korenovo 83 L,43000 Veliko Korenovo</item>
      <item>Željko Zec, OIB 34841299794, Vladimira Nazora 6,43000 Bjelovar</item>
      <item>Bojan Mudri, OIB 11949092217, Nikole Tesle 18,43000 Bjelovar</item>
    </izvorni_sadrzaj>
    <derivirana_varijabla naziv="DomainObject.Predmet.SudioniciListAdressOIB_1">
      <item>FINA, RC ZAGREB, Podružnica Bjelovar, OIB 85821130368, F. Supila 4,43000 Bjelovar</item>
      <item>NEOLIT društvo s ograničenom odgovornošću za proizvodnju, trgovinu i usluge, Veliko Korenovo, OIB 41545402742, Veliko Korenovo 83 L,43000 Veliko Korenovo</item>
      <item>Željko Zec, OIB 34841299794, Vladimira Nazora 6,43000 Bjelovar</item>
      <item>Bojan Mudri, OIB 11949092217, Nikole Tesle 18,43000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41545402742</item>
      <item>, OIB 34841299794</item>
      <item>, OIB 11949092217</item>
    </izvorni_sadrzaj>
    <derivirana_varijabla naziv="DomainObject.Predmet.SudioniciListNazivOIB_1">
      <item>, OIB 85821130368</item>
      <item>, OIB 41545402742</item>
      <item>, OIB 34841299794</item>
      <item>, OIB 11949092217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88A00-CD28-40CA-9DB0-7CD27C873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729</properties:Words>
  <properties:Characters>3937</properties:Characters>
  <properties:Lines>114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2016-02-02T10:45:00Z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2016-02-02T11:12:00Z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