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fa12" w14:paraId="05dfa1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628E4">
        <w:rPr>
          <w:rFonts w:cs="Times New Roman" w:hAnsi="Times New Roman" w:ascii="Times New Roman"/>
          <w:b w:val="false"/>
          <w:sz w:val="24"/>
          <w:szCs w:val="24"/>
        </w:rPr>
        <w:t>2094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E628E4">
        <w:t>KRISHNA d.o.o., Zagreb, Jurišićeva 10, OIB: 06071285485</w:t>
      </w:r>
      <w:r w:rsidR="00D815A2">
        <w:t>,</w:t>
      </w:r>
      <w:r w:rsidR="00424E38">
        <w:t xml:space="preserve"> </w:t>
      </w:r>
      <w:r w:rsidR="003C5353" w:rsidRPr="002365A1">
        <w:t xml:space="preserve"> </w:t>
      </w:r>
      <w:r w:rsidR="00E628E4">
        <w:t>5. listopada</w:t>
      </w:r>
      <w:r w:rsidR="00AA5037">
        <w:t xml:space="preserve">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E628E4">
        <w:t>KRISHNA d.o.o., Zagreb, Jurišićeva 10, OIB: 06071285485</w:t>
      </w:r>
      <w:r w:rsidR="000011DB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E628E4">
        <w:t xml:space="preserve">9. studenog </w:t>
      </w:r>
      <w:r w:rsidR="00957736">
        <w:t>2017.</w:t>
      </w:r>
      <w:r>
        <w:t xml:space="preserve"> u </w:t>
      </w:r>
      <w:r w:rsidR="00D815A2">
        <w:t>9</w:t>
      </w:r>
      <w:r w:rsidR="00100C2C">
        <w:t>,</w:t>
      </w:r>
      <w:r w:rsidR="00CF0751">
        <w:t>3</w:t>
      </w:r>
      <w:r w:rsidR="00100C2C">
        <w:t>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D815A2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E628E4">
        <w:t>5. listopada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E628E4">
        <w:t>,v.r.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(čl 19. st. 7. SZ-a).</w:t>
      </w:r>
      <w:r w:rsidR="00276930">
        <w:t xml:space="preserve">                    </w:t>
      </w:r>
      <w:r w:rsidR="00803B46">
        <w:t>Za točnost otpravka-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587" w:rsidR="00FF7587">
      <w:r>
        <w:separator/>
      </w:r>
    </w:p>
  </w:endnote>
  <w:endnote w:id="0" w:type="continuationSeparator">
    <w:p w:rsidRDefault="00FF7587" w:rsidR="00FF7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587" w:rsidR="00FF7587">
      <w:r>
        <w:separator/>
      </w:r>
    </w:p>
  </w:footnote>
  <w:footnote w:id="0" w:type="continuationSeparator">
    <w:p w:rsidRDefault="00FF7587" w:rsidR="00FF7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6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3600B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628E4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6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0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0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0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0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6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0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0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0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0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St-2094/2016</izvorni_sadrzaj>
    <derivirana_varijabla naziv="DomainObject.Predmet.OznakaBroj_1">St-2094/2016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KRISHNA d.o.o. zastupanog po punomoćniku Ratan Kumar Chaudhary</izvorni_sadrzaj>
    <derivirana_varijabla naziv="DomainObject.Predmet.ProtustrankaFormated_1">  KRISHNA d.o.o. zastupanog po punomoćniku Ratan Kumar Chaudhary</derivirana_varijabla>
  </DomainObject.Predmet.ProtustrankaFormated>
  <DomainObject.Predmet.ProtustrankaFormatedOIB>
    <izvorni_sadrzaj>  KRISHNA d.o.o., OIB 06071285485 zastupanog po punomoćniku Ratan Kumar Chaudhary</izvorni_sadrzaj>
    <derivirana_varijabla naziv="DomainObject.Predmet.ProtustrankaFormatedOIB_1">  KRISHNA d.o.o., OIB 06071285485 zastupanog po punomoćniku Ratan Kumar Chaudhary</derivirana_varijabla>
  </DomainObject.Predmet.ProtustrankaFormatedOIB>
  <DomainObject.Predmet.ProtustrankaFormatedWithAdress>
    <izvorni_sadrzaj> KRISHNA d.o.o., Jurišićeva 10, 10000 Zagreb zastupanog po punomoćniku Ratan Kumar Chaudhary</izvorni_sadrzaj>
    <derivirana_varijabla naziv="DomainObject.Predmet.ProtustrankaFormatedWithAdress_1"> KRISHNA d.o.o., Jurišićeva 10, 10000 Zagreb zastupanog po punomoćniku Ratan Kumar Chaudhary</derivirana_varijabla>
  </DomainObject.Predmet.ProtustrankaFormatedWithAdress>
  <DomainObject.Predmet.ProtustrankaFormatedWithAdressOIB>
    <izvorni_sadrzaj> KRISHNA d.o.o., OIB 06071285485, Jurišićeva 10, 10000 Zagreb zastupanog po punomoćniku Ratan Kumar Chaudhary</izvorni_sadrzaj>
    <derivirana_varijabla naziv="DomainObject.Predmet.ProtustrankaFormatedWithAdressOIB_1"> KRISHNA d.o.o., OIB 06071285485, Jurišićeva 10, 10000 Zagreb zastupanog po punomoćniku Ratan Kumar Chaudhary</derivirana_varijabla>
  </DomainObject.Predmet.ProtustrankaFormatedWithAdressOIB>
  <DomainObject.Predmet.ProtustrankaWithAdress>
    <izvorni_sadrzaj>KRISHNA d.o.o. Jurišićeva 10, 10000 Zagreb</izvorni_sadrzaj>
    <derivirana_varijabla naziv="DomainObject.Predmet.ProtustrankaWithAdress_1">KRISHNA d.o.o. Jurišićeva 10, 10000 Zagreb</derivirana_varijabla>
  </DomainObject.Predmet.ProtustrankaWithAdress>
  <DomainObject.Predmet.ProtustrankaWithAdressOIB>
    <izvorni_sadrzaj>KRISHNA d.o.o., OIB 06071285485, Jurišićeva 10, 10000 Zagreb</izvorni_sadrzaj>
    <derivirana_varijabla naziv="DomainObject.Predmet.ProtustrankaWithAdressOIB_1">KRISHNA d.o.o., OIB 06071285485, Jurišićeva 10, 10000 Zagreb</derivirana_varijabla>
  </DomainObject.Predmet.ProtustrankaWithAdressOIB>
  <DomainObject.Predmet.ProtustrankaNazivFormated>
    <izvorni_sadrzaj>KRISHNA d.o.o.</izvorni_sadrzaj>
    <derivirana_varijabla naziv="DomainObject.Predmet.ProtustrankaNazivFormated_1">KRISHNA d.o.o.</derivirana_varijabla>
  </DomainObject.Predmet.ProtustrankaNazivFormated>
  <DomainObject.Predmet.ProtustrankaNazivFormatedOIB>
    <izvorni_sadrzaj>KRISHNA d.o.o., OIB 06071285485</izvorni_sadrzaj>
    <derivirana_varijabla naziv="DomainObject.Predmet.ProtustrankaNazivFormatedOIB_1">KRISHNA d.o.o., OIB 06071285485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KRISHNA d.o.o. zastupanog po punomoćniku Ratan Kumar Chaudhary</item>
    </izvorni_sadrzaj>
    <derivirana_varijabla naziv="DomainObject.Predmet.ProtuStrankaListFormated_1">
      <item>KRISHNA d.o.o. zastupanog po punomoćniku Ratan Kumar Chaudhary</item>
    </derivirana_varijabla>
  </DomainObject.Predmet.ProtuStrankaListFormated>
  <DomainObject.Predmet.ProtuStrankaListFormatedOIB>
    <izvorni_sadrzaj>
      <item>KRISHNA d.o.o., OIB 06071285485 zastupanog po punomoćniku Ratan Kumar Chaudhary</item>
    </izvorni_sadrzaj>
    <derivirana_varijabla naziv="DomainObject.Predmet.ProtuStrankaListFormatedOIB_1">
      <item>KRISHNA d.o.o., OIB 06071285485 zastupanog po punomoćniku Ratan Kumar Chaudhary</item>
    </derivirana_varijabla>
  </DomainObject.Predmet.ProtuStrankaListFormatedOIB>
  <DomainObject.Predmet.ProtuStrankaListFormatedWithAdress>
    <izvorni_sadrzaj>
      <item>KRISHNA d.o.o., Jurišićeva 10, 10000 Zagreb zastupanog po punomoćniku Ratan Kumar Chaudhary</item>
    </izvorni_sadrzaj>
    <derivirana_varijabla naziv="DomainObject.Predmet.ProtuStrankaListFormatedWithAdress_1">
      <item>KRISHNA d.o.o., Jurišićeva 10, 10000 Zagreb zastupanog po punomoćniku Ratan Kumar Chaudhary</item>
    </derivirana_varijabla>
  </DomainObject.Predmet.ProtuStrankaListFormatedWithAdress>
  <DomainObject.Predmet.ProtuStrankaListFormatedWithAdressOIB>
    <izvorni_sadrzaj>
      <item>KRISHNA d.o.o., OIB 06071285485, Jurišićeva 10, 10000 Zagreb zastupanog po punomoćniku Ratan Kumar Chaudhary</item>
    </izvorni_sadrzaj>
    <derivirana_varijabla naziv="DomainObject.Predmet.ProtuStrankaListFormatedWithAdressOIB_1">
      <item>KRISHNA d.o.o., OIB 06071285485, Jurišićeva 10, 10000 Zagreb zastupanog po punomoćniku Ratan Kumar Chaudhary</item>
    </derivirana_varijabla>
  </DomainObject.Predmet.ProtuStrankaListFormatedWithAdressOIB>
  <DomainObject.Predmet.ProtuStrankaListNazivFormated>
    <izvorni_sadrzaj>
      <item>KRISHNA d.o.o.</item>
    </izvorni_sadrzaj>
    <derivirana_varijabla naziv="DomainObject.Predmet.ProtuStrankaListNazivFormated_1">
      <item>KRISHNA d.o.o.</item>
    </derivirana_varijabla>
  </DomainObject.Predmet.ProtuStrankaListNazivFormated>
  <DomainObject.Predmet.ProtuStrankaListNazivFormatedOIB>
    <izvorni_sadrzaj>
      <item>KRISHNA d.o.o., OIB 06071285485</item>
    </izvorni_sadrzaj>
    <derivirana_varijabla naziv="DomainObject.Predmet.ProtuStrankaListNazivFormatedOIB_1">
      <item>KRISHNA d.o.o., OIB 06071285485</item>
    </derivirana_varijabla>
  </DomainObject.Predmet.ProtuStrankaListNazivFormatedOIB>
  <DomainObject.Predmet.OstaliListFormated>
    <izvorni_sadrzaj>
      <item>Ratan Kumar Chaudhary punomoćnik sudionika u postupku KRISHNA d.o.o.</item>
    </izvorni_sadrzaj>
    <derivirana_varijabla naziv="DomainObject.Predmet.OstaliListFormated_1">
      <item>Ratan Kumar Chaudhary punomoćnik sudionika u postupku KRISHNA d.o.o.</item>
    </derivirana_varijabla>
  </DomainObject.Predmet.OstaliListFormated>
  <DomainObject.Predmet.OstaliListFormatedOIB>
    <izvorni_sadrzaj>
      <item>Ratan Kumar Chaudhary, OIB 35937947516 punomoćnik sudionika u postupku KRISHNA d.o.o.</item>
    </izvorni_sadrzaj>
    <derivirana_varijabla naziv="DomainObject.Predmet.OstaliListFormatedOIB_1">
      <item>Ratan Kumar Chaudhary, OIB 35937947516 punomoćnik sudionika u postupku KRISHNA d.o.o.</item>
    </derivirana_varijabla>
  </DomainObject.Predmet.OstaliListFormatedOIB>
  <DomainObject.Predmet.OstaliListFormatedWithAdress>
    <izvorni_sadrzaj>
      <item>Ratan Kumar Chaudhary, Rudeška Cesta 101, 10000 Zagreb punomoćnik sudionika u postupku KRISHNA d.o.o.</item>
    </izvorni_sadrzaj>
    <derivirana_varijabla naziv="DomainObject.Predmet.OstaliListFormatedWithAdress_1">
      <item>Ratan Kumar Chaudhary, Rudeška Cesta 101, 10000 Zagreb punomoćnik sudionika u postupku KRISHNA d.o.o.</item>
    </derivirana_varijabla>
  </DomainObject.Predmet.OstaliListFormatedWithAdress>
  <DomainObject.Predmet.OstaliListFormatedWithAdressOIB>
    <izvorni_sadrzaj>
      <item>Ratan Kumar Chaudhary, OIB 35937947516, Rudeška Cesta 101, 10000 Zagreb punomoćnik sudionika u postupku KRISHNA d.o.o.</item>
    </izvorni_sadrzaj>
    <derivirana_varijabla naziv="DomainObject.Predmet.OstaliListFormatedWithAdressOIB_1">
      <item>Ratan Kumar Chaudhary, OIB 35937947516, Rudeška Cesta 101, 10000 Zagreb punomoćnik sudionika u postupku KRISHNA d.o.o.</item>
    </derivirana_varijabla>
  </DomainObject.Predmet.OstaliListFormatedWithAdressOIB>
  <DomainObject.Predmet.OstaliListNazivFormated>
    <izvorni_sadrzaj>
      <item>Ratan Kumar Chaudhary</item>
    </izvorni_sadrzaj>
    <derivirana_varijabla naziv="DomainObject.Predmet.OstaliListNazivFormated_1">
      <item>Ratan Kumar Chaudhary</item>
    </derivirana_varijabla>
  </DomainObject.Predmet.OstaliListNazivFormated>
  <DomainObject.Predmet.OstaliListNazivFormatedOIB>
    <izvorni_sadrzaj>
      <item>Ratan Kumar Chaudhary, OIB 35937947516</item>
    </izvorni_sadrzaj>
    <derivirana_varijabla naziv="DomainObject.Predmet.OstaliListNazivFormatedOIB_1">
      <item>Ratan Kumar Chaudhary, OIB 35937947516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KRISHNA d.o.o.</izvorni_sadrzaj>
    <derivirana_varijabla naziv="DomainObject.Predmet.ProtustrankaIDrugi_1">KRISHNA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KRISHNA d.o.o., OIB 06071285485, Jurišićeva 10, 10000 Zagreb</izvorni_sadrzaj>
    <derivirana_varijabla naziv="DomainObject.Predmet.ProtustrankaIDrugiAdressOIB_1">KRISHNA d.o.o., OIB 06071285485,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KRISHNA d.o.o.</item>
      <item>Ratan Kumar Chaudhary</item>
    </izvorni_sadrzaj>
    <derivirana_varijabla naziv="DomainObject.Predmet.SudioniciListNaziv_1">
      <item>FINA Regionalni centar Zagreb</item>
      <item>KRISHNA d.o.o.</item>
      <item>Ratan Kumar Chaudhary</item>
    </derivirana_varijabla>
  </DomainObject.Predmet.SudioniciListNaziv>
  <DomainObject.Predmet.SudioniciListAdressOIB>
    <izvorni_sadrzaj>
      <item>FINA Regionalni centar Zagreb, OIB 85821130368, Trg svibanjskih žrtava 1995. 1,10000 Zagreb</item>
      <item>KRISHNA d.o.o., OIB 06071285485, Jurišićeva 10,10000 Zagreb</item>
      <item>Ratan Kumar Chaudhary, OIB 35937947516, Rudeška Cesta 101,10000 Zagreb</item>
    </izvorni_sadrzaj>
    <derivirana_varijabla naziv="DomainObject.Predmet.SudioniciListAdressOIB_1">
      <item>FINA Regionalni centar Zagreb, OIB 85821130368, Trg svibanjskih žrtava 1995. 1,10000 Zagreb</item>
      <item>KRISHNA d.o.o., OIB 06071285485, Jurišićeva 10,10000 Zagreb</item>
      <item>Ratan Kumar Chaudhary, OIB 35937947516, Rudeška Cesta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06071285485</item>
      <item>, OIB 35937947516</item>
    </izvorni_sadrzaj>
    <derivirana_varijabla naziv="DomainObject.Predmet.SudioniciListNazivOIB_1">
      <item>, OIB 85821130368</item>
      <item>, OIB 06071285485</item>
      <item>, OIB 35937947516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215</properties:Words>
  <properties:Characters>1079</properties:Characters>
  <properties:Lines>40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2017-10-05T12:36:00Z</dcterms:created>
  <dc:creator>Korisnik</dc:creator>
  <cp:lastModifiedBy>Draženka Prpić</cp:lastModifiedBy>
  <cp:lastPrinted>2017-10-05T12:36:00Z</cp:lastPrinted>
  <dcterms:modified xmlns:xsi="http://www.w3.org/2001/XMLSchema-instance" xsi:type="dcterms:W3CDTF">2017-10-05T12:37:00Z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