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0a1e" w14:paraId="01b0a1e" w:rsidRDefault="00DD2365" w:rsidP="00A27295" w:rsidR="004B741D">
      <w:pPr>
        <w:jc w:val="right"/>
        <w15:collapsed w:val="false"/>
      </w:pPr>
      <w:r>
        <w:t>Broj: St-</w:t>
      </w:r>
      <w:r w:rsidR="00FB6D1F">
        <w:t>132</w:t>
      </w:r>
      <w:r w:rsidR="00F27F6F">
        <w:t>/18-</w:t>
      </w:r>
      <w:r w:rsidR="00FB6D1F">
        <w:t>7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FB6D1F">
        <w:t xml:space="preserve">RH MF Porezna uprava zastupana po ŽDO Osijek za otvaranje stečajnog postupka nad dužnikom </w:t>
      </w:r>
      <w:r w:rsidR="00FB6D1F" w:rsidRPr="00FB6D1F">
        <w:rPr>
          <w:b/>
        </w:rPr>
        <w:t xml:space="preserve">HYDRO GREEN jednostavno društvo s ograničenom odgovornošću za proizvodnju električne energije, Osijek, Josipa </w:t>
      </w:r>
      <w:proofErr w:type="spellStart"/>
      <w:r w:rsidR="00FB6D1F" w:rsidRPr="00FB6D1F">
        <w:rPr>
          <w:b/>
        </w:rPr>
        <w:t>Jurja</w:t>
      </w:r>
      <w:proofErr w:type="spellEnd"/>
      <w:r w:rsidR="00FB6D1F" w:rsidRPr="00FB6D1F">
        <w:rPr>
          <w:b/>
        </w:rPr>
        <w:t xml:space="preserve"> Strossmayera 29, MBS 030151140, OIB: 33974039459</w:t>
      </w:r>
      <w:r w:rsidR="0072710A">
        <w:t xml:space="preserve">, </w:t>
      </w:r>
      <w:r w:rsidR="003B4C28">
        <w:t xml:space="preserve">dana </w:t>
      </w:r>
      <w:r w:rsidR="00833ACB">
        <w:t>15</w:t>
      </w:r>
      <w:r w:rsidR="00E16539">
        <w:t>. veljače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FB6D1F">
        <w:t xml:space="preserve">Krešimir Gudelj, Višnjevac, Zagrebačka ulica 33, OIB 71674163554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FB6D1F">
        <w:rPr>
          <w:b/>
        </w:rPr>
        <w:t>132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FB6D1F" w:rsidRPr="00FB6D1F">
        <w:rPr>
          <w:b/>
        </w:rPr>
        <w:t xml:space="preserve">HYDRO GREEN jednostavno društvo s ograničenom odgovornošću za proizvodnju električne energije, Osijek, Josipa </w:t>
      </w:r>
      <w:proofErr w:type="spellStart"/>
      <w:r w:rsidR="00FB6D1F" w:rsidRPr="00FB6D1F">
        <w:rPr>
          <w:b/>
        </w:rPr>
        <w:t>Jurja</w:t>
      </w:r>
      <w:proofErr w:type="spellEnd"/>
      <w:r w:rsidR="00FB6D1F" w:rsidRPr="00FB6D1F">
        <w:rPr>
          <w:b/>
        </w:rPr>
        <w:t xml:space="preserve"> Strossmayera 29, MBS 030151140, OIB: 33974039459</w:t>
      </w:r>
      <w:r w:rsidR="00FB6D1F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FB6D1F">
        <w:t xml:space="preserve">Krešimir Gudelj, Višnjevac, Zagrebačka ulica 33, OIB 71674163554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FB6D1F">
        <w:t>Krešimir Gudelj, Višnjevac, Zagrebačka ulica 33, OIB 71674163554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FB6D1F">
        <w:t xml:space="preserve">Krešimir Gudelj, Višnjevac, Zagrebačka ulica 33, OIB 71674163554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FB6D1F" w:rsidP="00FB6D1F" w:rsidR="00FB6D1F">
      <w:pPr>
        <w:jc w:val="right"/>
      </w:pPr>
      <w:r>
        <w:t>Broj: St-132/18-7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FB6D1F">
        <w:t>Krešimir Gudelj, Višnjevac, Zagrebačka ulica 33, OIB 71674163554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833ACB">
        <w:t>15</w:t>
      </w:r>
      <w:r w:rsidR="00E16539">
        <w:t>. veljače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FB6D1F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FB6D1F">
        <w:t>Krešimir Gudelj, Višnjevac, Zagrebačka ulica 33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K-15.3.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3C48" w:rsidR="00B13C48">
      <w:r>
        <w:separator/>
      </w:r>
    </w:p>
  </w:endnote>
  <w:endnote w:id="0" w:type="continuationSeparator">
    <w:p w:rsidRDefault="00B13C48" w:rsidR="00B13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3C48" w:rsidR="00B13C48">
      <w:r>
        <w:separator/>
      </w:r>
    </w:p>
  </w:footnote>
  <w:footnote w:id="0" w:type="continuationSeparator">
    <w:p w:rsidRDefault="00B13C48" w:rsidR="00B13C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210FD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D60DC"/>
    <w:rsid w:val="005E5D90"/>
    <w:rsid w:val="00607E75"/>
    <w:rsid w:val="006139EC"/>
    <w:rsid w:val="006235FB"/>
    <w:rsid w:val="006826C2"/>
    <w:rsid w:val="006837ED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13C48"/>
    <w:rsid w:val="00B41F79"/>
    <w:rsid w:val="00B923EB"/>
    <w:rsid w:val="00BC33DE"/>
    <w:rsid w:val="00BF7940"/>
    <w:rsid w:val="00C15361"/>
    <w:rsid w:val="00C210FD"/>
    <w:rsid w:val="00C26291"/>
    <w:rsid w:val="00C3548B"/>
    <w:rsid w:val="00C9197B"/>
    <w:rsid w:val="00CA5EA9"/>
    <w:rsid w:val="00CB0F92"/>
    <w:rsid w:val="00CC0A3F"/>
    <w:rsid w:val="00CC5360"/>
    <w:rsid w:val="00CC7F3D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10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10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0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0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0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10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10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0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0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0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St-132/2018</izvorni_sadrzaj>
    <derivirana_varijabla naziv="DomainObject.Predmet.OznakaBroj_1">St-132/2018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HYDRO GREEN jednostavno društvo s ograničenom odgovornošću za proizvodnju električne energije</izvorni_sadrzaj>
    <derivirana_varijabla naziv="DomainObject.Predmet.ProtustrankaFormated_1">  HYDRO GREEN jednostavno društvo s ograničenom odgovornošću za proizvodnju električne energije</derivirana_varijabla>
  </DomainObject.Predmet.ProtustrankaFormated>
  <DomainObject.Predmet.ProtustrankaFormatedOIB>
    <izvorni_sadrzaj>  HYDRO GREEN jednostavno društvo s ograničenom odgovornošću za proizvodnju električne energije, OIB 33974039459</izvorni_sadrzaj>
    <derivirana_varijabla naziv="DomainObject.Predmet.ProtustrankaFormatedOIB_1">  HYDRO GREEN jednostavno društvo s ograničenom odgovornošću za proizvodnju električne energije, OIB 33974039459</derivirana_varijabla>
  </DomainObject.Predmet.ProtustrankaFormatedOIB>
  <DomainObject.Predmet.ProtustrankaFormatedWithAdress>
    <izvorni_sadrzaj> HYDRO GREEN jednostavno društvo s ograničenom odgovornošću za proizvodnju električne energije, Josipa Jurja Strossmayera 29, 31000 Osijek</izvorni_sadrzaj>
    <derivirana_varijabla naziv="DomainObject.Predmet.ProtustrankaFormatedWithAdress_1"> HYDRO GREEN jednostavno društvo s ograničenom odgovornošću za proizvodnju električne energije, Josipa Jurja Strossmayera 29, 31000 Osijek</derivirana_varijabla>
  </DomainObject.Predmet.ProtustrankaFormatedWithAdress>
  <DomainObject.Predmet.ProtustrankaFormatedWithAdressOIB>
    <izvorni_sadrzaj> HYDRO GREEN jednostavno društvo s ograničenom odgovornošću za proizvodnju električne energije, OIB 33974039459, Josipa Jurja Strossmayera 29, 31000 Osijek</izvorni_sadrzaj>
    <derivirana_varijabla naziv="DomainObject.Predmet.ProtustrankaFormatedWithAdressOIB_1"> HYDRO GREEN jednostavno društvo s ograničenom odgovornošću za proizvodnju električne energije, OIB 33974039459, Josipa Jurja Strossmayera 29, 31000 Osijek</derivirana_varijabla>
  </DomainObject.Predmet.ProtustrankaFormatedWithAdressOIB>
  <DomainObject.Predmet.ProtustrankaWithAdress>
    <izvorni_sadrzaj>HYDRO GREEN jednostavno društvo s ograničenom odgovornošću za proizvodnju električne energije Josipa Jurja Strossmayera 29, 31000 Osijek</izvorni_sadrzaj>
    <derivirana_varijabla naziv="DomainObject.Predmet.ProtustrankaWithAdress_1">HYDRO GREEN jednostavno društvo s ograničenom odgovornošću za proizvodnju električne energije Josipa Jurja Strossmayera 29, 31000 Osijek</derivirana_varijabla>
  </DomainObject.Predmet.ProtustrankaWithAdress>
  <DomainObject.Predmet.ProtustrankaWithAdressOIB>
    <izvorni_sadrzaj>HYDRO GREEN jednostavno društvo s ograničenom odgovornošću za proizvodnju električne energije, OIB 33974039459, Josipa Jurja Strossmayera 29, 31000 Osijek</izvorni_sadrzaj>
    <derivirana_varijabla naziv="DomainObject.Predmet.ProtustrankaWithAdressOIB_1">HYDRO GREEN jednostavno društvo s ograničenom odgovornošću za proizvodnju električne energije, OIB 33974039459, Josipa Jurja Strossmayera 29, 31000 Osijek</derivirana_varijabla>
  </DomainObject.Predmet.ProtustrankaWithAdressOIB>
  <DomainObject.Predmet.ProtustrankaNazivFormated>
    <izvorni_sadrzaj>HYDRO GREEN jednostavno društvo s ograničenom odgovornošću za proizvodnju električne energije</izvorni_sadrzaj>
    <derivirana_varijabla naziv="DomainObject.Predmet.ProtustrankaNazivFormated_1">HYDRO GREEN jednostavno društvo s ograničenom odgovornošću za proizvodnju električne energije</derivirana_varijabla>
  </DomainObject.Predmet.ProtustrankaNazivFormated>
  <DomainObject.Predmet.ProtustrankaNazivFormatedOIB>
    <izvorni_sadrzaj>HYDRO GREEN jednostavno društvo s ograničenom odgovornošću za proizvodnju električne energije, OIB 33974039459</izvorni_sadrzaj>
    <derivirana_varijabla naziv="DomainObject.Predmet.ProtustrankaNazivFormatedOIB_1">HYDRO GREEN jednostavno društvo s ograničenom odgovornošću za proizvodnju električne energije, OIB 33974039459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MF POREZNA UPRAVA</izvorni_sadrzaj>
    <derivirana_varijabla naziv="DomainObject.Predmet.StrankaFormated_1">  REPUBLIKA HRVATSKA MF POREZNA UPRAVA</derivirana_varijabla>
  </DomainObject.Predmet.StrankaFormated>
  <DomainObject.Predmet.StrankaFormatedOIB>
    <izvorni_sadrzaj>  REPUBLIKA HRVATSKA MF POREZNA UPRAVA, OIB 18683136487</izvorni_sadrzaj>
    <derivirana_varijabla naziv="DomainObject.Predmet.StrankaFormatedOIB_1">  REPUBLIKA HRVATSKA MF POREZNA UPRAVA, OIB 18683136487</derivirana_varijabla>
  </DomainObject.Predmet.StrankaFormatedOIB>
  <DomainObject.Predmet.StrankaFormatedWithAdress>
    <izvorni_sadrzaj> REPUBLIKA HRVATSKA MF POREZNA UPRAVA</izvorni_sadrzaj>
    <derivirana_varijabla naziv="DomainObject.Predmet.StrankaFormatedWithAdress_1"> REPUBLIKA HRVATSKA MF POREZNA UPRAVA</derivirana_varijabla>
  </DomainObject.Predmet.StrankaFormatedWithAdress>
  <DomainObject.Predmet.StrankaFormatedWithAdressOIB>
    <izvorni_sadrzaj> REPUBLIKA HRVATSKA MF POREZNA UPRAVA, OIB 18683136487</izvorni_sadrzaj>
    <derivirana_varijabla naziv="DomainObject.Predmet.StrankaFormatedWithAdressOIB_1"> REPUBLIKA HRVATSKA MF POREZNA UPRAVA, OIB 18683136487</derivirana_varijabla>
  </DomainObject.Predmet.StrankaFormatedWithAdressOIB>
  <DomainObject.Predmet.StrankaWithAdress>
    <izvorni_sadrzaj>REPUBLIKA HRVATSKA MF POREZNA UPRAVA </izvorni_sadrzaj>
    <derivirana_varijabla naziv="DomainObject.Predmet.StrankaWithAdress_1">REPUBLIKA HRVATSKA MF POREZNA UPRAVA </derivirana_varijabla>
  </DomainObject.Predmet.StrankaWithAdress>
  <DomainObject.Predmet.StrankaWithAdressOIB>
    <izvorni_sadrzaj>REPUBLIKA HRVATSKA MF POREZNA UPRAVA, OIB 18683136487</izvorni_sadrzaj>
    <derivirana_varijabla naziv="DomainObject.Predmet.StrankaWithAdressOIB_1">REPUBLIKA HRVATSKA MF POREZNA UPRAVA, OIB 18683136487</derivirana_varijabla>
  </DomainObject.Predmet.StrankaWithAdressOIB>
  <DomainObject.Predmet.StrankaNazivFormated>
    <izvorni_sadrzaj>REPUBLIKA HRVATSKA MF POREZNA UPRAVA</izvorni_sadrzaj>
    <derivirana_varijabla naziv="DomainObject.Predmet.StrankaNazivFormated_1">REPUBLIKA HRVATSKA MF POREZNA UPRAVA</derivirana_varijabla>
  </DomainObject.Predmet.StrankaNazivFormated>
  <DomainObject.Predmet.StrankaNazivFormatedOIB>
    <izvorni_sadrzaj>REPUBLIKA HRVATSKA MF POREZNA UPRAVA, OIB 18683136487</izvorni_sadrzaj>
    <derivirana_varijabla naziv="DomainObject.Predmet.StrankaNazivFormatedOIB_1">REPUBLIKA HRVATSKA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REPUBLIKA HRVATSKA MF POREZNA UPRAVA</item>
    </izvorni_sadrzaj>
    <derivirana_varijabla naziv="DomainObject.Predmet.StrankaListFormated_1">
      <item>REPUBLIKA HRVATSKA MF POREZNA UPRAVA</item>
    </derivirana_varijabla>
  </DomainObject.Predmet.StrankaListFormated>
  <DomainObject.Predmet.StrankaListFormatedOIB>
    <izvorni_sadrzaj>
      <item>REPUBLIKA HRVATSKA MF POREZNA UPRAVA, OIB 18683136487</item>
    </izvorni_sadrzaj>
    <derivirana_varijabla naziv="DomainObject.Predmet.StrankaListFormatedOIB_1">
      <item>REPUBLIKA HRVATSKA MF POREZNA UPRAVA, OIB 18683136487</item>
    </derivirana_varijabla>
  </DomainObject.Predmet.StrankaListFormatedOIB>
  <DomainObject.Predmet.StrankaListFormatedWithAdress>
    <izvorni_sadrzaj>
      <item>REPUBLIKA HRVATSKA MF POREZNA UPRAVA</item>
    </izvorni_sadrzaj>
    <derivirana_varijabla naziv="DomainObject.Predmet.StrankaListFormatedWithAdress_1">
      <item>REPUBLIKA HRVATSKA MF POREZNA UPRAVA</item>
    </derivirana_varijabla>
  </DomainObject.Predmet.StrankaListFormatedWithAdress>
  <DomainObject.Predmet.StrankaListFormatedWithAdressOIB>
    <izvorni_sadrzaj>
      <item>REPUBLIKA HRVATSKA MF POREZNA UPRAVA, OIB 18683136487</item>
    </izvorni_sadrzaj>
    <derivirana_varijabla naziv="DomainObject.Predmet.StrankaListFormatedWithAdressOIB_1">
      <item>REPUBLIKA HRVATSKA MF POREZNA UPRAVA, OIB 18683136487</item>
    </derivirana_varijabla>
  </DomainObject.Predmet.StrankaListFormatedWithAdressOIB>
  <DomainObject.Predmet.StrankaListNazivFormated>
    <izvorni_sadrzaj>
      <item>REPUBLIKA HRVATSKA MF POREZNA UPRAVA</item>
    </izvorni_sadrzaj>
    <derivirana_varijabla naziv="DomainObject.Predmet.StrankaListNazivFormated_1">
      <item>REPUBLIKA HRVATSKA MF POREZNA UPRAVA</item>
    </derivirana_varijabla>
  </DomainObject.Predmet.StrankaListNazivFormated>
  <DomainObject.Predmet.StrankaListNazivFormatedOIB>
    <izvorni_sadrzaj>
      <item>REPUBLIKA HRVATSKA MF POREZNA UPRAVA, OIB 18683136487</item>
    </izvorni_sadrzaj>
    <derivirana_varijabla naziv="DomainObject.Predmet.StrankaListNazivFormatedOIB_1">
      <item>REPUBLIKA HRVATSKA MF POREZNA UPRAVA, OIB 18683136487</item>
    </derivirana_varijabla>
  </DomainObject.Predmet.StrankaListNazivFormatedOIB>
  <DomainObject.Predmet.ProtuStrankaListFormated>
    <izvorni_sadrzaj>
      <item>HYDRO GREEN jednostavno društvo s ograničenom odgovornošću za proizvodnju električne energije</item>
    </izvorni_sadrzaj>
    <derivirana_varijabla naziv="DomainObject.Predmet.ProtuStrankaListFormated_1">
      <item>HYDRO GREEN jednostavno društvo s ograničenom odgovornošću za proizvodnju električne energije</item>
    </derivirana_varijabla>
  </DomainObject.Predmet.ProtuStrankaListFormated>
  <DomainObject.Predmet.ProtuStrankaListFormatedOIB>
    <izvorni_sadrzaj>
      <item>HYDRO GREEN jednostavno društvo s ograničenom odgovornošću za proizvodnju električne energije, OIB 33974039459</item>
    </izvorni_sadrzaj>
    <derivirana_varijabla naziv="DomainObject.Predmet.ProtuStrankaListFormatedOIB_1">
      <item>HYDRO GREEN jednostavno društvo s ograničenom odgovornošću za proizvodnju električne energije, OIB 33974039459</item>
    </derivirana_varijabla>
  </DomainObject.Predmet.ProtuStrankaListFormatedOIB>
  <DomainObject.Predmet.ProtuStrankaListFormatedWithAdress>
    <izvorni_sadrzaj>
      <item>HYDRO GREEN jednostavno društvo s ograničenom odgovornošću za proizvodnju električne energije, Josipa Jurja Strossmayera 29, 31000 Osijek</item>
    </izvorni_sadrzaj>
    <derivirana_varijabla naziv="DomainObject.Predmet.ProtuStrankaListFormatedWithAdress_1">
      <item>HYDRO GREEN jednostavno društvo s ograničenom odgovornošću za proizvodnju električne energije, Josipa Jurja Strossmayera 29, 31000 Osijek</item>
    </derivirana_varijabla>
  </DomainObject.Predmet.ProtuStrankaListFormatedWithAdress>
  <DomainObject.Predmet.ProtuStrankaListFormatedWithAdressOIB>
    <izvorni_sadrzaj>
      <item>HYDRO GREEN jednostavno društvo s ograničenom odgovornošću za proizvodnju električne energije, OIB 33974039459, Josipa Jurja Strossmayera 29, 31000 Osijek</item>
    </izvorni_sadrzaj>
    <derivirana_varijabla naziv="DomainObject.Predmet.ProtuStrankaListFormatedWithAdressOIB_1">
      <item>HYDRO GREEN jednostavno društvo s ograničenom odgovornošću za proizvodnju električne energije, OIB 33974039459, Josipa Jurja Strossmayera 29, 31000 Osijek</item>
    </derivirana_varijabla>
  </DomainObject.Predmet.ProtuStrankaListFormatedWithAdressOIB>
  <DomainObject.Predmet.ProtuStrankaListNazivFormated>
    <izvorni_sadrzaj>
      <item>HYDRO GREEN jednostavno društvo s ograničenom odgovornošću za proizvodnju električne energije</item>
    </izvorni_sadrzaj>
    <derivirana_varijabla naziv="DomainObject.Predmet.ProtuStrankaListNazivFormated_1">
      <item>HYDRO GREEN jednostavno društvo s ograničenom odgovornošću za proizvodnju električne energije</item>
    </derivirana_varijabla>
  </DomainObject.Predmet.ProtuStrankaListNazivFormated>
  <DomainObject.Predmet.ProtuStrankaListNazivFormatedOIB>
    <izvorni_sadrzaj>
      <item>HYDRO GREEN jednostavno društvo s ograničenom odgovornošću za proizvodnju električne energije, OIB 33974039459</item>
    </izvorni_sadrzaj>
    <derivirana_varijabla naziv="DomainObject.Predmet.ProtuStrankaListNazivFormatedOIB_1">
      <item>HYDRO GREEN jednostavno društvo s ograničenom odgovornošću za proizvodnju električne energije, OIB 33974039459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MF POREZNA UPRAVA</izvorni_sadrzaj>
    <derivirana_varijabla naziv="DomainObject.Predmet.StrankaIDrugi_1">REPUBLIKA HRVATSKA MF POREZNA UPRAVA</derivirana_varijabla>
  </DomainObject.Predmet.StrankaIDrugi>
  <DomainObject.Predmet.ProtustrankaIDrugi>
    <izvorni_sadrzaj>HYDRO GREEN jednostavno društvo s ograničenom odgovornošću za proizvodnju električne energije</izvorni_sadrzaj>
    <derivirana_varijabla naziv="DomainObject.Predmet.ProtustrankaIDrugi_1">HYDRO GREEN jednostavno društvo s ograničenom odgovornošću za proizvodnju električne energije</derivirana_varijabla>
  </DomainObject.Predmet.ProtustrankaIDrugi>
  <DomainObject.Predmet.StrankaIDrugiAdressOIB>
    <izvorni_sadrzaj>REPUBLIKA HRVATSKA MF POREZNA UPRAVA, OIB 18683136487</izvorni_sadrzaj>
    <derivirana_varijabla naziv="DomainObject.Predmet.StrankaIDrugiAdressOIB_1">REPUBLIKA HRVATSKA MF POREZNA UPRAVA, OIB 18683136487</derivirana_varijabla>
  </DomainObject.Predmet.StrankaIDrugiAdressOIB>
  <DomainObject.Predmet.ProtustrankaIDrugiAdressOIB>
    <izvorni_sadrzaj>HYDRO GREEN jednostavno društvo s ograničenom odgovornošću za proizvodnju električne energije, OIB 33974039459, Josipa Jurja Strossmayera 29, 31000 Osijek</izvorni_sadrzaj>
    <derivirana_varijabla naziv="DomainObject.Predmet.ProtustrankaIDrugiAdressOIB_1">HYDRO GREEN jednostavno društvo s ograničenom odgovornošću za proizvodnju električne energije, OIB 33974039459, Josipa Jurja Strossmayera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HYDRO GREEN jednostavno društvo s ograničenom odgovornošću za proizvodnju električne energije</item>
      <item>REPUBLIKA HRVATSKA MF POREZNA UPRAVA</item>
    </izvorni_sadrzaj>
    <derivirana_varijabla naziv="DomainObject.Predmet.SudioniciListNaziv_1">
      <item>HYDRO GREEN jednostavno društvo s ograničenom odgovornošću za proizvodnju električne energije</item>
      <item>REPUBLIKA HRVATSKA MF POREZNA UPRAVA</item>
    </derivirana_varijabla>
  </DomainObject.Predmet.SudioniciListNaziv>
  <DomainObject.Predmet.SudioniciListAdressOIB>
    <izvorni_sadrzaj>
      <item>HYDRO GREEN jednostavno društvo s ograničenom odgovornošću za proizvodnju električne energije, OIB 33974039459, Josipa Jurja Strossmayera 29,31000 Osijek</item>
      <item>REPUBLIKA HRVATSKA MF POREZNA UPRAVA, OIB 18683136487</item>
    </izvorni_sadrzaj>
    <derivirana_varijabla naziv="DomainObject.Predmet.SudioniciListAdressOIB_1">
      <item>HYDRO GREEN jednostavno društvo s ograničenom odgovornošću za proizvodnju električne energije, OIB 33974039459, Josipa Jurja Strossmayera 29,31000 Osijek</item>
      <item>REPUBLIKA HRVATSKA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33974039459</item>
      <item>, OIB 18683136487</item>
    </izvorni_sadrzaj>
    <derivirana_varijabla naziv="DomainObject.Predmet.SudioniciListNazivOIB_1">
      <item>, OIB 33974039459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E1AF75-AEA6-4A84-8DF8-7B915B64A7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506</properties:Words>
  <properties:Characters>2617</properties:Characters>
  <properties:Lines>125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2018-02-15T07:27:00Z</dcterms:created>
  <dc:creator>hermanj</dc:creator>
  <cp:lastModifiedBy>Danijela Sekulić</cp:lastModifiedBy>
  <cp:lastPrinted>2018-02-15T07:26:00Z</cp:lastPrinted>
  <dcterms:modified xmlns:xsi="http://www.w3.org/2001/XMLSchema-instance" xsi:type="dcterms:W3CDTF">2018-02-15T07:29:00Z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