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5f71" w14:paraId="61a5f71" w:rsidRDefault="00D45582" w:rsidP="00D45582" w:rsidR="00D45582">
      <w:pPr>
        <w:spacing w:after="0"/>
        <w:jc w:val="both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D172FF" w:rsidP="00D172FF" w:rsidR="00D172F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bidi="he-IL" w:eastAsia="hr-HR"/>
        </w:rPr>
        <w:drawing>
          <wp:inline distR="0" distL="0" distB="0" distT="0">
            <wp:extent cy="634614" cx="504000"/>
            <wp:effectExtent b="0" r="0" t="0" l="0"/>
            <wp:docPr descr="C:\Users\vmrkonja\Documents\edukacija\Slike\GRB-RH-jpg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vmrkonja\Documents\edukacija\Slike\GRB-RH-jpg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614" cx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REPUBLIKA HRVATSKA 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D172FF" w:rsidP="00D172FF" w:rsidR="00D4558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D172FF" w:rsidP="00D172FF" w:rsidR="00D45582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Poslovni broj: Sp-2/2018</w:t>
      </w:r>
    </w:p>
    <w:p w:rsidRDefault="00D172FF" w:rsidP="00D172FF" w:rsidR="00D172F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H R V A T S K A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565A38" w:rsidR="00D455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Općinski sud u Bjelovaru Stalna služba u Garešnici, po sucu toga suda Ivanu Poljaku, kao sucu pojedincu, u postupku stečaja potrošača povodom prijedloga potrošača </w:t>
      </w:r>
      <w:r w:rsidR="00565A38">
        <w:rPr>
          <w:rFonts w:cs="Times New Roman" w:eastAsia="Times New Roman"/>
          <w:lang w:eastAsia="hr-HR"/>
        </w:rPr>
        <w:t>Marija Mišira, OIB:42260480610, Jakopovac 64, Zrinski Topolovac</w:t>
      </w:r>
      <w:r>
        <w:rPr>
          <w:rFonts w:cs="Times New Roman" w:eastAsia="Times New Roman"/>
          <w:lang w:eastAsia="hr-HR"/>
        </w:rPr>
        <w:t>, za otvaranj</w:t>
      </w:r>
      <w:r w:rsidR="003D5AC0">
        <w:rPr>
          <w:rFonts w:cs="Times New Roman" w:eastAsia="Times New Roman"/>
          <w:lang w:eastAsia="hr-HR"/>
        </w:rPr>
        <w:t xml:space="preserve">e stečajnog postupka, dana </w:t>
      </w:r>
      <w:r w:rsidR="00565A38">
        <w:rPr>
          <w:rFonts w:cs="Times New Roman" w:eastAsia="Times New Roman"/>
          <w:lang w:eastAsia="hr-HR"/>
        </w:rPr>
        <w:t>29. kolovoza</w:t>
      </w:r>
      <w:r>
        <w:rPr>
          <w:rFonts w:cs="Times New Roman" w:eastAsia="Times New Roman"/>
          <w:lang w:eastAsia="hr-HR"/>
        </w:rPr>
        <w:t xml:space="preserve"> 201</w:t>
      </w:r>
      <w:r w:rsidR="00565A38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>. godine objavljuje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</w:t>
      </w:r>
    </w:p>
    <w:p w:rsidRDefault="00D45582" w:rsidP="00D45582" w:rsidR="00D455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pripremno ročište u postupku stečaja potrošača</w:t>
      </w:r>
    </w:p>
    <w:p w:rsidRDefault="00D45582" w:rsidP="00D45582" w:rsidR="00D455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D45582" w:rsidP="00D45582" w:rsidR="00D45582">
      <w:pPr>
        <w:spacing w:after="0"/>
        <w:rPr>
          <w:rFonts w:cs="Times New Roman" w:eastAsia="Times New Roman"/>
          <w:lang w:eastAsia="hr-HR"/>
        </w:rPr>
      </w:pPr>
    </w:p>
    <w:p w:rsidRDefault="00565A38" w:rsidP="00565A38" w:rsidR="00D45582" w:rsidRPr="006C42C6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6C42C6">
        <w:rPr>
          <w:rFonts w:cs="Times New Roman" w:eastAsia="Times New Roman"/>
          <w:u w:val="single"/>
          <w:lang w:eastAsia="hr-HR"/>
        </w:rPr>
        <w:t>30. listopada 2018</w:t>
      </w:r>
      <w:r w:rsidR="003D5AC0" w:rsidRPr="006C42C6">
        <w:rPr>
          <w:rFonts w:cs="Times New Roman" w:eastAsia="Times New Roman"/>
          <w:u w:val="single"/>
          <w:lang w:eastAsia="hr-HR"/>
        </w:rPr>
        <w:t xml:space="preserve"> </w:t>
      </w:r>
      <w:r w:rsidR="00D45582" w:rsidRPr="006C42C6">
        <w:rPr>
          <w:rFonts w:cs="Times New Roman" w:eastAsia="Times New Roman"/>
          <w:u w:val="single"/>
          <w:lang w:eastAsia="hr-HR"/>
        </w:rPr>
        <w:t xml:space="preserve">u </w:t>
      </w:r>
      <w:r w:rsidRPr="006C42C6">
        <w:rPr>
          <w:rFonts w:cs="Times New Roman" w:eastAsia="Times New Roman"/>
          <w:u w:val="single"/>
          <w:lang w:eastAsia="hr-HR"/>
        </w:rPr>
        <w:t>10,00</w:t>
      </w:r>
      <w:r w:rsidR="00D45582" w:rsidRPr="006C42C6">
        <w:rPr>
          <w:rFonts w:cs="Times New Roman" w:eastAsia="Times New Roman"/>
          <w:u w:val="single"/>
          <w:lang w:eastAsia="hr-HR"/>
        </w:rPr>
        <w:t xml:space="preserve"> sati u sobi broj 16</w:t>
      </w:r>
    </w:p>
    <w:p w:rsidRDefault="00D45582" w:rsidP="00D45582" w:rsidR="00D45582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45582" w:rsidP="00D45582" w:rsidR="00D45582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45582" w:rsidP="00D45582" w:rsidR="00D455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D45582" w:rsidP="00D45582" w:rsidR="00D455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Svatko može obaviti uvid u popis imovine i obveza te plan ispunjenja obveza u pisarnici Općinskog suda u Garešnici.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D45582" w:rsidP="00D45582" w:rsidR="00D45582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45582" w:rsidP="003D5312" w:rsidR="00D45582" w:rsidRPr="003D531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vjerovnik:</w:t>
      </w:r>
    </w:p>
    <w:p w:rsidRDefault="00F127A5" w:rsidP="000E663E" w:rsidR="003D5312">
      <w:pPr>
        <w:pStyle w:val="Bezproreda"/>
        <w:rPr>
          <w:lang w:bidi="he-IL" w:eastAsia="hr-HR"/>
        </w:rPr>
      </w:pPr>
      <w:r>
        <w:rPr>
          <w:lang w:bidi="he-IL" w:eastAsia="hr-HR"/>
        </w:rPr>
        <w:tab/>
      </w:r>
      <w:r w:rsidR="000E663E">
        <w:rPr>
          <w:lang w:bidi="he-IL" w:eastAsia="hr-HR"/>
        </w:rPr>
        <w:t xml:space="preserve">A.B.M. d.o.o. u stečaju </w:t>
      </w:r>
    </w:p>
    <w:p w:rsidRDefault="00F127A5" w:rsidP="000E663E" w:rsidR="003D5312">
      <w:pPr>
        <w:pStyle w:val="Bezproreda"/>
        <w:rPr>
          <w:lang w:bidi="he-IL" w:eastAsia="hr-HR"/>
        </w:rPr>
      </w:pPr>
      <w:r>
        <w:rPr>
          <w:lang w:bidi="he-IL" w:eastAsia="hr-HR"/>
        </w:rPr>
        <w:tab/>
      </w:r>
      <w:r w:rsidR="003D5312" w:rsidRPr="003D5312">
        <w:rPr>
          <w:lang w:bidi="he-IL" w:eastAsia="hr-HR"/>
        </w:rPr>
        <w:t xml:space="preserve">ALLIANZ ZAGREB dioničko društvo za osiguranje </w:t>
      </w:r>
    </w:p>
    <w:p w:rsidRDefault="00F127A5" w:rsidP="000E663E" w:rsidR="003D5312" w:rsidRPr="003D5312">
      <w:pPr>
        <w:pStyle w:val="Bezproreda"/>
        <w:rPr>
          <w:lang w:bidi="he-IL" w:eastAsia="hr-HR"/>
        </w:rPr>
      </w:pPr>
      <w:r>
        <w:rPr>
          <w:lang w:bidi="he-IL" w:eastAsia="hr-HR"/>
        </w:rPr>
        <w:tab/>
      </w:r>
      <w:r w:rsidR="003D5312" w:rsidRPr="003D5312">
        <w:rPr>
          <w:lang w:bidi="he-IL" w:eastAsia="hr-HR"/>
        </w:rPr>
        <w:t xml:space="preserve">BELJE d.d </w:t>
      </w:r>
    </w:p>
    <w:p w:rsidRDefault="00F127A5" w:rsidP="000E663E" w:rsidR="003D5312">
      <w:pPr>
        <w:pStyle w:val="Bezproreda"/>
        <w:rPr>
          <w:lang w:bidi="he-IL" w:eastAsia="hr-HR"/>
        </w:rPr>
      </w:pPr>
      <w:r>
        <w:rPr>
          <w:lang w:bidi="he-IL" w:eastAsia="hr-HR"/>
        </w:rPr>
        <w:tab/>
      </w:r>
      <w:r w:rsidR="003D5312" w:rsidRPr="003D5312">
        <w:rPr>
          <w:lang w:bidi="he-IL" w:eastAsia="hr-HR"/>
        </w:rPr>
        <w:t xml:space="preserve">CEI Zagreb društvo s ograničenom odgovornošću za usluge </w:t>
      </w:r>
    </w:p>
    <w:p w:rsidRDefault="00F127A5" w:rsidP="000E663E" w:rsidR="003D5312" w:rsidRPr="003D5312">
      <w:pPr>
        <w:pStyle w:val="Bezproreda"/>
        <w:rPr>
          <w:lang w:bidi="he-IL" w:eastAsia="hr-HR"/>
        </w:rPr>
      </w:pPr>
      <w:r>
        <w:rPr>
          <w:lang w:bidi="he-IL" w:eastAsia="hr-HR"/>
        </w:rPr>
        <w:tab/>
      </w:r>
      <w:r w:rsidR="003D5312" w:rsidRPr="003D5312">
        <w:rPr>
          <w:lang w:bidi="he-IL" w:eastAsia="hr-HR"/>
        </w:rPr>
        <w:t xml:space="preserve">CROATIA BANKA, dioničko društvo </w:t>
      </w:r>
    </w:p>
    <w:p w:rsidRDefault="00F127A5" w:rsidP="000E663E" w:rsidR="000E663E">
      <w:pPr>
        <w:pStyle w:val="Bezproreda"/>
        <w:rPr>
          <w:rFonts w:cs="Times New Roman" w:eastAsia="Times New Roman"/>
          <w:lang w:bidi="he-IL" w:eastAsia="hr-HR"/>
        </w:rPr>
      </w:pPr>
      <w:r>
        <w:rPr>
          <w:rFonts w:cs="Times New Roman" w:eastAsia="Times New Roman"/>
          <w:lang w:bidi="he-IL" w:eastAsia="hr-HR"/>
        </w:rPr>
        <w:tab/>
      </w:r>
      <w:r w:rsidR="003D5312" w:rsidRPr="003D5312">
        <w:rPr>
          <w:rFonts w:cs="Times New Roman" w:eastAsia="Times New Roman"/>
          <w:lang w:bidi="he-IL" w:eastAsia="hr-HR"/>
        </w:rPr>
        <w:t xml:space="preserve">Državni proračun </w:t>
      </w:r>
      <w:r w:rsidR="000E663E">
        <w:rPr>
          <w:rFonts w:cs="Times New Roman" w:eastAsia="Times New Roman"/>
          <w:lang w:bidi="he-IL" w:eastAsia="hr-HR"/>
        </w:rPr>
        <w:t>–</w:t>
      </w:r>
    </w:p>
    <w:p w:rsidRDefault="000E663E" w:rsidP="000E663E" w:rsidR="003D5312" w:rsidRPr="003D5312">
      <w:pPr>
        <w:pStyle w:val="Bezproreda"/>
        <w:rPr>
          <w:lang w:bidi="he-IL" w:eastAsia="hr-HR"/>
        </w:rPr>
      </w:pPr>
      <w:r>
        <w:rPr>
          <w:rFonts w:cs="Times New Roman" w:eastAsia="Times New Roman"/>
          <w:lang w:bidi="he-IL" w:eastAsia="hr-HR"/>
        </w:rPr>
        <w:tab/>
      </w:r>
      <w:r w:rsidR="003D5312" w:rsidRPr="003D5312">
        <w:rPr>
          <w:lang w:bidi="he-IL" w:eastAsia="hr-HR"/>
        </w:rPr>
        <w:t>DUKAT mliječn</w:t>
      </w:r>
      <w:r>
        <w:rPr>
          <w:lang w:bidi="he-IL" w:eastAsia="hr-HR"/>
        </w:rPr>
        <w:t xml:space="preserve">a industrija dioničko društvo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EOS MATRIX d.o.o. za poslovne usluge </w:t>
      </w:r>
    </w:p>
    <w:p w:rsidRDefault="00991E9B" w:rsidP="00F127A5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ERSTE CARD CLUB </w:t>
      </w:r>
      <w:r w:rsidR="00F127A5">
        <w:rPr>
          <w:lang w:bidi="he-IL" w:eastAsia="hr-HR"/>
        </w:rPr>
        <w:t>d.o.o</w:t>
      </w:r>
      <w:r w:rsidRPr="00991E9B">
        <w:rPr>
          <w:lang w:bidi="he-IL" w:eastAsia="hr-HR"/>
        </w:rPr>
        <w:t xml:space="preserve">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EUROZON d.o.o. za uvoz-izvoz i zastupanje </w:t>
      </w:r>
    </w:p>
    <w:p w:rsidRDefault="00991E9B" w:rsidP="00F127A5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lastRenderedPageBreak/>
        <w:t xml:space="preserve">FANON </w:t>
      </w:r>
      <w:r w:rsidR="00F127A5">
        <w:rPr>
          <w:lang w:bidi="he-IL" w:eastAsia="hr-HR"/>
        </w:rPr>
        <w:t>d.o.o.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Financijska agencija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GEA Farm Technologies Croatia društvo s ograničenom odgovornošću za trgovinu i </w:t>
      </w:r>
      <w:r w:rsidR="00DA37AD">
        <w:rPr>
          <w:lang w:bidi="he-IL" w:eastAsia="hr-HR"/>
        </w:rPr>
        <w:tab/>
      </w:r>
      <w:r w:rsidRPr="00991E9B">
        <w:rPr>
          <w:lang w:bidi="he-IL" w:eastAsia="hr-HR"/>
        </w:rPr>
        <w:t xml:space="preserve">usluge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GEDŽIĆ GRADNJA d.o.o. za građevinarstvo i trgovinu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GORUP STOČARSTVO d.o.o. za proizvodnju u stočarstvu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GORZAVET VETERINARSKA AMBULANTA </w:t>
      </w:r>
      <w:r w:rsidR="00F127A5">
        <w:rPr>
          <w:lang w:bidi="he-IL" w:eastAsia="hr-HR"/>
        </w:rPr>
        <w:t>d.o.o.</w:t>
      </w:r>
      <w:r w:rsidRPr="00991E9B">
        <w:rPr>
          <w:lang w:bidi="he-IL" w:eastAsia="hr-HR"/>
        </w:rPr>
        <w:t xml:space="preserve"> za proizvodnju, trgovinu i </w:t>
      </w:r>
      <w:r w:rsidR="00DA37AD">
        <w:rPr>
          <w:lang w:bidi="he-IL" w:eastAsia="hr-HR"/>
        </w:rPr>
        <w:tab/>
      </w:r>
      <w:r w:rsidRPr="00991E9B">
        <w:rPr>
          <w:lang w:bidi="he-IL" w:eastAsia="hr-HR"/>
        </w:rPr>
        <w:t xml:space="preserve">usluge u stečaju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Granolio d.d. za proizvodnju, trgovinu i usluge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HBOR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HEP-Operator distribucijskog sustava d.o.o. za distribuciju i opskrbu električne </w:t>
      </w:r>
      <w:r w:rsidR="00DA37AD">
        <w:rPr>
          <w:lang w:bidi="he-IL" w:eastAsia="hr-HR"/>
        </w:rPr>
        <w:tab/>
      </w:r>
      <w:r w:rsidRPr="00991E9B">
        <w:rPr>
          <w:lang w:bidi="he-IL" w:eastAsia="hr-HR"/>
        </w:rPr>
        <w:t xml:space="preserve">energije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HETA Asset Resolution Hrvatska, društvo za financiranje d.o.o.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Hrvatski Telekom d.d.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JADRANSKO OSIGURANJE </w:t>
      </w:r>
      <w:r w:rsidR="00F127A5">
        <w:rPr>
          <w:lang w:bidi="he-IL" w:eastAsia="hr-HR"/>
        </w:rPr>
        <w:t>d.d.</w:t>
      </w:r>
      <w:r w:rsidRPr="00991E9B">
        <w:rPr>
          <w:lang w:bidi="he-IL" w:eastAsia="hr-HR"/>
        </w:rPr>
        <w:t xml:space="preserve">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Kirš-Prom d.o.o.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MAJCAN VETERINARSKA AMBULANTA </w:t>
      </w:r>
      <w:r w:rsidR="00F127A5">
        <w:rPr>
          <w:lang w:bidi="he-IL" w:eastAsia="hr-HR"/>
        </w:rPr>
        <w:t>d.o.o</w:t>
      </w:r>
      <w:r w:rsidRPr="00991E9B">
        <w:rPr>
          <w:lang w:bidi="he-IL" w:eastAsia="hr-HR"/>
        </w:rPr>
        <w:t xml:space="preserve"> za proizvodnju, usluge i trgovinu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Naknada za uređenje voda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odvj.Vesna Jakovljević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PODRAVSKA BANKA </w:t>
      </w:r>
      <w:r w:rsidR="00F127A5">
        <w:rPr>
          <w:lang w:bidi="he-IL" w:eastAsia="hr-HR"/>
        </w:rPr>
        <w:t>d.d.</w:t>
      </w:r>
      <w:r w:rsidRPr="00991E9B">
        <w:rPr>
          <w:lang w:bidi="he-IL" w:eastAsia="hr-HR"/>
        </w:rPr>
        <w:t xml:space="preserve">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Poljoprerada d.d. - u stečaju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PORSCHE LEASING </w:t>
      </w:r>
      <w:r w:rsidR="00F127A5">
        <w:rPr>
          <w:lang w:bidi="he-IL" w:eastAsia="hr-HR"/>
        </w:rPr>
        <w:t>d.o.o.</w:t>
      </w:r>
      <w:r w:rsidRPr="00991E9B">
        <w:rPr>
          <w:lang w:bidi="he-IL" w:eastAsia="hr-HR"/>
        </w:rPr>
        <w:t xml:space="preserve"> za leasing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SLATINSKA BANKA d.d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Stečajna masa iza Usluge Axia d.d </w:t>
      </w:r>
    </w:p>
    <w:p w:rsidRDefault="00991E9B" w:rsidP="000E663E" w:rsidR="00991E9B" w:rsidRPr="00991E9B">
      <w:pPr>
        <w:pStyle w:val="Bezproreda"/>
        <w:ind w:firstLine="709"/>
        <w:rPr>
          <w:lang w:bidi="he-IL" w:eastAsia="hr-HR"/>
        </w:rPr>
      </w:pPr>
      <w:r w:rsidRPr="00991E9B">
        <w:rPr>
          <w:lang w:bidi="he-IL" w:eastAsia="hr-HR"/>
        </w:rPr>
        <w:t xml:space="preserve">stočarstvo Raić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r w:rsidRPr="00F127A5">
        <w:rPr>
          <w:lang w:bidi="he-IL" w:eastAsia="hr-HR"/>
        </w:rPr>
        <w:t xml:space="preserve">TVORNICA STOČNE HRANE d.d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r w:rsidRPr="00F127A5">
        <w:rPr>
          <w:lang w:bidi="he-IL" w:eastAsia="hr-HR"/>
        </w:rPr>
        <w:t xml:space="preserve">UniCredit Leasing Croatia </w:t>
      </w:r>
      <w:r>
        <w:rPr>
          <w:lang w:bidi="he-IL" w:eastAsia="hr-HR"/>
        </w:rPr>
        <w:t>d.o.o.</w:t>
      </w:r>
      <w:r w:rsidRPr="00F127A5">
        <w:rPr>
          <w:lang w:bidi="he-IL" w:eastAsia="hr-HR"/>
        </w:rPr>
        <w:t xml:space="preserve"> za leasing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r w:rsidRPr="00F127A5">
        <w:rPr>
          <w:lang w:bidi="he-IL" w:eastAsia="hr-HR"/>
        </w:rPr>
        <w:t xml:space="preserve">VIPnet, </w:t>
      </w:r>
      <w:r>
        <w:rPr>
          <w:lang w:bidi="he-IL" w:eastAsia="hr-HR"/>
        </w:rPr>
        <w:t>d.o.o.</w:t>
      </w:r>
      <w:r w:rsidRPr="00F127A5">
        <w:rPr>
          <w:lang w:bidi="he-IL" w:eastAsia="hr-HR"/>
        </w:rPr>
        <w:t xml:space="preserve"> za usluge javnih telekomunikacija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r w:rsidRPr="00F127A5">
        <w:rPr>
          <w:lang w:bidi="he-IL" w:eastAsia="hr-HR"/>
        </w:rPr>
        <w:t xml:space="preserve">Wiener osiguranje Vienna Insurance Group </w:t>
      </w:r>
      <w:r>
        <w:rPr>
          <w:lang w:bidi="he-IL" w:eastAsia="hr-HR"/>
        </w:rPr>
        <w:t>d.d.</w:t>
      </w:r>
      <w:r w:rsidRPr="00F127A5">
        <w:rPr>
          <w:lang w:bidi="he-IL" w:eastAsia="hr-HR"/>
        </w:rPr>
        <w:t xml:space="preserve"> za osiguranje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r w:rsidRPr="00F127A5">
        <w:rPr>
          <w:lang w:bidi="he-IL" w:eastAsia="hr-HR"/>
        </w:rPr>
        <w:t xml:space="preserve">ZAGREBAČKA BANKA </w:t>
      </w:r>
      <w:r>
        <w:rPr>
          <w:lang w:bidi="he-IL" w:eastAsia="hr-HR"/>
        </w:rPr>
        <w:t>d.d.</w:t>
      </w:r>
      <w:r w:rsidRPr="00F127A5">
        <w:rPr>
          <w:lang w:bidi="he-IL" w:eastAsia="hr-HR"/>
        </w:rPr>
        <w:t xml:space="preserve">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r w:rsidRPr="00F127A5">
        <w:rPr>
          <w:lang w:bidi="he-IL" w:eastAsia="hr-HR"/>
        </w:rPr>
        <w:t xml:space="preserve">Zlatko Gajdić </w:t>
      </w:r>
    </w:p>
    <w:p w:rsidRDefault="00F127A5" w:rsidP="000E663E" w:rsidR="00F127A5" w:rsidRPr="00F127A5">
      <w:pPr>
        <w:pStyle w:val="Bezproreda"/>
        <w:ind w:firstLine="709"/>
        <w:rPr>
          <w:lang w:bidi="he-IL" w:eastAsia="hr-HR"/>
        </w:rPr>
      </w:pPr>
      <w:r w:rsidRPr="00F127A5">
        <w:rPr>
          <w:lang w:bidi="he-IL" w:eastAsia="hr-HR"/>
        </w:rPr>
        <w:t xml:space="preserve">Štedno-kreditna zadruga ZALET u likvidaciji </w:t>
      </w:r>
    </w:p>
    <w:p w:rsidRDefault="003D5312" w:rsidP="00D45582" w:rsidR="003D531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 na plan ispunjenja obveza u roku od 30 dana od dana objave poziva za pripremno ročište na mrežnoj stranici e- Oglasna ploča sudova.</w:t>
      </w:r>
    </w:p>
    <w:p w:rsidRDefault="00D45582" w:rsidP="00D45582" w:rsidR="00D4558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 ročište se poziva i </w:t>
      </w:r>
    </w:p>
    <w:p w:rsidRDefault="00D45582" w:rsidP="00565A38" w:rsidR="00D45582">
      <w:pPr>
        <w:numPr>
          <w:ilvl w:val="0"/>
          <w:numId w:val="4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Dužnik- potrošač </w:t>
      </w:r>
      <w:r w:rsidR="00565A38">
        <w:rPr>
          <w:rFonts w:cs="Times New Roman" w:eastAsia="Times New Roman"/>
          <w:lang w:eastAsia="hr-HR"/>
        </w:rPr>
        <w:t>Marijo Mišir, OIB:42260480610, Jakopovac 64, Zrinski Topolovac,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</w:t>
      </w:r>
      <w:r w:rsidR="00BA7D46">
        <w:rPr>
          <w:rFonts w:cs="Times New Roman" w:eastAsia="Times New Roman"/>
          <w:lang w:eastAsia="hr-HR"/>
        </w:rPr>
        <w:t xml:space="preserve">su </w:t>
      </w:r>
      <w:r>
        <w:rPr>
          <w:rFonts w:cs="Times New Roman" w:eastAsia="Times New Roman"/>
          <w:lang w:eastAsia="hr-HR"/>
        </w:rPr>
        <w:t>u roku od 30 dana od dana objave poziva za pripremno ročište podnijele zahtjev za dopunu ili izmjenu popisa.</w:t>
      </w:r>
    </w:p>
    <w:p w:rsidRDefault="00D45582" w:rsidP="00D45582" w:rsidR="00D45582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D45582" w:rsidP="00D45582" w:rsidR="00D45582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3D5312" w:rsidR="00D45582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dužnik</w:t>
      </w:r>
      <w:r w:rsidR="00565A38">
        <w:rPr>
          <w:rFonts w:cs="Times New Roman" w:eastAsia="Times New Roman"/>
          <w:lang w:eastAsia="hr-HR"/>
        </w:rPr>
        <w:t xml:space="preserve"> -</w:t>
      </w:r>
      <w:r>
        <w:rPr>
          <w:rFonts w:cs="Times New Roman" w:eastAsia="Times New Roman"/>
          <w:lang w:eastAsia="hr-HR"/>
        </w:rPr>
        <w:t xml:space="preserve"> </w:t>
      </w:r>
      <w:r w:rsidR="00565A38">
        <w:rPr>
          <w:rFonts w:cs="Times New Roman" w:eastAsia="Times New Roman"/>
          <w:lang w:eastAsia="hr-HR"/>
        </w:rPr>
        <w:t>Marijo Mišir, OIB:42260480610, Jakopovac 64, Zrinski Topolovac,</w:t>
      </w:r>
      <w:r>
        <w:rPr>
          <w:rFonts w:cs="Times New Roman" w:eastAsia="Times New Roman"/>
          <w:lang w:eastAsia="hr-HR"/>
        </w:rPr>
        <w:t xml:space="preserve"> da u roku od 30 dana od dana objave poziva za pripremno ročište uplati predujam za troškove postupka u iznosu od 1.000,00 kn na žiro-račun Općinskog suda u Bjelovaru </w:t>
      </w:r>
      <w:r>
        <w:rPr>
          <w:rFonts w:cs="Times New Roman" w:eastAsia="Calibri"/>
        </w:rPr>
        <w:t xml:space="preserve">HR 6623900011300001122  </w:t>
      </w:r>
      <w:r w:rsidR="00BA7D46">
        <w:rPr>
          <w:rFonts w:cs="Times New Roman" w:eastAsia="Calibri"/>
        </w:rPr>
        <w:t>model HR00 i poziv na broj 4-8-12</w:t>
      </w:r>
      <w:r>
        <w:rPr>
          <w:rFonts w:cs="Times New Roman" w:eastAsia="Calibri"/>
        </w:rPr>
        <w:t>16.</w:t>
      </w:r>
    </w:p>
    <w:p w:rsidRDefault="00D45582" w:rsidP="00D45582" w:rsidR="00D45582">
      <w:pPr>
        <w:pStyle w:val="Odlomakpopisa"/>
      </w:pP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582" w:rsidP="00D45582" w:rsidR="00D45582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D45582" w:rsidP="00D45582" w:rsidR="00D45582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D45582" w:rsidP="00D45582" w:rsidR="00D45582">
      <w:pPr>
        <w:spacing w:after="0"/>
        <w:jc w:val="right"/>
        <w:rPr>
          <w:rFonts w:cs="Times New Roman" w:eastAsia="Calibri"/>
        </w:rPr>
      </w:pPr>
    </w:p>
    <w:p w:rsidRDefault="00D45582" w:rsidP="00BA7D46" w:rsidR="00D45582">
      <w:pPr>
        <w:spacing w:after="0"/>
        <w:jc w:val="right"/>
        <w:rPr>
          <w:noProof/>
        </w:rPr>
      </w:pPr>
      <w:r>
        <w:rPr>
          <w:rFonts w:cs="Times New Roman" w:eastAsia="Calibri"/>
        </w:rPr>
        <w:t>Za točnost otrpravka-ovlašteni službenik:</w:t>
      </w:r>
      <w:r w:rsidR="00BA7D46">
        <w:t xml:space="preserve"> </w:t>
      </w:r>
    </w:p>
    <w:p w:rsidRDefault="003D5312" w:rsidP="003D5312" w:rsidR="00C22205">
      <w:pPr>
        <w:jc w:val="right"/>
      </w:pPr>
      <w:r>
        <w:t>Valentina Mrkonja</w:t>
      </w:r>
    </w:p>
    <w:sectPr w:rsidSect="00D172FF" w:rsidR="00C22205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95F45"/>
    <w:multiLevelType w:val="multilevel"/>
    <w:tmpl w:val="5314A32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075D3366"/>
    <w:multiLevelType w:val="multilevel"/>
    <w:tmpl w:val="2554640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0B230069"/>
    <w:multiLevelType w:val="multilevel"/>
    <w:tmpl w:val="D916CC2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">
    <w:nsid w:val="0CEE4A6C"/>
    <w:multiLevelType w:val="multilevel"/>
    <w:tmpl w:val="C97044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0DB4578D"/>
    <w:multiLevelType w:val="multilevel"/>
    <w:tmpl w:val="056E98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5">
    <w:nsid w:val="0E184E2F"/>
    <w:multiLevelType w:val="multilevel"/>
    <w:tmpl w:val="3FC0358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0F252A7A"/>
    <w:multiLevelType w:val="multilevel"/>
    <w:tmpl w:val="693216A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2D36EB9"/>
    <w:multiLevelType w:val="multilevel"/>
    <w:tmpl w:val="1ABC1DD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8">
    <w:nsid w:val="14426D84"/>
    <w:multiLevelType w:val="multilevel"/>
    <w:tmpl w:val="6492CC8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9">
    <w:nsid w:val="186B00E1"/>
    <w:multiLevelType w:val="multilevel"/>
    <w:tmpl w:val="CEAE95F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0">
    <w:nsid w:val="27633032"/>
    <w:multiLevelType w:val="multilevel"/>
    <w:tmpl w:val="311093A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27AE6935"/>
    <w:multiLevelType w:val="multilevel"/>
    <w:tmpl w:val="CA9AEFF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289927E0"/>
    <w:multiLevelType w:val="multilevel"/>
    <w:tmpl w:val="04DA5F5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2DBA6FBE"/>
    <w:multiLevelType w:val="multilevel"/>
    <w:tmpl w:val="32BE288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7">
    <w:nsid w:val="39830A73"/>
    <w:multiLevelType w:val="multilevel"/>
    <w:tmpl w:val="0626612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8">
    <w:nsid w:val="3B197D9D"/>
    <w:multiLevelType w:val="multilevel"/>
    <w:tmpl w:val="A0A8CFE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9">
    <w:nsid w:val="413B41E0"/>
    <w:multiLevelType w:val="multilevel"/>
    <w:tmpl w:val="E520B30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0">
    <w:nsid w:val="4447203C"/>
    <w:multiLevelType w:val="multilevel"/>
    <w:tmpl w:val="A732A36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1">
    <w:nsid w:val="44581EC8"/>
    <w:multiLevelType w:val="multilevel"/>
    <w:tmpl w:val="425AD49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2">
    <w:nsid w:val="458655D4"/>
    <w:multiLevelType w:val="multilevel"/>
    <w:tmpl w:val="01EAC1D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3">
    <w:nsid w:val="48261486"/>
    <w:multiLevelType w:val="multilevel"/>
    <w:tmpl w:val="0B5C147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4">
    <w:nsid w:val="4DF57FAD"/>
    <w:multiLevelType w:val="multilevel"/>
    <w:tmpl w:val="A596FC7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5">
    <w:nsid w:val="4FEC6438"/>
    <w:multiLevelType w:val="multilevel"/>
    <w:tmpl w:val="FA4274B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6">
    <w:nsid w:val="5AE67F27"/>
    <w:multiLevelType w:val="multilevel"/>
    <w:tmpl w:val="A188886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7">
    <w:nsid w:val="5D6539FE"/>
    <w:multiLevelType w:val="multilevel"/>
    <w:tmpl w:val="F88842F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8">
    <w:nsid w:val="5D861E3F"/>
    <w:multiLevelType w:val="multilevel"/>
    <w:tmpl w:val="1284901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9">
    <w:nsid w:val="5F9E0DFA"/>
    <w:multiLevelType w:val="multilevel"/>
    <w:tmpl w:val="CC9AA58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0">
    <w:nsid w:val="5FED4A92"/>
    <w:multiLevelType w:val="multilevel"/>
    <w:tmpl w:val="18E8DCC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1">
    <w:nsid w:val="62937E33"/>
    <w:multiLevelType w:val="multilevel"/>
    <w:tmpl w:val="A01CE4A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2">
    <w:nsid w:val="667153B9"/>
    <w:multiLevelType w:val="multilevel"/>
    <w:tmpl w:val="69E85AE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3">
    <w:nsid w:val="66D24098"/>
    <w:multiLevelType w:val="multilevel"/>
    <w:tmpl w:val="A9803ED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4">
    <w:nsid w:val="67C376C3"/>
    <w:multiLevelType w:val="multilevel"/>
    <w:tmpl w:val="D82A56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5">
    <w:nsid w:val="69EB1CB2"/>
    <w:multiLevelType w:val="multilevel"/>
    <w:tmpl w:val="07B89B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CB477FA"/>
    <w:multiLevelType w:val="multilevel"/>
    <w:tmpl w:val="FCDE805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7">
    <w:nsid w:val="6E922697"/>
    <w:multiLevelType w:val="multilevel"/>
    <w:tmpl w:val="2CB0D91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8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73D63330"/>
    <w:multiLevelType w:val="multilevel"/>
    <w:tmpl w:val="C6EA9C0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0">
    <w:nsid w:val="779B439C"/>
    <w:multiLevelType w:val="multilevel"/>
    <w:tmpl w:val="09601BD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1">
    <w:nsid w:val="78B51233"/>
    <w:multiLevelType w:val="multilevel"/>
    <w:tmpl w:val="CD527F4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2">
    <w:nsid w:val="7AF85499"/>
    <w:multiLevelType w:val="multilevel"/>
    <w:tmpl w:val="8410E47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3">
    <w:nsid w:val="7F5D5AE6"/>
    <w:multiLevelType w:val="multilevel"/>
    <w:tmpl w:val="C250F99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5"/>
  </w:num>
  <w:num w:numId="5">
    <w:abstractNumId w:val="27"/>
  </w:num>
  <w:num w:numId="6">
    <w:abstractNumId w:val="43"/>
  </w:num>
  <w:num w:numId="7">
    <w:abstractNumId w:val="17"/>
  </w:num>
  <w:num w:numId="8">
    <w:abstractNumId w:val="41"/>
  </w:num>
  <w:num w:numId="9">
    <w:abstractNumId w:val="7"/>
  </w:num>
  <w:num w:numId="10">
    <w:abstractNumId w:val="6"/>
  </w:num>
  <w:num w:numId="11">
    <w:abstractNumId w:val="30"/>
  </w:num>
  <w:num w:numId="12">
    <w:abstractNumId w:val="37"/>
  </w:num>
  <w:num w:numId="13">
    <w:abstractNumId w:val="1"/>
  </w:num>
  <w:num w:numId="14">
    <w:abstractNumId w:val="9"/>
  </w:num>
  <w:num w:numId="15">
    <w:abstractNumId w:val="4"/>
  </w:num>
  <w:num w:numId="16">
    <w:abstractNumId w:val="33"/>
  </w:num>
  <w:num w:numId="17">
    <w:abstractNumId w:val="39"/>
  </w:num>
  <w:num w:numId="18">
    <w:abstractNumId w:val="23"/>
  </w:num>
  <w:num w:numId="19">
    <w:abstractNumId w:val="29"/>
  </w:num>
  <w:num w:numId="20">
    <w:abstractNumId w:val="24"/>
  </w:num>
  <w:num w:numId="21">
    <w:abstractNumId w:val="5"/>
  </w:num>
  <w:num w:numId="22">
    <w:abstractNumId w:val="8"/>
  </w:num>
  <w:num w:numId="23">
    <w:abstractNumId w:val="20"/>
  </w:num>
  <w:num w:numId="24">
    <w:abstractNumId w:val="32"/>
  </w:num>
  <w:num w:numId="25">
    <w:abstractNumId w:val="2"/>
  </w:num>
  <w:num w:numId="26">
    <w:abstractNumId w:val="3"/>
  </w:num>
  <w:num w:numId="27">
    <w:abstractNumId w:val="22"/>
  </w:num>
  <w:num w:numId="28">
    <w:abstractNumId w:val="11"/>
  </w:num>
  <w:num w:numId="29">
    <w:abstractNumId w:val="28"/>
  </w:num>
  <w:num w:numId="30">
    <w:abstractNumId w:val="14"/>
  </w:num>
  <w:num w:numId="31">
    <w:abstractNumId w:val="34"/>
  </w:num>
  <w:num w:numId="32">
    <w:abstractNumId w:val="10"/>
  </w:num>
  <w:num w:numId="33">
    <w:abstractNumId w:val="26"/>
  </w:num>
  <w:num w:numId="34">
    <w:abstractNumId w:val="12"/>
  </w:num>
  <w:num w:numId="35">
    <w:abstractNumId w:val="25"/>
  </w:num>
  <w:num w:numId="36">
    <w:abstractNumId w:val="42"/>
  </w:num>
  <w:num w:numId="37">
    <w:abstractNumId w:val="18"/>
  </w:num>
  <w:num w:numId="38">
    <w:abstractNumId w:val="36"/>
  </w:num>
  <w:num w:numId="39">
    <w:abstractNumId w:val="21"/>
  </w:num>
  <w:num w:numId="40">
    <w:abstractNumId w:val="40"/>
  </w:num>
  <w:num w:numId="41">
    <w:abstractNumId w:val="31"/>
  </w:num>
  <w:num w:numId="42">
    <w:abstractNumId w:val="35"/>
  </w:num>
  <w:num w:numId="43">
    <w:abstractNumId w:val="19"/>
  </w:num>
  <w:num w:numId="4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582"/>
    <w:rsid w:val="000536E2"/>
    <w:rsid w:val="000E663E"/>
    <w:rsid w:val="003A3F96"/>
    <w:rsid w:val="003C45D1"/>
    <w:rsid w:val="003D5312"/>
    <w:rsid w:val="003D5AC0"/>
    <w:rsid w:val="004B2940"/>
    <w:rsid w:val="00565A38"/>
    <w:rsid w:val="006C42C6"/>
    <w:rsid w:val="008632D2"/>
    <w:rsid w:val="00991E9B"/>
    <w:rsid w:val="009D4120"/>
    <w:rsid w:val="00BA7D46"/>
    <w:rsid w:val="00C22205"/>
    <w:rsid w:val="00CC251D"/>
    <w:rsid w:val="00D172FF"/>
    <w:rsid w:val="00D45582"/>
    <w:rsid w:val="00DA37AD"/>
    <w:rsid w:val="00ED0151"/>
    <w:rsid w:val="00F1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558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D4558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558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558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D4558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558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558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D4558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D4558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D4558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4558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558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558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2F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72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2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94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294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294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294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558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D4558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558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558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D4558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558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558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D4558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D4558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D4558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4558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558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558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2F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72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2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94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294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294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294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2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48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2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44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55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65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49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24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36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937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72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173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4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597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0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868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68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16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72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07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59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7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96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96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12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21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508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42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8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83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237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57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90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9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9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5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04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529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74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84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158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80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20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89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Mišir</izvorni_sadrzaj>
    <derivirana_varijabla naziv="DomainObject.Predmet.StrankaFormated_1">  Marijo Mišir</derivirana_varijabla>
  </DomainObject.Predmet.StrankaFormated>
  <DomainObject.Predmet.StrankaFormatedOIB>
    <izvorni_sadrzaj>  Marijo Mišir, OIB 42260480610</izvorni_sadrzaj>
    <derivirana_varijabla naziv="DomainObject.Predmet.StrankaFormatedOIB_1">  Marijo Mišir, OIB 42260480610</derivirana_varijabla>
  </DomainObject.Predmet.StrankaFormatedOIB>
  <DomainObject.Predmet.StrankaFormatedWithAdress>
    <izvorni_sadrzaj> Marijo Mišir, Jakopovac 64, 43000 Jakopovac</izvorni_sadrzaj>
    <derivirana_varijabla naziv="DomainObject.Predmet.StrankaFormatedWithAdress_1"> Marijo Mišir, Jakopovac 64, 43000 Jakopovac</derivirana_varijabla>
  </DomainObject.Predmet.StrankaFormatedWithAdress>
  <DomainObject.Predmet.StrankaFormatedWithAdressOIB>
    <izvorni_sadrzaj> Marijo Mišir, OIB 42260480610, Jakopovac 64, 43000 Jakopovac</izvorni_sadrzaj>
    <derivirana_varijabla naziv="DomainObject.Predmet.StrankaFormatedWithAdressOIB_1"> Marijo Mišir, OIB 42260480610, Jakopovac 64, 43000 Jakopovac</derivirana_varijabla>
  </DomainObject.Predmet.StrankaFormatedWithAdressOIB>
  <DomainObject.Predmet.StrankaWithAdress>
    <izvorni_sadrzaj>Marijo Mišir Jakopovac 64,43000 Jakopovac</izvorni_sadrzaj>
    <derivirana_varijabla naziv="DomainObject.Predmet.StrankaWithAdress_1">Marijo Mišir Jakopovac 64,43000 Jakopovac</derivirana_varijabla>
  </DomainObject.Predmet.StrankaWithAdress>
  <DomainObject.Predmet.StrankaWithAdressOIB>
    <izvorni_sadrzaj>Marijo Mišir, OIB 42260480610, Jakopovac 64,43000 Jakopovac</izvorni_sadrzaj>
    <derivirana_varijabla naziv="DomainObject.Predmet.StrankaWithAdressOIB_1">Marijo Mišir, OIB 42260480610, Jakopovac 64,43000 Jakopovac</derivirana_varijabla>
  </DomainObject.Predmet.StrankaWithAdressOIB>
  <DomainObject.Predmet.StrankaNazivFormated>
    <izvorni_sadrzaj>Marijo Mišir</izvorni_sadrzaj>
    <derivirana_varijabla naziv="DomainObject.Predmet.StrankaNazivFormated_1">Marijo Mišir</derivirana_varijabla>
  </DomainObject.Predmet.StrankaNazivFormated>
  <DomainObject.Predmet.StrankaNazivFormatedOIB>
    <izvorni_sadrzaj>Marijo Mišir, OIB 42260480610</izvorni_sadrzaj>
    <derivirana_varijabla naziv="DomainObject.Predmet.StrankaNazivFormatedOIB_1">Marijo Mišir, OIB 42260480610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Valentina Mrkonja</izvorni_sadrzaj>
    <derivirana_varijabla naziv="DomainObject.Predmet.Zapisnicar_1">Valentina Mrkonja</derivirana_varijabla>
  </DomainObject.Predmet.Zapisnicar>
  <DomainObject.Predmet.StrankaListFormated>
    <izvorni_sadrzaj>
      <item>Marijo Mišir</item>
    </izvorni_sadrzaj>
    <derivirana_varijabla naziv="DomainObject.Predmet.StrankaListFormated_1">
      <item>Marijo Mišir</item>
    </derivirana_varijabla>
  </DomainObject.Predmet.StrankaListFormated>
  <DomainObject.Predmet.StrankaListFormatedOIB>
    <izvorni_sadrzaj>
      <item>Marijo Mišir, OIB 42260480610</item>
    </izvorni_sadrzaj>
    <derivirana_varijabla naziv="DomainObject.Predmet.StrankaListFormatedOIB_1">
      <item>Marijo Mišir, OIB 42260480610</item>
    </derivirana_varijabla>
  </DomainObject.Predmet.StrankaListFormatedOIB>
  <DomainObject.Predmet.StrankaListFormatedWithAdress>
    <izvorni_sadrzaj>
      <item>Marijo Mišir, Jakopovac 64, 43000 Jakopovac</item>
    </izvorni_sadrzaj>
    <derivirana_varijabla naziv="DomainObject.Predmet.StrankaListFormatedWithAdress_1">
      <item>Marijo Mišir, Jakopovac 64, 43000 Jakopovac</item>
    </derivirana_varijabla>
  </DomainObject.Predmet.StrankaListFormatedWithAdress>
  <DomainObject.Predmet.StrankaListFormatedWithAdressOIB>
    <izvorni_sadrzaj>
      <item>Marijo Mišir, OIB 42260480610, Jakopovac 64, 43000 Jakopovac</item>
    </izvorni_sadrzaj>
    <derivirana_varijabla naziv="DomainObject.Predmet.StrankaListFormatedWithAdressOIB_1">
      <item>Marijo Mišir, OIB 42260480610, Jakopovac 64, 43000 Jakopovac</item>
    </derivirana_varijabla>
  </DomainObject.Predmet.StrankaListFormatedWithAdressOIB>
  <DomainObject.Predmet.StrankaListNazivFormated>
    <izvorni_sadrzaj>
      <item>Marijo Mišir</item>
    </izvorni_sadrzaj>
    <derivirana_varijabla naziv="DomainObject.Predmet.StrankaListNazivFormated_1">
      <item>Marijo Mišir</item>
    </derivirana_varijabla>
  </DomainObject.Predmet.StrankaListNazivFormated>
  <DomainObject.Predmet.StrankaListNazivFormatedOIB>
    <izvorni_sadrzaj>
      <item>Marijo Mišir, OIB 42260480610</item>
    </izvorni_sadrzaj>
    <derivirana_varijabla naziv="DomainObject.Predmet.StrankaListNazivFormatedOIB_1">
      <item>Marijo Mišir, OIB 42260480610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Poljoprerada d.d. - u stečaju</item>
      <item>HETA Asset Resolution Hrvatska, društvo za financiranje d.o.o.</item>
      <item>PODRAVSKA BANKA dioničko društvo</item>
      <item>MAJCAN VETERINARSKA AMBULANTA društvo s ograničenom odgovornošću za proizvodnju,  usluge i trgovinu</item>
      <item>Kirš-Prom d.o.o.</item>
      <item>PORSCHE LEASING društvo s ograničenom odgovornošću za leasing</item>
      <item>SLATINSKA BANKA d.d.</item>
      <item>UniCredit Leasing Croatia društvo s ograničenom odgovornošću za leasing</item>
      <item>GEA Farm Technologies Croatia društvo s ograničenom odgovornošću za trgovinu i usluge</item>
      <item>ERSTE CARD CLUB društvo s ograničenom odgovornošću za financijsko posredovanje i usluge</item>
      <item>Stečajna masa iza Usluge Axia d.d.</item>
      <item>A.B.M. d.o.o. u stečaju</item>
      <item>GEDŽIĆ GRADNJA d.o.o. za građevinarstvo i trgovinu</item>
      <item>CEI Zagreb društvo s ograničenom odgovornošću za usluge</item>
      <item>GORZAVET VETERINARSKA AMBULANTA društvo s ograničenom odgovornošću za proizvodnju, trgovinu i usluge u stečaju</item>
      <item>ZAGREBAČKA BANKA DIONIČKO DRUŠTVO</item>
      <item>CROATIA BANKA, dioničko društvo</item>
      <item>ALLIANZ ZAGREB dioničko društvo za osiguranje</item>
      <item>TVORNICA STOČNE HRANE d.d.</item>
      <item>HEP-Operator distribucijskog sustava d.o.o. za distribuciju i opskrbu električne energije</item>
      <item>DUKAT mliječna industrija dioničko društvo</item>
      <item>Državni proračunj</item>
      <item>BELJE d.d.</item>
      <item>CESTE dioničko društvo  za održavanje, zaštitu i rekonstrukciju cesta, građevinarstvo i projektiranje</item>
      <item>Hrvatski Telekom d.d.</item>
      <item>Štedno-kreditna zadruga ZALET u likvidaciji</item>
      <item>FANON društvo s ograničenom odgovornošću za proizvodnju, trgovinu i usluge</item>
      <item>JADRANSKO OSIGURANJE dioničko društvo</item>
      <item>HBOR</item>
      <item>EUROZON d.o.o. za uvoz-izvoz i zastupanje</item>
      <item>stočarstvo Raić</item>
      <item>VIPnet, društvo s ograničenom odgovornošću za usluge javnih telekomunikacija</item>
      <item>Granolio d.d. za proizvodnju, trgovinu i usluge</item>
      <item>Wiener osiguranje Vienna Insurance Group dioničko društvo za osiguranje</item>
      <item>Naknada za uređenje voda</item>
      <item>GORUP STOČARSTVO d.o.o. za proizvodnju u stočarstvu</item>
      <item>Zlatko Gajdić</item>
      <item>odvj.Vesna Jakovljević</item>
      <item>EOS MATRIX d.o.o. za poslovne usluge</item>
      <item>Financijska agencija</item>
    </izvorni_sadrzaj>
    <derivirana_varijabla naziv="DomainObject.Predmet.OstaliListFormated_1">
      <item>Poljoprerada d.d. - u stečaju</item>
      <item>HETA Asset Resolution Hrvatska, društvo za financiranje d.o.o.</item>
      <item>PODRAVSKA BANKA dioničko društvo</item>
      <item>MAJCAN VETERINARSKA AMBULANTA društvo s ograničenom odgovornošću za proizvodnju,  usluge i trgovinu</item>
      <item>Kirš-Prom d.o.o.</item>
      <item>PORSCHE LEASING društvo s ograničenom odgovornošću za leasing</item>
      <item>SLATINSKA BANKA d.d.</item>
      <item>UniCredit Leasing Croatia društvo s ograničenom odgovornošću za leasing</item>
      <item>GEA Farm Technologies Croatia društvo s ograničenom odgovornošću za trgovinu i usluge</item>
      <item>ERSTE CARD CLUB društvo s ograničenom odgovornošću za financijsko posredovanje i usluge</item>
      <item>Stečajna masa iza Usluge Axia d.d.</item>
      <item>A.B.M. d.o.o. u stečaju</item>
      <item>GEDŽIĆ GRADNJA d.o.o. za građevinarstvo i trgovinu</item>
      <item>CEI Zagreb društvo s ograničenom odgovornošću za usluge</item>
      <item>GORZAVET VETERINARSKA AMBULANTA društvo s ograničenom odgovornošću za proizvodnju, trgovinu i usluge u stečaju</item>
      <item>ZAGREBAČKA BANKA DIONIČKO DRUŠTVO</item>
      <item>CROATIA BANKA, dioničko društvo</item>
      <item>ALLIANZ ZAGREB dioničko društvo za osiguranje</item>
      <item>TVORNICA STOČNE HRANE d.d.</item>
      <item>HEP-Operator distribucijskog sustava d.o.o. za distribuciju i opskrbu električne energije</item>
      <item>DUKAT mliječna industrija dioničko društvo</item>
      <item>Državni proračunj</item>
      <item>BELJE d.d.</item>
      <item>CESTE dioničko društvo  za održavanje, zaštitu i rekonstrukciju cesta, građevinarstvo i projektiranje</item>
      <item>Hrvatski Telekom d.d.</item>
      <item>Štedno-kreditna zadruga ZALET u likvidaciji</item>
      <item>FANON društvo s ograničenom odgovornošću za proizvodnju, trgovinu i usluge</item>
      <item>JADRANSKO OSIGURANJE dioničko društvo</item>
      <item>HBOR</item>
      <item>EUROZON d.o.o. za uvoz-izvoz i zastupanje</item>
      <item>stočarstvo Raić</item>
      <item>VIPnet, društvo s ograničenom odgovornošću za usluge javnih telekomunikacija</item>
      <item>Granolio d.d. za proizvodnju, trgovinu i usluge</item>
      <item>Wiener osiguranje Vienna Insurance Group dioničko društvo za osiguranje</item>
      <item>Naknada za uređenje voda</item>
      <item>GORUP STOČARSTVO d.o.o. za proizvodnju u stočarstvu</item>
      <item>Zlatko Gajdić</item>
      <item>odvj.Vesna Jakovljević</item>
      <item>EOS MATRIX d.o.o. za poslovne usluge</item>
      <item>Financijska agencija</item>
    </derivirana_varijabla>
  </DomainObject.Predmet.OstaliListFormated>
  <DomainObject.Predmet.OstaliListFormatedOIB>
    <izvorni_sadrzaj>
      <item>Poljoprerada d.d. - u stečaju, OIB 99541063629</item>
      <item>HETA Asset Resolution Hrvatska, društvo za financiranje d.o.o., OIB 87064273078</item>
      <item>PODRAVSKA BANKA dioničko društvo, OIB 97326283154</item>
      <item>MAJCAN VETERINARSKA AMBULANTA društvo s ograničenom odgovornošću za proizvodnju,  usluge i trgovinu, OIB 56492483135</item>
      <item>Kirš-Prom d.o.o., OIB </item>
      <item>PORSCHE LEASING društvo s ograničenom odgovornošću za leasing, OIB 90275854576</item>
      <item>SLATINSKA BANKA d.d., OIB 42252496579</item>
      <item>UniCredit Leasing Croatia društvo s ograničenom odgovornošću za leasing, OIB 18736141210</item>
      <item>GEA Farm Technologies Croatia društvo s ograničenom odgovornošću za trgovinu i usluge, OIB 76027339198</item>
      <item>ERSTE CARD CLUB društvo s ograničenom odgovornošću za financijsko posredovanje i usluge, OIB 85941596441</item>
      <item>Stečajna masa iza Usluge Axia d.d., OIB </item>
      <item>A.B.M. d.o.o. u stečaju</item>
      <item>GEDŽIĆ GRADNJA d.o.o. za građevinarstvo i trgovinu, OIB 32206210680</item>
      <item>CEI Zagreb društvo s ograničenom odgovornošću za usluge, OIB 57423921801</item>
      <item>GORZAVET VETERINARSKA AMBULANTA društvo s ograničenom odgovornošću za proizvodnju, trgovinu i usluge u stečaju, OIB 62919961478</item>
      <item>ZAGREBAČKA BANKA DIONIČKO DRUŠTVO, OIB 92963223473</item>
      <item>CROATIA BANKA, dioničko društvo, OIB 32247795989</item>
      <item>ALLIANZ ZAGREB dioničko društvo za osiguranje, OIB 23759810849</item>
      <item>TVORNICA STOČNE HRANE d.d., OIB 47782362413</item>
      <item>HEP-Operator distribucijskog sustava d.o.o. za distribuciju i opskrbu električne energije, OIB 46830600751</item>
      <item>DUKAT mliječna industrija dioničko društvo, OIB 25457712630</item>
      <item>Državni proračunj, OIB 18683136487</item>
      <item>BELJE d.d., OIB </item>
      <item>CESTE dioničko društvo  za održavanje, zaštitu i rekonstrukciju cesta, građevinarstvo i projektiranje, OIB 35299396580</item>
      <item>Hrvatski Telekom d.d., OIB 81793146560</item>
      <item>Štedno-kreditna zadruga ZALET u likvidaciji, OIB 33833767029</item>
      <item>FANON društvo s ograničenom odgovornošću za proizvodnju, trgovinu i usluge, OIB 30703851882</item>
      <item>JADRANSKO OSIGURANJE dioničko društvo, OIB 94472454976</item>
      <item>HBOR, OIB </item>
      <item>EUROZON d.o.o. za uvoz-izvoz i zastupanje, OIB 30886730107</item>
      <item>stočarstvo Raić, OIB </item>
      <item>VIPnet, društvo s ograničenom odgovornošću za usluge javnih telekomunikacija, OIB 29524210204</item>
      <item>Granolio d.d. za proizvodnju, trgovinu i usluge, OIB 59064993527</item>
      <item>Wiener osiguranje Vienna Insurance Group dioničko društvo za osiguranje, OIB 52848403362</item>
      <item>Naknada za uređenje voda, OIB </item>
      <item>GORUP STOČARSTVO d.o.o. za proizvodnju u stočarstvu, OIB 97328499380</item>
      <item>Zlatko Gajdić, OIB 12369653992</item>
      <item>odvj.Vesna Jakovljević, OIB 23726603384</item>
      <item>EOS MATRIX d.o.o. za poslovne usluge, OIB 76674680107</item>
      <item>Financijska agencija, OIB 85821130368</item>
    </izvorni_sadrzaj>
    <derivirana_varijabla naziv="DomainObject.Predmet.OstaliListFormatedOIB_1">
      <item>Poljoprerada d.d. - u stečaju, OIB 99541063629</item>
      <item>HETA Asset Resolution Hrvatska, društvo za financiranje d.o.o., OIB 87064273078</item>
      <item>PODRAVSKA BANKA dioničko društvo, OIB 97326283154</item>
      <item>MAJCAN VETERINARSKA AMBULANTA društvo s ograničenom odgovornošću za proizvodnju,  usluge i trgovinu, OIB 56492483135</item>
      <item>Kirš-Prom d.o.o., OIB </item>
      <item>PORSCHE LEASING društvo s ograničenom odgovornošću za leasing, OIB 90275854576</item>
      <item>SLATINSKA BANKA d.d., OIB 42252496579</item>
      <item>UniCredit Leasing Croatia društvo s ograničenom odgovornošću za leasing, OIB 18736141210</item>
      <item>GEA Farm Technologies Croatia društvo s ograničenom odgovornošću za trgovinu i usluge, OIB 76027339198</item>
      <item>ERSTE CARD CLUB društvo s ograničenom odgovornošću za financijsko posredovanje i usluge, OIB 85941596441</item>
      <item>Stečajna masa iza Usluge Axia d.d., OIB </item>
      <item>A.B.M. d.o.o. u stečaju</item>
      <item>GEDŽIĆ GRADNJA d.o.o. za građevinarstvo i trgovinu, OIB 32206210680</item>
      <item>CEI Zagreb društvo s ograničenom odgovornošću za usluge, OIB 57423921801</item>
      <item>GORZAVET VETERINARSKA AMBULANTA društvo s ograničenom odgovornošću za proizvodnju, trgovinu i usluge u stečaju, OIB 62919961478</item>
      <item>ZAGREBAČKA BANKA DIONIČKO DRUŠTVO, OIB 92963223473</item>
      <item>CROATIA BANKA, dioničko društvo, OIB 32247795989</item>
      <item>ALLIANZ ZAGREB dioničko društvo za osiguranje, OIB 23759810849</item>
      <item>TVORNICA STOČNE HRANE d.d., OIB 47782362413</item>
      <item>HEP-Operator distribucijskog sustava d.o.o. za distribuciju i opskrbu električne energije, OIB 46830600751</item>
      <item>DUKAT mliječna industrija dioničko društvo, OIB 25457712630</item>
      <item>Državni proračunj, OIB 18683136487</item>
      <item>BELJE d.d., OIB </item>
      <item>CESTE dioničko društvo  za održavanje, zaštitu i rekonstrukciju cesta, građevinarstvo i projektiranje, OIB 35299396580</item>
      <item>Hrvatski Telekom d.d., OIB 81793146560</item>
      <item>Štedno-kreditna zadruga ZALET u likvidaciji, OIB 33833767029</item>
      <item>FANON društvo s ograničenom odgovornošću za proizvodnju, trgovinu i usluge, OIB 30703851882</item>
      <item>JADRANSKO OSIGURANJE dioničko društvo, OIB 94472454976</item>
      <item>HBOR, OIB </item>
      <item>EUROZON d.o.o. za uvoz-izvoz i zastupanje, OIB 30886730107</item>
      <item>stočarstvo Raić, OIB </item>
      <item>VIPnet, društvo s ograničenom odgovornošću za usluge javnih telekomunikacija, OIB 29524210204</item>
      <item>Granolio d.d. za proizvodnju, trgovinu i usluge, OIB 59064993527</item>
      <item>Wiener osiguranje Vienna Insurance Group dioničko društvo za osiguranje, OIB 52848403362</item>
      <item>Naknada za uređenje voda, OIB </item>
      <item>GORUP STOČARSTVO d.o.o. za proizvodnju u stočarstvu, OIB 97328499380</item>
      <item>Zlatko Gajdić, OIB 12369653992</item>
      <item>odvj.Vesna Jakovljević, OIB 23726603384</item>
      <item>EOS MATRIX d.o.o. za poslovne usluge, OIB 76674680107</item>
      <item>Financijska agencija, OIB 85821130368</item>
    </derivirana_varijabla>
  </DomainObject.Predmet.OstaliListFormatedOIB>
  <DomainObject.Predmet.OstaliListFormatedWithAdress>
    <izvorni_sadrzaj>
      <item>Poljoprerada d.d. - u stečaju, Stara Cesta/bb, 10257 Hrvatski Leskovac</item>
      <item>HETA Asset Resolution Hrvatska, društvo za financiranje d.o.o., Slavonska avenija 6/a, 10000 Zagreb</item>
      <item>PODRAVSKA BANKA dioničko društvo, Opatička 3, 48000 Koprivnica</item>
      <item>MAJCAN VETERINARSKA AMBULANTA društvo s ograničenom odgovornošću za proizvodnju,  usluge i trgovinu, Krste Frankopana 38, 43000 Bjelovar</item>
      <item>Kirš-Prom d.o.o., Zagrebačka 25, 10340 Vrbovec</item>
      <item>PORSCHE LEASING društvo s ograničenom odgovornošću za leasing, Velimira Škorpika 21, 10000 Zagreb</item>
      <item>SLATINSKA BANKA d.d., Vladimira Nazora 2, 33520 Slatina</item>
      <item>UniCredit Leasing Croatia društvo s ograničenom odgovornošću za leasing, Heinzelova 33, 10000 Zagreb</item>
      <item>GEA Farm Technologies Croatia društvo s ograničenom odgovornošću za trgovinu i usluge, Velika cesta 31, 10000 Zagreb</item>
      <item>ERSTE CARD CLUB društvo s ograničenom odgovornošću za financijsko posredovanje i usluge, Ulica Frana Folnegovića 6, 10000 Zagreb</item>
      <item>Stečajna masa iza Usluge Axia d.d., Viteza 6, 23000 Zadar</item>
      <item>A.B.M. d.o.o. u stečaju, Florijanski trg 8, 48000 Koprivnica</item>
      <item>GEDŽIĆ GRADNJA d.o.o. za građevinarstvo i trgovinu, Povrtlarska 18, 10257 Hrvatski Leskovac</item>
      <item>CEI Zagreb društvo s ograničenom odgovornošću za usluge, Ulica Damira Tomljanovića Gavrana 11, 10000 Zagreb</item>
      <item>GORZAVET VETERINARSKA AMBULANTA društvo s ograničenom odgovornošću za proizvodnju, trgovinu i usluge u stečaju, Jakova Gotovca 29, 43000 Bjelovar</item>
      <item>ZAGREBAČKA BANKA DIONIČKO DRUŠTVO, Trg bana Josipa Jelačića 10, 10000 Zagreb</item>
      <item>CROATIA BANKA, dioničko društvo, Roberta Frangeša Mihanovića 9, 10000 Zagreb</item>
      <item>ALLIANZ ZAGREB dioničko društvo za osiguranje, Heinzelova 70, 10000 Zagreb</item>
      <item>TVORNICA STOČNE HRANE d.d., Dr. Ivana Novaka 11, 40000 Čakovec</item>
      <item>HEP-Operator distribucijskog sustava d.o.o. za distribuciju i opskrbu električne energije, Ulica grada Vukovara 37, 10000 Zagreb</item>
      <item>DUKAT mliječna industrija dioničko društvo, Marijana Čavića 9, 10000 Zagreb</item>
      <item>Državni proračunj</item>
      <item>BELJE d.d., Radnička cesta 50, 10000 Zagreb</item>
      <item>CESTE dioničko društvo  za održavanje, zaštitu i rekonstrukciju cesta, građevinarstvo i projektiranje, ulica Josipa Jelačića 2, 43000 Bjelovar</item>
      <item>Hrvatski Telekom d.d., Roberta Frangeša Mihanovića 9, 10000 Zagreb</item>
      <item>Štedno-kreditna zadruga ZALET u likvidaciji, Trg Bana J.Jelačića 5, 31000 Osijek</item>
      <item>FANON društvo s ograničenom odgovornošću za proizvodnju, trgovinu i usluge, Vladimira Nazora 126, 42206 Petrijanec</item>
      <item>JADRANSKO OSIGURANJE dioničko društvo, Listopadska 2, 10000 Zagreb</item>
      <item>HBOR</item>
      <item>EUROZON d.o.o. za uvoz-izvoz i zastupanje, Ulica kralja Tomislava 20, 10431 Strmec</item>
      <item>stočarstvo Raić</item>
      <item>VIPnet, društvo s ograničenom odgovornošću za usluge javnih telekomunikacija, Vrtni put 1, 10000 Zagreb</item>
      <item>Granolio d.d. za proizvodnju, trgovinu i usluge, Budmanijeva 5, 10000 Zagreb</item>
      <item>Wiener osiguranje Vienna Insurance Group dioničko društvo za osiguranje, Slovenska ulica 24, 10000 Zagreb</item>
      <item>Naknada za uređenje voda</item>
      <item>GORUP STOČARSTVO d.o.o. za proizvodnju u stočarstvu, Tomaševec 2, 10380 Tomaševec</item>
      <item>Zlatko Gajdić, Svilarska 34, 48000 Koprivnica</item>
      <item>odvj.Vesna Jakovljević</item>
      <item>EOS MATRIX d.o.o. za poslovne usluge, Horvatova 82, 10000 Zagreb</item>
      <item>Financijska agencija, Ulica grada Vukovara 70, 10000 Zagreb</item>
    </izvorni_sadrzaj>
    <derivirana_varijabla naziv="DomainObject.Predmet.OstaliListFormatedWithAdress_1">
      <item>Poljoprerada d.d. - u stečaju, Stara Cesta/bb, 10257 Hrvatski Leskovac</item>
      <item>HETA Asset Resolution Hrvatska, društvo za financiranje d.o.o., Slavonska avenija 6/a, 10000 Zagreb</item>
      <item>PODRAVSKA BANKA dioničko društvo, Opatička 3, 48000 Koprivnica</item>
      <item>MAJCAN VETERINARSKA AMBULANTA društvo s ograničenom odgovornošću za proizvodnju,  usluge i trgovinu, Krste Frankopana 38, 43000 Bjelovar</item>
      <item>Kirš-Prom d.o.o., Zagrebačka 25, 10340 Vrbovec</item>
      <item>PORSCHE LEASING društvo s ograničenom odgovornošću za leasing, Velimira Škorpika 21, 10000 Zagreb</item>
      <item>SLATINSKA BANKA d.d., Vladimira Nazora 2, 33520 Slatina</item>
      <item>UniCredit Leasing Croatia društvo s ograničenom odgovornošću za leasing, Heinzelova 33, 10000 Zagreb</item>
      <item>GEA Farm Technologies Croatia društvo s ograničenom odgovornošću za trgovinu i usluge, Velika cesta 31, 10000 Zagreb</item>
      <item>ERSTE CARD CLUB društvo s ograničenom odgovornošću za financijsko posredovanje i usluge, Ulica Frana Folnegovića 6, 10000 Zagreb</item>
      <item>Stečajna masa iza Usluge Axia d.d., Viteza 6, 23000 Zadar</item>
      <item>A.B.M. d.o.o. u stečaju, Florijanski trg 8, 48000 Koprivnica</item>
      <item>GEDŽIĆ GRADNJA d.o.o. za građevinarstvo i trgovinu, Povrtlarska 18, 10257 Hrvatski Leskovac</item>
      <item>CEI Zagreb društvo s ograničenom odgovornošću za usluge, Ulica Damira Tomljanovića Gavrana 11, 10000 Zagreb</item>
      <item>GORZAVET VETERINARSKA AMBULANTA društvo s ograničenom odgovornošću za proizvodnju, trgovinu i usluge u stečaju, Jakova Gotovca 29, 43000 Bjelovar</item>
      <item>ZAGREBAČKA BANKA DIONIČKO DRUŠTVO, Trg bana Josipa Jelačića 10, 10000 Zagreb</item>
      <item>CROATIA BANKA, dioničko društvo, Roberta Frangeša Mihanovića 9, 10000 Zagreb</item>
      <item>ALLIANZ ZAGREB dioničko društvo za osiguranje, Heinzelova 70, 10000 Zagreb</item>
      <item>TVORNICA STOČNE HRANE d.d., Dr. Ivana Novaka 11, 40000 Čakovec</item>
      <item>HEP-Operator distribucijskog sustava d.o.o. za distribuciju i opskrbu električne energije, Ulica grada Vukovara 37, 10000 Zagreb</item>
      <item>DUKAT mliječna industrija dioničko društvo, Marijana Čavića 9, 10000 Zagreb</item>
      <item>Državni proračunj</item>
      <item>BELJE d.d., Radnička cesta 50, 10000 Zagreb</item>
      <item>CESTE dioničko društvo  za održavanje, zaštitu i rekonstrukciju cesta, građevinarstvo i projektiranje, ulica Josipa Jelačića 2, 43000 Bjelovar</item>
      <item>Hrvatski Telekom d.d., Roberta Frangeša Mihanovića 9, 10000 Zagreb</item>
      <item>Štedno-kreditna zadruga ZALET u likvidaciji, Trg Bana J.Jelačića 5, 31000 Osijek</item>
      <item>FANON društvo s ograničenom odgovornošću za proizvodnju, trgovinu i usluge, Vladimira Nazora 126, 42206 Petrijanec</item>
      <item>JADRANSKO OSIGURANJE dioničko društvo, Listopadska 2, 10000 Zagreb</item>
      <item>HBOR</item>
      <item>EUROZON d.o.o. za uvoz-izvoz i zastupanje, Ulica kralja Tomislava 20, 10431 Strmec</item>
      <item>stočarstvo Raić</item>
      <item>VIPnet, društvo s ograničenom odgovornošću za usluge javnih telekomunikacija, Vrtni put 1, 10000 Zagreb</item>
      <item>Granolio d.d. za proizvodnju, trgovinu i usluge, Budmanijeva 5, 10000 Zagreb</item>
      <item>Wiener osiguranje Vienna Insurance Group dioničko društvo za osiguranje, Slovenska ulica 24, 10000 Zagreb</item>
      <item>Naknada za uređenje voda</item>
      <item>GORUP STOČARSTVO d.o.o. za proizvodnju u stočarstvu, Tomaševec 2, 10380 Tomaševec</item>
      <item>Zlatko Gajdić, Svilarska 34, 48000 Koprivnica</item>
      <item>odvj.Vesna Jakovljević</item>
      <item>EOS MATRIX d.o.o. za poslovne usluge, Horvatova 82, 10000 Zagreb</item>
      <item>Financijska agencija, Ulica grada Vukovara 70, 10000 Zagreb</item>
    </derivirana_varijabla>
  </DomainObject.Predmet.OstaliListFormatedWithAdress>
  <DomainObject.Predmet.OstaliListFormatedWithAdressOIB>
    <izvorni_sadrzaj>
      <item>Poljoprerada d.d. - u stečaju, OIB 99541063629, Stara Cesta/bb, 10257 Hrvatski Leskovac</item>
      <item>HETA Asset Resolution Hrvatska, društvo za financiranje d.o.o., OIB 87064273078, Slavonska avenija 6/a, 10000 Zagreb</item>
      <item>PODRAVSKA BANKA dioničko društvo, OIB 97326283154, Opatička 3, 48000 Koprivnica</item>
      <item>MAJCAN VETERINARSKA AMBULANTA društvo s ograničenom odgovornošću za proizvodnju,  usluge i trgovinu, OIB 56492483135, Krste Frankopana 38, 43000 Bjelovar</item>
      <item>Kirš-Prom d.o.o., OIB , Zagrebačka 25, 10340 Vrbovec</item>
      <item>PORSCHE LEASING društvo s ograničenom odgovornošću za leasing, OIB 90275854576, Velimira Škorpika 21, 10000 Zagreb</item>
      <item>SLATINSKA BANKA d.d., OIB 42252496579, Vladimira Nazora 2, 33520 Slatina</item>
      <item>UniCredit Leasing Croatia društvo s ograničenom odgovornošću za leasing, OIB 18736141210, Heinzelova 33, 10000 Zagreb</item>
      <item>GEA Farm Technologies Croatia društvo s ograničenom odgovornošću za trgovinu i usluge, OIB 76027339198, Velika cesta 31, 10000 Zagreb</item>
      <item>ERSTE CARD CLUB društvo s ograničenom odgovornošću za financijsko posredovanje i usluge, OIB 85941596441, Ulica Frana Folnegovića 6, 10000 Zagreb</item>
      <item>Stečajna masa iza Usluge Axia d.d., OIB , Viteza 6, 23000 Zadar</item>
      <item>A.B.M. d.o.o. u stečaju, Florijanski trg 8, 48000 Koprivnica</item>
      <item>GEDŽIĆ GRADNJA d.o.o. za građevinarstvo i trgovinu, OIB 32206210680, Povrtlarska 18, 10257 Hrvatski Leskovac</item>
      <item>CEI Zagreb društvo s ograničenom odgovornošću za usluge, OIB 57423921801, Ulica Damira Tomljanovića Gavrana 11, 10000 Zagreb</item>
      <item>GORZAVET VETERINARSKA AMBULANTA društvo s ograničenom odgovornošću za proizvodnju, trgovinu i usluge u stečaju, OIB 62919961478, Jakova Gotovca 29, 43000 Bjelovar</item>
      <item>ZAGREBAČKA BANKA DIONIČKO DRUŠTVO, OIB 92963223473, Trg bana Josipa Jelačića 10, 10000 Zagreb</item>
      <item>CROATIA BANKA, dioničko društvo, OIB 32247795989, Roberta Frangeša Mihanovića 9, 10000 Zagreb</item>
      <item>ALLIANZ ZAGREB dioničko društvo za osiguranje, OIB 23759810849, Heinzelova 70, 10000 Zagreb</item>
      <item>TVORNICA STOČNE HRANE d.d., OIB 47782362413, Dr. Ivana Novaka 11, 40000 Čakovec</item>
      <item>HEP-Operator distribucijskog sustava d.o.o. za distribuciju i opskrbu električne energije, OIB 46830600751, Ulica grada Vukovara 37, 10000 Zagreb</item>
      <item>DUKAT mliječna industrija dioničko društvo, OIB 25457712630, Marijana Čavića 9, 10000 Zagreb</item>
      <item>Državni proračunj, OIB 18683136487</item>
      <item>BELJE d.d., OIB , Radnička cesta 50, 10000 Zagreb</item>
      <item>CESTE dioničko društvo  za održavanje, zaštitu i rekonstrukciju cesta, građevinarstvo i projektiranje, OIB 35299396580, ulica Josipa Jelačića 2, 43000 Bjelovar</item>
      <item>Hrvatski Telekom d.d., OIB 81793146560, Roberta Frangeša Mihanovića 9, 10000 Zagreb</item>
      <item>Štedno-kreditna zadruga ZALET u likvidaciji, OIB 33833767029, Trg Bana J.Jelačića 5, 31000 Osijek</item>
      <item>FANON društvo s ograničenom odgovornošću za proizvodnju, trgovinu i usluge, OIB 30703851882, Vladimira Nazora 126, 42206 Petrijanec</item>
      <item>JADRANSKO OSIGURANJE dioničko društvo, OIB 94472454976, Listopadska 2, 10000 Zagreb</item>
      <item>HBOR, OIB </item>
      <item>EUROZON d.o.o. za uvoz-izvoz i zastupanje, OIB 30886730107, Ulica kralja Tomislava 20, 10431 Strmec</item>
      <item>stočarstvo Raić, OIB </item>
      <item>VIPnet, društvo s ograničenom odgovornošću za usluge javnih telekomunikacija, OIB 29524210204, Vrtni put 1, 10000 Zagreb</item>
      <item>Granolio d.d. za proizvodnju, trgovinu i usluge, OIB 59064993527, Budmanijeva 5, 10000 Zagreb</item>
      <item>Wiener osiguranje Vienna Insurance Group dioničko društvo za osiguranje, OIB 52848403362, Slovenska ulica 24, 10000 Zagreb</item>
      <item>Naknada za uređenje voda, OIB </item>
      <item>GORUP STOČARSTVO d.o.o. za proizvodnju u stočarstvu, OIB 97328499380, Tomaševec 2, 10380 Tomaševec</item>
      <item>Zlatko Gajdić, OIB 12369653992, Svilarska 34, 48000 Koprivnica</item>
      <item>odvj.Vesna Jakovljević, OIB 23726603384</item>
      <item>EOS MATRIX d.o.o. za poslovne usluge, OIB 76674680107, Horvatova 82, 10000 Zagreb</item>
      <item>Financijska agencija, OIB 85821130368, Ulica grada Vukovara 70, 10000 Zagreb</item>
    </izvorni_sadrzaj>
    <derivirana_varijabla naziv="DomainObject.Predmet.OstaliListFormatedWithAdressOIB_1">
      <item>Poljoprerada d.d. - u stečaju, OIB 99541063629, Stara Cesta/bb, 10257 Hrvatski Leskovac</item>
      <item>HETA Asset Resolution Hrvatska, društvo za financiranje d.o.o., OIB 87064273078, Slavonska avenija 6/a, 10000 Zagreb</item>
      <item>PODRAVSKA BANKA dioničko društvo, OIB 97326283154, Opatička 3, 48000 Koprivnica</item>
      <item>MAJCAN VETERINARSKA AMBULANTA društvo s ograničenom odgovornošću za proizvodnju,  usluge i trgovinu, OIB 56492483135, Krste Frankopana 38, 43000 Bjelovar</item>
      <item>Kirš-Prom d.o.o., OIB , Zagrebačka 25, 10340 Vrbovec</item>
      <item>PORSCHE LEASING društvo s ograničenom odgovornošću za leasing, OIB 90275854576, Velimira Škorpika 21, 10000 Zagreb</item>
      <item>SLATINSKA BANKA d.d., OIB 42252496579, Vladimira Nazora 2, 33520 Slatina</item>
      <item>UniCredit Leasing Croatia društvo s ograničenom odgovornošću za leasing, OIB 18736141210, Heinzelova 33, 10000 Zagreb</item>
      <item>GEA Farm Technologies Croatia društvo s ograničenom odgovornošću za trgovinu i usluge, OIB 76027339198, Velika cesta 31, 10000 Zagreb</item>
      <item>ERSTE CARD CLUB društvo s ograničenom odgovornošću za financijsko posredovanje i usluge, OIB 85941596441, Ulica Frana Folnegovića 6, 10000 Zagreb</item>
      <item>Stečajna masa iza Usluge Axia d.d., OIB , Viteza 6, 23000 Zadar</item>
      <item>A.B.M. d.o.o. u stečaju, Florijanski trg 8, 48000 Koprivnica</item>
      <item>GEDŽIĆ GRADNJA d.o.o. za građevinarstvo i trgovinu, OIB 32206210680, Povrtlarska 18, 10257 Hrvatski Leskovac</item>
      <item>CEI Zagreb društvo s ograničenom odgovornošću za usluge, OIB 57423921801, Ulica Damira Tomljanovića Gavrana 11, 10000 Zagreb</item>
      <item>GORZAVET VETERINARSKA AMBULANTA društvo s ograničenom odgovornošću za proizvodnju, trgovinu i usluge u stečaju, OIB 62919961478, Jakova Gotovca 29, 43000 Bjelovar</item>
      <item>ZAGREBAČKA BANKA DIONIČKO DRUŠTVO, OIB 92963223473, Trg bana Josipa Jelačića 10, 10000 Zagreb</item>
      <item>CROATIA BANKA, dioničko društvo, OIB 32247795989, Roberta Frangeša Mihanovića 9, 10000 Zagreb</item>
      <item>ALLIANZ ZAGREB dioničko društvo za osiguranje, OIB 23759810849, Heinzelova 70, 10000 Zagreb</item>
      <item>TVORNICA STOČNE HRANE d.d., OIB 47782362413, Dr. Ivana Novaka 11, 40000 Čakovec</item>
      <item>HEP-Operator distribucijskog sustava d.o.o. za distribuciju i opskrbu električne energije, OIB 46830600751, Ulica grada Vukovara 37, 10000 Zagreb</item>
      <item>DUKAT mliječna industrija dioničko društvo, OIB 25457712630, Marijana Čavića 9, 10000 Zagreb</item>
      <item>Državni proračunj, OIB 18683136487</item>
      <item>BELJE d.d., OIB , Radnička cesta 50, 10000 Zagreb</item>
      <item>CESTE dioničko društvo  za održavanje, zaštitu i rekonstrukciju cesta, građevinarstvo i projektiranje, OIB 35299396580, ulica Josipa Jelačića 2, 43000 Bjelovar</item>
      <item>Hrvatski Telekom d.d., OIB 81793146560, Roberta Frangeša Mihanovića 9, 10000 Zagreb</item>
      <item>Štedno-kreditna zadruga ZALET u likvidaciji, OIB 33833767029, Trg Bana J.Jelačića 5, 31000 Osijek</item>
      <item>FANON društvo s ograničenom odgovornošću za proizvodnju, trgovinu i usluge, OIB 30703851882, Vladimira Nazora 126, 42206 Petrijanec</item>
      <item>JADRANSKO OSIGURANJE dioničko društvo, OIB 94472454976, Listopadska 2, 10000 Zagreb</item>
      <item>HBOR, OIB </item>
      <item>EUROZON d.o.o. za uvoz-izvoz i zastupanje, OIB 30886730107, Ulica kralja Tomislava 20, 10431 Strmec</item>
      <item>stočarstvo Raić, OIB </item>
      <item>VIPnet, društvo s ograničenom odgovornošću za usluge javnih telekomunikacija, OIB 29524210204, Vrtni put 1, 10000 Zagreb</item>
      <item>Granolio d.d. za proizvodnju, trgovinu i usluge, OIB 59064993527, Budmanijeva 5, 10000 Zagreb</item>
      <item>Wiener osiguranje Vienna Insurance Group dioničko društvo za osiguranje, OIB 52848403362, Slovenska ulica 24, 10000 Zagreb</item>
      <item>Naknada za uređenje voda, OIB </item>
      <item>GORUP STOČARSTVO d.o.o. za proizvodnju u stočarstvu, OIB 97328499380, Tomaševec 2, 10380 Tomaševec</item>
      <item>Zlatko Gajdić, OIB 12369653992, Svilarska 34, 48000 Koprivnica</item>
      <item>odvj.Vesna Jakovljević, OIB 23726603384</item>
      <item>EOS MATRIX d.o.o. za poslovne usluge, OIB 76674680107, Horvatova 82,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Poljoprerada d.d. - u stečaju</item>
      <item>HETA Asset Resolution Hrvatska, društvo za financiranje d.o.o.</item>
      <item>PODRAVSKA BANKA dioničko društvo</item>
      <item>MAJCAN VETERINARSKA AMBULANTA društvo s ograničenom odgovornošću za proizvodnju,  usluge i trgovinu</item>
      <item>Kirš-Prom d.o.o.</item>
      <item>PORSCHE LEASING društvo s ograničenom odgovornošću za leasing</item>
      <item>SLATINSKA BANKA d.d.</item>
      <item>UniCredit Leasing Croatia društvo s ograničenom odgovornošću za leasing</item>
      <item>GEA Farm Technologies Croatia društvo s ograničenom odgovornošću za trgovinu i usluge</item>
      <item>ERSTE CARD CLUB društvo s ograničenom odgovornošću za financijsko posredovanje i usluge</item>
      <item>Stečajna masa iza Usluge Axia d.d.</item>
      <item>A.B.M. d.o.o. u stečaju</item>
      <item>GEDŽIĆ GRADNJA d.o.o. za građevinarstvo i trgovinu</item>
      <item>CEI Zagreb društvo s ograničenom odgovornošću za usluge</item>
      <item>GORZAVET VETERINARSKA AMBULANTA društvo s ograničenom odgovornošću za proizvodnju, trgovinu i usluge u stečaju</item>
      <item>ZAGREBAČKA BANKA DIONIČKO DRUŠTVO</item>
      <item>CROATIA BANKA, dioničko društvo</item>
      <item>ALLIANZ ZAGREB dioničko društvo za osiguranje</item>
      <item>TVORNICA STOČNE HRANE d.d.</item>
      <item>HEP-Operator distribucijskog sustava d.o.o. za distribuciju i opskrbu električne energije</item>
      <item>DUKAT mliječna industrija dioničko društvo</item>
      <item>Državni proračunj</item>
      <item>BELJE d.d.</item>
      <item>CESTE dioničko društvo  za održavanje, zaštitu i rekonstrukciju cesta, građevinarstvo i projektiranje</item>
      <item>Hrvatski Telekom d.d.</item>
      <item>Štedno-kreditna zadruga ZALET u likvidaciji</item>
      <item>FANON društvo s ograničenom odgovornošću za proizvodnju, trgovinu i usluge</item>
      <item>JADRANSKO OSIGURANJE dioničko društvo</item>
      <item>HBOR</item>
      <item>EUROZON d.o.o. za uvoz-izvoz i zastupanje</item>
      <item>stočarstvo Raić</item>
      <item>VIPnet, društvo s ograničenom odgovornošću za usluge javnih telekomunikacija</item>
      <item>Granolio d.d. za proizvodnju, trgovinu i usluge</item>
      <item>Wiener osiguranje Vienna Insurance Group dioničko društvo za osiguranje</item>
      <item>Naknada za uređenje voda</item>
      <item>GORUP STOČARSTVO d.o.o. za proizvodnju u stočarstvu</item>
      <item>Zlatko Gajdić</item>
      <item>odvj.Vesna Jakovljević</item>
      <item>EOS MATRIX d.o.o. za poslovne usluge</item>
      <item>Financijska agencija</item>
    </izvorni_sadrzaj>
    <derivirana_varijabla naziv="DomainObject.Predmet.OstaliListNazivFormated_1">
      <item>Poljoprerada d.d. - u stečaju</item>
      <item>HETA Asset Resolution Hrvatska, društvo za financiranje d.o.o.</item>
      <item>PODRAVSKA BANKA dioničko društvo</item>
      <item>MAJCAN VETERINARSKA AMBULANTA društvo s ograničenom odgovornošću za proizvodnju,  usluge i trgovinu</item>
      <item>Kirš-Prom d.o.o.</item>
      <item>PORSCHE LEASING društvo s ograničenom odgovornošću za leasing</item>
      <item>SLATINSKA BANKA d.d.</item>
      <item>UniCredit Leasing Croatia društvo s ograničenom odgovornošću za leasing</item>
      <item>GEA Farm Technologies Croatia društvo s ograničenom odgovornošću za trgovinu i usluge</item>
      <item>ERSTE CARD CLUB društvo s ograničenom odgovornošću za financijsko posredovanje i usluge</item>
      <item>Stečajna masa iza Usluge Axia d.d.</item>
      <item>A.B.M. d.o.o. u stečaju</item>
      <item>GEDŽIĆ GRADNJA d.o.o. za građevinarstvo i trgovinu</item>
      <item>CEI Zagreb društvo s ograničenom odgovornošću za usluge</item>
      <item>GORZAVET VETERINARSKA AMBULANTA društvo s ograničenom odgovornošću za proizvodnju, trgovinu i usluge u stečaju</item>
      <item>ZAGREBAČKA BANKA DIONIČKO DRUŠTVO</item>
      <item>CROATIA BANKA, dioničko društvo</item>
      <item>ALLIANZ ZAGREB dioničko društvo za osiguranje</item>
      <item>TVORNICA STOČNE HRANE d.d.</item>
      <item>HEP-Operator distribucijskog sustava d.o.o. za distribuciju i opskrbu električne energije</item>
      <item>DUKAT mliječna industrija dioničko društvo</item>
      <item>Državni proračunj</item>
      <item>BELJE d.d.</item>
      <item>CESTE dioničko društvo  za održavanje, zaštitu i rekonstrukciju cesta, građevinarstvo i projektiranje</item>
      <item>Hrvatski Telekom d.d.</item>
      <item>Štedno-kreditna zadruga ZALET u likvidaciji</item>
      <item>FANON društvo s ograničenom odgovornošću za proizvodnju, trgovinu i usluge</item>
      <item>JADRANSKO OSIGURANJE dioničko društvo</item>
      <item>HBOR</item>
      <item>EUROZON d.o.o. za uvoz-izvoz i zastupanje</item>
      <item>stočarstvo Raić</item>
      <item>VIPnet, društvo s ograničenom odgovornošću za usluge javnih telekomunikacija</item>
      <item>Granolio d.d. za proizvodnju, trgovinu i usluge</item>
      <item>Wiener osiguranje Vienna Insurance Group dioničko društvo za osiguranje</item>
      <item>Naknada za uređenje voda</item>
      <item>GORUP STOČARSTVO d.o.o. za proizvodnju u stočarstvu</item>
      <item>Zlatko Gajdić</item>
      <item>odvj.Vesna Jakovljević</item>
      <item>EOS MATRIX d.o.o. za poslovne usluge</item>
      <item>Financijska agencija</item>
    </derivirana_varijabla>
  </DomainObject.Predmet.OstaliListNazivFormated>
  <DomainObject.Predmet.OstaliListNazivFormatedOIB>
    <izvorni_sadrzaj>
      <item>Poljoprerada d.d. - u stečaju, OIB 99541063629</item>
      <item>HETA Asset Resolution Hrvatska, društvo za financiranje d.o.o., OIB 87064273078</item>
      <item>PODRAVSKA BANKA dioničko društvo, OIB 97326283154</item>
      <item>MAJCAN VETERINARSKA AMBULANTA društvo s ograničenom odgovornošću za proizvodnju,  usluge i trgovinu, OIB 56492483135</item>
      <item>Kirš-Prom d.o.o., OIB </item>
      <item>PORSCHE LEASING društvo s ograničenom odgovornošću za leasing, OIB 90275854576</item>
      <item>SLATINSKA BANKA d.d., OIB 42252496579</item>
      <item>UniCredit Leasing Croatia društvo s ograničenom odgovornošću za leasing, OIB 18736141210</item>
      <item>GEA Farm Technologies Croatia društvo s ograničenom odgovornošću za trgovinu i usluge, OIB 76027339198</item>
      <item>ERSTE CARD CLUB društvo s ograničenom odgovornošću za financijsko posredovanje i usluge, OIB 85941596441</item>
      <item>Stečajna masa iza Usluge Axia d.d., OIB </item>
      <item>A.B.M. d.o.o. u stečaju</item>
      <item>GEDŽIĆ GRADNJA d.o.o. za građevinarstvo i trgovinu, OIB 32206210680</item>
      <item>CEI Zagreb društvo s ograničenom odgovornošću za usluge, OIB 57423921801</item>
      <item>GORZAVET VETERINARSKA AMBULANTA društvo s ograničenom odgovornošću za proizvodnju, trgovinu i usluge u stečaju, OIB 62919961478</item>
      <item>ZAGREBAČKA BANKA DIONIČKO DRUŠTVO, OIB 92963223473</item>
      <item>CROATIA BANKA, dioničko društvo, OIB 32247795989</item>
      <item>ALLIANZ ZAGREB dioničko društvo za osiguranje, OIB 23759810849</item>
      <item>TVORNICA STOČNE HRANE d.d., OIB 47782362413</item>
      <item>HEP-Operator distribucijskog sustava d.o.o. za distribuciju i opskrbu električne energije, OIB 46830600751</item>
      <item>DUKAT mliječna industrija dioničko društvo, OIB 25457712630</item>
      <item>Državni proračunj, OIB 18683136487</item>
      <item>BELJE d.d., OIB </item>
      <item>CESTE dioničko društvo  za održavanje, zaštitu i rekonstrukciju cesta, građevinarstvo i projektiranje, OIB 35299396580</item>
      <item>Hrvatski Telekom d.d., OIB 81793146560</item>
      <item>Štedno-kreditna zadruga ZALET u likvidaciji, OIB 33833767029</item>
      <item>FANON društvo s ograničenom odgovornošću za proizvodnju, trgovinu i usluge, OIB 30703851882</item>
      <item>JADRANSKO OSIGURANJE dioničko društvo, OIB 94472454976</item>
      <item>HBOR, OIB </item>
      <item>EUROZON d.o.o. za uvoz-izvoz i zastupanje, OIB 30886730107</item>
      <item>stočarstvo Raić, OIB </item>
      <item>VIPnet, društvo s ograničenom odgovornošću za usluge javnih telekomunikacija, OIB 29524210204</item>
      <item>Granolio d.d. za proizvodnju, trgovinu i usluge, OIB 59064993527</item>
      <item>Wiener osiguranje Vienna Insurance Group dioničko društvo za osiguranje, OIB 52848403362</item>
      <item>Naknada za uređenje voda, OIB </item>
      <item>GORUP STOČARSTVO d.o.o. za proizvodnju u stočarstvu, OIB 97328499380</item>
      <item>Zlatko Gajdić, OIB 12369653992</item>
      <item>odvj.Vesna Jakovljević, OIB 23726603384</item>
      <item>EOS MATRIX d.o.o. za poslovne usluge, OIB 76674680107</item>
      <item>Financijska agencija, OIB 85821130368</item>
    </izvorni_sadrzaj>
    <derivirana_varijabla naziv="DomainObject.Predmet.OstaliListNazivFormatedOIB_1">
      <item>Poljoprerada d.d. - u stečaju, OIB 99541063629</item>
      <item>HETA Asset Resolution Hrvatska, društvo za financiranje d.o.o., OIB 87064273078</item>
      <item>PODRAVSKA BANKA dioničko društvo, OIB 97326283154</item>
      <item>MAJCAN VETERINARSKA AMBULANTA društvo s ograničenom odgovornošću za proizvodnju,  usluge i trgovinu, OIB 56492483135</item>
      <item>Kirš-Prom d.o.o., OIB </item>
      <item>PORSCHE LEASING društvo s ograničenom odgovornošću za leasing, OIB 90275854576</item>
      <item>SLATINSKA BANKA d.d., OIB 42252496579</item>
      <item>UniCredit Leasing Croatia društvo s ograničenom odgovornošću za leasing, OIB 18736141210</item>
      <item>GEA Farm Technologies Croatia društvo s ograničenom odgovornošću za trgovinu i usluge, OIB 76027339198</item>
      <item>ERSTE CARD CLUB društvo s ograničenom odgovornošću za financijsko posredovanje i usluge, OIB 85941596441</item>
      <item>Stečajna masa iza Usluge Axia d.d., OIB </item>
      <item>A.B.M. d.o.o. u stečaju</item>
      <item>GEDŽIĆ GRADNJA d.o.o. za građevinarstvo i trgovinu, OIB 32206210680</item>
      <item>CEI Zagreb društvo s ograničenom odgovornošću za usluge, OIB 57423921801</item>
      <item>GORZAVET VETERINARSKA AMBULANTA društvo s ograničenom odgovornošću za proizvodnju, trgovinu i usluge u stečaju, OIB 62919961478</item>
      <item>ZAGREBAČKA BANKA DIONIČKO DRUŠTVO, OIB 92963223473</item>
      <item>CROATIA BANKA, dioničko društvo, OIB 32247795989</item>
      <item>ALLIANZ ZAGREB dioničko društvo za osiguranje, OIB 23759810849</item>
      <item>TVORNICA STOČNE HRANE d.d., OIB 47782362413</item>
      <item>HEP-Operator distribucijskog sustava d.o.o. za distribuciju i opskrbu električne energije, OIB 46830600751</item>
      <item>DUKAT mliječna industrija dioničko društvo, OIB 25457712630</item>
      <item>Državni proračunj, OIB 18683136487</item>
      <item>BELJE d.d., OIB </item>
      <item>CESTE dioničko društvo  za održavanje, zaštitu i rekonstrukciju cesta, građevinarstvo i projektiranje, OIB 35299396580</item>
      <item>Hrvatski Telekom d.d., OIB 81793146560</item>
      <item>Štedno-kreditna zadruga ZALET u likvidaciji, OIB 33833767029</item>
      <item>FANON društvo s ograničenom odgovornošću za proizvodnju, trgovinu i usluge, OIB 30703851882</item>
      <item>JADRANSKO OSIGURANJE dioničko društvo, OIB 94472454976</item>
      <item>HBOR, OIB </item>
      <item>EUROZON d.o.o. za uvoz-izvoz i zastupanje, OIB 30886730107</item>
      <item>stočarstvo Raić, OIB </item>
      <item>VIPnet, društvo s ograničenom odgovornošću za usluge javnih telekomunikacija, OIB 29524210204</item>
      <item>Granolio d.d. za proizvodnju, trgovinu i usluge, OIB 59064993527</item>
      <item>Wiener osiguranje Vienna Insurance Group dioničko društvo za osiguranje, OIB 52848403362</item>
      <item>Naknada za uređenje voda, OIB </item>
      <item>GORUP STOČARSTVO d.o.o. za proizvodnju u stočarstvu, OIB 97328499380</item>
      <item>Zlatko Gajdić, OIB 12369653992</item>
      <item>odvj.Vesna Jakovljević, OIB 23726603384</item>
      <item>EOS MATRIX d.o.o. za poslovne usluge, OIB 76674680107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Marijo Mišir</izvorni_sadrzaj>
    <derivirana_varijabla naziv="DomainObject.Predmet.StrankaIDrugi_1">Marijo Mišir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Marijo Mišir, OIB 42260480610, Jakopovac 64, 43000 Jakopovac</izvorni_sadrzaj>
    <derivirana_varijabla naziv="DomainObject.Predmet.StrankaIDrugiAdressOIB_1">Marijo Mišir, OIB 42260480610, Jakopovac 64, 43000 Jakopovac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Mišir</item>
      <item>Poljoprerada d.d. - u stečaju</item>
      <item>HETA Asset Resolution Hrvatska, društvo za financiranje d.o.o.</item>
      <item>PODRAVSKA BANKA dioničko društvo</item>
      <item>MAJCAN VETERINARSKA AMBULANTA društvo s ograničenom odgovornošću za proizvodnju,  usluge i trgovinu</item>
      <item>Kirš-Prom d.o.o.</item>
      <item>PORSCHE LEASING društvo s ograničenom odgovornošću za leasing</item>
      <item>SLATINSKA BANKA d.d.</item>
      <item>UniCredit Leasing Croatia društvo s ograničenom odgovornošću za leasing</item>
      <item>GEA Farm Technologies Croatia društvo s ograničenom odgovornošću za trgovinu i usluge</item>
      <item>ERSTE CARD CLUB društvo s ograničenom odgovornošću za financijsko posredovanje i usluge</item>
      <item>Stečajna masa iza Usluge Axia d.d.</item>
      <item>A.B.M. d.o.o. u stečaju</item>
      <item>GEDŽIĆ GRADNJA d.o.o. za građevinarstvo i trgovinu</item>
      <item>CEI Zagreb društvo s ograničenom odgovornošću za usluge</item>
      <item>GORZAVET VETERINARSKA AMBULANTA društvo s ograničenom odgovornošću za proizvodnju, trgovinu i usluge u stečaju</item>
      <item>ZAGREBAČKA BANKA DIONIČKO DRUŠTVO</item>
      <item>CROATIA BANKA, dioničko društvo</item>
      <item>ALLIANZ ZAGREB dioničko društvo za osiguranje</item>
      <item>TVORNICA STOČNE HRANE d.d.</item>
      <item>HEP-Operator distribucijskog sustava d.o.o. za distribuciju i opskrbu električne energije</item>
      <item>DUKAT mliječna industrija dioničko društvo</item>
      <item>Državni proračunj</item>
      <item>BELJE d.d.</item>
      <item>CESTE dioničko društvo  za održavanje, zaštitu i rekonstrukciju cesta, građevinarstvo i projektiranje</item>
      <item>Hrvatski Telekom d.d.</item>
      <item>Štedno-kreditna zadruga ZALET u likvidaciji</item>
      <item>FANON društvo s ograničenom odgovornošću za proizvodnju, trgovinu i usluge</item>
      <item>JADRANSKO OSIGURANJE dioničko društvo</item>
      <item>HBOR</item>
      <item>EUROZON d.o.o. za uvoz-izvoz i zastupanje</item>
      <item>stočarstvo Raić</item>
      <item>VIPnet, društvo s ograničenom odgovornošću za usluge javnih telekomunikacija</item>
      <item>Granolio d.d. za proizvodnju, trgovinu i usluge</item>
      <item>Wiener osiguranje Vienna Insurance Group dioničko društvo za osiguranje</item>
      <item>Naknada za uređenje voda</item>
      <item>GORUP STOČARSTVO d.o.o. za proizvodnju u stočarstvu</item>
      <item>Zlatko Gajdić</item>
      <item>odvj.Vesna Jakovljević</item>
      <item>EOS MATRIX d.o.o. za poslovne usluge</item>
      <item>Financijska agencija</item>
    </izvorni_sadrzaj>
    <derivirana_varijabla naziv="DomainObject.Predmet.SudioniciListNaziv_1">
      <item>Marijo Mišir</item>
      <item>Poljoprerada d.d. - u stečaju</item>
      <item>HETA Asset Resolution Hrvatska, društvo za financiranje d.o.o.</item>
      <item>PODRAVSKA BANKA dioničko društvo</item>
      <item>MAJCAN VETERINARSKA AMBULANTA društvo s ograničenom odgovornošću za proizvodnju,  usluge i trgovinu</item>
      <item>Kirš-Prom d.o.o.</item>
      <item>PORSCHE LEASING društvo s ograničenom odgovornošću za leasing</item>
      <item>SLATINSKA BANKA d.d.</item>
      <item>UniCredit Leasing Croatia društvo s ograničenom odgovornošću za leasing</item>
      <item>GEA Farm Technologies Croatia društvo s ograničenom odgovornošću za trgovinu i usluge</item>
      <item>ERSTE CARD CLUB društvo s ograničenom odgovornošću za financijsko posredovanje i usluge</item>
      <item>Stečajna masa iza Usluge Axia d.d.</item>
      <item>A.B.M. d.o.o. u stečaju</item>
      <item>GEDŽIĆ GRADNJA d.o.o. za građevinarstvo i trgovinu</item>
      <item>CEI Zagreb društvo s ograničenom odgovornošću za usluge</item>
      <item>GORZAVET VETERINARSKA AMBULANTA društvo s ograničenom odgovornošću za proizvodnju, trgovinu i usluge u stečaju</item>
      <item>ZAGREBAČKA BANKA DIONIČKO DRUŠTVO</item>
      <item>CROATIA BANKA, dioničko društvo</item>
      <item>ALLIANZ ZAGREB dioničko društvo za osiguranje</item>
      <item>TVORNICA STOČNE HRANE d.d.</item>
      <item>HEP-Operator distribucijskog sustava d.o.o. za distribuciju i opskrbu električne energije</item>
      <item>DUKAT mliječna industrija dioničko društvo</item>
      <item>Državni proračunj</item>
      <item>BELJE d.d.</item>
      <item>CESTE dioničko društvo  za održavanje, zaštitu i rekonstrukciju cesta, građevinarstvo i projektiranje</item>
      <item>Hrvatski Telekom d.d.</item>
      <item>Štedno-kreditna zadruga ZALET u likvidaciji</item>
      <item>FANON društvo s ograničenom odgovornošću za proizvodnju, trgovinu i usluge</item>
      <item>JADRANSKO OSIGURANJE dioničko društvo</item>
      <item>HBOR</item>
      <item>EUROZON d.o.o. za uvoz-izvoz i zastupanje</item>
      <item>stočarstvo Raić</item>
      <item>VIPnet, društvo s ograničenom odgovornošću za usluge javnih telekomunikacija</item>
      <item>Granolio d.d. za proizvodnju, trgovinu i usluge</item>
      <item>Wiener osiguranje Vienna Insurance Group dioničko društvo za osiguranje</item>
      <item>Naknada za uređenje voda</item>
      <item>GORUP STOČARSTVO d.o.o. za proizvodnju u stočarstvu</item>
      <item>Zlatko Gajdić</item>
      <item>odvj.Vesna Jakovljević</item>
      <item>EOS MATRIX d.o.o. za poslovne usluge</item>
      <item>Financijska agencija</item>
    </derivirana_varijabla>
  </DomainObject.Predmet.SudioniciListNaziv>
  <DomainObject.Predmet.SudioniciListAdressOIB>
    <izvorni_sadrzaj>
      <item>Marijo Mišir, OIB 42260480610, Jakopovac 64,43000 Jakopovac</item>
      <item>Poljoprerada d.d. - u stečaju, OIB 99541063629, Stara Cesta/bb,10257 Hrvatski Leskovac</item>
      <item>HETA Asset Resolution Hrvatska, društvo za financiranje d.o.o., OIB 87064273078, Slavonska avenija 6/a,10000 Zagreb</item>
      <item>PODRAVSKA BANKA dioničko društvo, OIB 97326283154, Opatička 3,48000 Koprivnica</item>
      <item>MAJCAN VETERINARSKA AMBULANTA društvo s ograničenom odgovornošću za proizvodnju,  usluge i trgovinu, OIB 56492483135, Krste Frankopana 38,43000 Bjelovar</item>
      <item>Kirš-Prom d.o.o., OIB , Zagrebačka 25,10340 Vrbovec</item>
      <item>PORSCHE LEASING društvo s ograničenom odgovornošću za leasing, OIB 90275854576, Velimira Škorpika 21,10000 Zagreb</item>
      <item>SLATINSKA BANKA d.d., OIB 42252496579, Vladimira Nazora 2,33520 Slatina</item>
      <item>UniCredit Leasing Croatia društvo s ograničenom odgovornošću za leasing, OIB 18736141210, Heinzelova 33,10000 Zagreb</item>
      <item>GEA Farm Technologies Croatia društvo s ograničenom odgovornošću za trgovinu i usluge, OIB 76027339198, Velika cesta 31,10000 Zagreb</item>
      <item>ERSTE CARD CLUB društvo s ograničenom odgovornošću za financijsko posredovanje i usluge, OIB 85941596441, Ulica Frana Folnegovića 6,10000 Zagreb</item>
      <item>Stečajna masa iza Usluge Axia d.d., OIB , Viteza 6,23000 Zadar</item>
      <item>A.B.M. d.o.o. u stečaju, Florijanski trg 8,48000 Koprivnica</item>
      <item>GEDŽIĆ GRADNJA d.o.o. za građevinarstvo i trgovinu, OIB 32206210680, Povrtlarska 18,10257 Hrvatski Leskovac</item>
      <item>CEI Zagreb društvo s ograničenom odgovornošću za usluge, OIB 57423921801, Ulica Damira Tomljanovića Gavrana 11,10000 Zagreb</item>
      <item>GORZAVET VETERINARSKA AMBULANTA društvo s ograničenom odgovornošću za proizvodnju, trgovinu i usluge u stečaju, OIB 62919961478, Jakova Gotovca 29,43000 Bjelovar</item>
      <item>ZAGREBAČKA BANKA DIONIČKO DRUŠTVO, OIB 92963223473, Trg bana Josipa Jelačića 10,10000 Zagreb</item>
      <item>CROATIA BANKA, dioničko društvo, OIB 32247795989, Roberta Frangeša Mihanovića 9,10000 Zagreb</item>
      <item>ALLIANZ ZAGREB dioničko društvo za osiguranje, OIB 23759810849, Heinzelova 70,10000 Zagreb</item>
      <item>TVORNICA STOČNE HRANE d.d., OIB 47782362413, Dr. Ivana Novaka 11,40000 Čakovec</item>
      <item>HEP-Operator distribucijskog sustava d.o.o. za distribuciju i opskrbu električne energije, OIB 46830600751, Ulica grada Vukovara 37,10000 Zagreb</item>
      <item>DUKAT mliječna industrija dioničko društvo, OIB 25457712630, Marijana Čavića 9,10000 Zagreb</item>
      <item>Državni proračunj, OIB 18683136487</item>
      <item>BELJE d.d., OIB , Radnička cesta 50,10000 Zagreb</item>
      <item>CESTE dioničko društvo  za održavanje, zaštitu i rekonstrukciju cesta, građevinarstvo i projektiranje, OIB 35299396580, ulica Josipa Jelačića 2,43000 Bjelovar</item>
      <item>Hrvatski Telekom d.d., OIB 81793146560, Roberta Frangeša Mihanovića 9,10000 Zagreb</item>
      <item>Štedno-kreditna zadruga ZALET u likvidaciji, OIB 33833767029, Trg Bana J.Jelačića 5,31000 Osijek</item>
      <item>FANON društvo s ograničenom odgovornošću za proizvodnju, trgovinu i usluge, OIB 30703851882, Vladimira Nazora 126,42206 Petrijanec</item>
      <item>JADRANSKO OSIGURANJE dioničko društvo, OIB 94472454976, Listopadska 2,10000 Zagreb</item>
      <item>HBOR, OIB </item>
      <item>EUROZON d.o.o. za uvoz-izvoz i zastupanje, OIB 30886730107, Ulica kralja Tomislava 20,10431 Strmec</item>
      <item>stočarstvo Raić, OIB </item>
      <item>VIPnet, društvo s ograničenom odgovornošću za usluge javnih telekomunikacija, OIB 29524210204, Vrtni put 1,10000 Zagreb</item>
      <item>Granolio d.d. za proizvodnju, trgovinu i usluge, OIB 59064993527, Budmanijeva 5,10000 Zagreb</item>
      <item>Wiener osiguranje Vienna Insurance Group dioničko društvo za osiguranje, OIB 52848403362, Slovenska ulica 24,10000 Zagreb</item>
      <item>Naknada za uređenje voda, OIB </item>
      <item>GORUP STOČARSTVO d.o.o. za proizvodnju u stočarstvu, OIB 97328499380, Tomaševec 2,10380 Tomaševec</item>
      <item>Zlatko Gajdić, OIB 12369653992, Svilarska 34,48000 Koprivnica</item>
      <item>odvj.Vesna Jakovljević, OIB 23726603384</item>
      <item>EOS MATRIX d.o.o. za poslovne usluge, OIB 76674680107, Horvatova 82,10000 Zagreb</item>
      <item>Financijska agencija, OIB 85821130368, Ulica grada Vukovara 70,10000 Zagreb</item>
    </izvorni_sadrzaj>
    <derivirana_varijabla naziv="DomainObject.Predmet.SudioniciListAdressOIB_1">
      <item>Marijo Mišir, OIB 42260480610, Jakopovac 64,43000 Jakopovac</item>
      <item>Poljoprerada d.d. - u stečaju, OIB 99541063629, Stara Cesta/bb,10257 Hrvatski Leskovac</item>
      <item>HETA Asset Resolution Hrvatska, društvo za financiranje d.o.o., OIB 87064273078, Slavonska avenija 6/a,10000 Zagreb</item>
      <item>PODRAVSKA BANKA dioničko društvo, OIB 97326283154, Opatička 3,48000 Koprivnica</item>
      <item>MAJCAN VETERINARSKA AMBULANTA društvo s ograničenom odgovornošću za proizvodnju,  usluge i trgovinu, OIB 56492483135, Krste Frankopana 38,43000 Bjelovar</item>
      <item>Kirš-Prom d.o.o., OIB , Zagrebačka 25,10340 Vrbovec</item>
      <item>PORSCHE LEASING društvo s ograničenom odgovornošću za leasing, OIB 90275854576, Velimira Škorpika 21,10000 Zagreb</item>
      <item>SLATINSKA BANKA d.d., OIB 42252496579, Vladimira Nazora 2,33520 Slatina</item>
      <item>UniCredit Leasing Croatia društvo s ograničenom odgovornošću za leasing, OIB 18736141210, Heinzelova 33,10000 Zagreb</item>
      <item>GEA Farm Technologies Croatia društvo s ograničenom odgovornošću za trgovinu i usluge, OIB 76027339198, Velika cesta 31,10000 Zagreb</item>
      <item>ERSTE CARD CLUB društvo s ograničenom odgovornošću za financijsko posredovanje i usluge, OIB 85941596441, Ulica Frana Folnegovića 6,10000 Zagreb</item>
      <item>Stečajna masa iza Usluge Axia d.d., OIB , Viteza 6,23000 Zadar</item>
      <item>A.B.M. d.o.o. u stečaju, Florijanski trg 8,48000 Koprivnica</item>
      <item>GEDŽIĆ GRADNJA d.o.o. za građevinarstvo i trgovinu, OIB 32206210680, Povrtlarska 18,10257 Hrvatski Leskovac</item>
      <item>CEI Zagreb društvo s ograničenom odgovornošću za usluge, OIB 57423921801, Ulica Damira Tomljanovića Gavrana 11,10000 Zagreb</item>
      <item>GORZAVET VETERINARSKA AMBULANTA društvo s ograničenom odgovornošću za proizvodnju, trgovinu i usluge u stečaju, OIB 62919961478, Jakova Gotovca 29,43000 Bjelovar</item>
      <item>ZAGREBAČKA BANKA DIONIČKO DRUŠTVO, OIB 92963223473, Trg bana Josipa Jelačića 10,10000 Zagreb</item>
      <item>CROATIA BANKA, dioničko društvo, OIB 32247795989, Roberta Frangeša Mihanovića 9,10000 Zagreb</item>
      <item>ALLIANZ ZAGREB dioničko društvo za osiguranje, OIB 23759810849, Heinzelova 70,10000 Zagreb</item>
      <item>TVORNICA STOČNE HRANE d.d., OIB 47782362413, Dr. Ivana Novaka 11,40000 Čakovec</item>
      <item>HEP-Operator distribucijskog sustava d.o.o. za distribuciju i opskrbu električne energije, OIB 46830600751, Ulica grada Vukovara 37,10000 Zagreb</item>
      <item>DUKAT mliječna industrija dioničko društvo, OIB 25457712630, Marijana Čavića 9,10000 Zagreb</item>
      <item>Državni proračunj, OIB 18683136487</item>
      <item>BELJE d.d., OIB , Radnička cesta 50,10000 Zagreb</item>
      <item>CESTE dioničko društvo  za održavanje, zaštitu i rekonstrukciju cesta, građevinarstvo i projektiranje, OIB 35299396580, ulica Josipa Jelačića 2,43000 Bjelovar</item>
      <item>Hrvatski Telekom d.d., OIB 81793146560, Roberta Frangeša Mihanovića 9,10000 Zagreb</item>
      <item>Štedno-kreditna zadruga ZALET u likvidaciji, OIB 33833767029, Trg Bana J.Jelačića 5,31000 Osijek</item>
      <item>FANON društvo s ograničenom odgovornošću za proizvodnju, trgovinu i usluge, OIB 30703851882, Vladimira Nazora 126,42206 Petrijanec</item>
      <item>JADRANSKO OSIGURANJE dioničko društvo, OIB 94472454976, Listopadska 2,10000 Zagreb</item>
      <item>HBOR, OIB </item>
      <item>EUROZON d.o.o. za uvoz-izvoz i zastupanje, OIB 30886730107, Ulica kralja Tomislava 20,10431 Strmec</item>
      <item>stočarstvo Raić, OIB </item>
      <item>VIPnet, društvo s ograničenom odgovornošću za usluge javnih telekomunikacija, OIB 29524210204, Vrtni put 1,10000 Zagreb</item>
      <item>Granolio d.d. za proizvodnju, trgovinu i usluge, OIB 59064993527, Budmanijeva 5,10000 Zagreb</item>
      <item>Wiener osiguranje Vienna Insurance Group dioničko društvo za osiguranje, OIB 52848403362, Slovenska ulica 24,10000 Zagreb</item>
      <item>Naknada za uređenje voda, OIB </item>
      <item>GORUP STOČARSTVO d.o.o. za proizvodnju u stočarstvu, OIB 97328499380, Tomaševec 2,10380 Tomaševec</item>
      <item>Zlatko Gajdić, OIB 12369653992, Svilarska 34,48000 Koprivnica</item>
      <item>odvj.Vesna Jakovljević, OIB 23726603384</item>
      <item>EOS MATRIX d.o.o. za poslovne usluge, OIB 76674680107, Horvatova 82,10000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42260480610</item>
      <item>, OIB 99541063629</item>
      <item>, OIB 87064273078</item>
      <item>, OIB 97326283154</item>
      <item>, OIB 56492483135</item>
      <item>, OIB </item>
      <item>, OIB 90275854576</item>
      <item>, OIB 42252496579</item>
      <item>, OIB 18736141210</item>
      <item>, OIB 76027339198</item>
      <item>, OIB 85941596441</item>
      <item>, OIB </item>
      <item>, OIB null</item>
      <item>, OIB 32206210680</item>
      <item>, OIB 57423921801</item>
      <item>, OIB 62919961478</item>
      <item>, OIB 92963223473</item>
      <item>, OIB 32247795989</item>
      <item>, OIB 23759810849</item>
      <item>, OIB 47782362413</item>
      <item>, OIB 46830600751</item>
      <item>, OIB 25457712630</item>
      <item>, OIB 18683136487</item>
      <item>, OIB </item>
      <item>, OIB 35299396580</item>
      <item>, OIB 81793146560</item>
      <item>, OIB 33833767029</item>
      <item>, OIB 30703851882</item>
      <item>, OIB 94472454976</item>
      <item>, OIB </item>
      <item>, OIB 30886730107</item>
      <item>, OIB </item>
      <item>, OIB 29524210204</item>
      <item>, OIB 59064993527</item>
      <item>, OIB 52848403362</item>
      <item>, OIB </item>
      <item>, OIB 97328499380</item>
      <item>, OIB 12369653992</item>
      <item>, OIB 23726603384</item>
      <item>, OIB 76674680107</item>
      <item>, OIB 85821130368</item>
    </izvorni_sadrzaj>
    <derivirana_varijabla naziv="DomainObject.Predmet.SudioniciListNazivOIB_1">
      <item>, OIB 42260480610</item>
      <item>, OIB 99541063629</item>
      <item>, OIB 87064273078</item>
      <item>, OIB 97326283154</item>
      <item>, OIB 56492483135</item>
      <item>, OIB </item>
      <item>, OIB 90275854576</item>
      <item>, OIB 42252496579</item>
      <item>, OIB 18736141210</item>
      <item>, OIB 76027339198</item>
      <item>, OIB 85941596441</item>
      <item>, OIB </item>
      <item>, OIB null</item>
      <item>, OIB 32206210680</item>
      <item>, OIB 57423921801</item>
      <item>, OIB 62919961478</item>
      <item>, OIB 92963223473</item>
      <item>, OIB 32247795989</item>
      <item>, OIB 23759810849</item>
      <item>, OIB 47782362413</item>
      <item>, OIB 46830600751</item>
      <item>, OIB 25457712630</item>
      <item>, OIB 18683136487</item>
      <item>, OIB </item>
      <item>, OIB 35299396580</item>
      <item>, OIB 81793146560</item>
      <item>, OIB 33833767029</item>
      <item>, OIB 30703851882</item>
      <item>, OIB 94472454976</item>
      <item>, OIB </item>
      <item>, OIB 30886730107</item>
      <item>, OIB </item>
      <item>, OIB 29524210204</item>
      <item>, OIB 59064993527</item>
      <item>, OIB 52848403362</item>
      <item>, OIB </item>
      <item>, OIB 97328499380</item>
      <item>, OIB 12369653992</item>
      <item>, OIB 23726603384</item>
      <item>, OIB 76674680107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35174-2FEF-4122-B50F-A3E66BED2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655</properties:Words>
  <properties:Characters>3618</properties:Characters>
  <properties:Lines>123</properties:Lines>
  <properties:Paragraphs>70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2018-08-29T10:03:00Z</dcterms:created>
  <dc:creator>Ivančica Borovac Bedo</dc:creator>
  <cp:lastModifiedBy>Valentina Mrkonja</cp:lastModifiedBy>
  <cp:lastPrinted>2018-08-29T10:06:00Z</cp:lastPrinted>
  <dcterms:modified xmlns:xsi="http://www.w3.org/2001/XMLSchema-instance" xsi:type="dcterms:W3CDTF">2018-08-29T10:14:00Z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za pripremno ročište - stečaj potrošača Sp- 2-18.docx)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