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5f67" w14:paraId="7995f67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734CC1" w:rsidP="00D05AE6" w:rsidR="00D05AE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</w:t>
      </w:r>
      <w:r>
        <w:rPr>
          <w:b/>
        </w:rPr>
        <w:t xml:space="preserve"> </w:t>
      </w:r>
      <w:r w:rsidRPr="00734CC1">
        <w:rPr>
          <w:rStyle w:val="Istaknuto"/>
          <w:b w:val="false"/>
        </w:rPr>
        <w:t>OIB</w:t>
      </w:r>
      <w:r w:rsidRPr="00734CC1">
        <w:rPr>
          <w:rStyle w:val="st1"/>
          <w:b/>
        </w:rPr>
        <w:t xml:space="preserve">: </w:t>
      </w:r>
      <w:r w:rsidRPr="00734CC1">
        <w:rPr>
          <w:rStyle w:val="Istaknuto"/>
          <w:b w:val="false"/>
        </w:rPr>
        <w:t>52634238587</w:t>
      </w:r>
      <w:r w:rsidRPr="00734CC1">
        <w:t>,</w:t>
      </w:r>
      <w:r>
        <w:t xml:space="preserve"> Ministarstvo financija, zastupana po Županijskom državnom odvjetništvu u Osijeku, za otvaranje stečajnog postupka nad dužnikom MEGA SAN j.d.o.o., Valpovo, Josipa </w:t>
      </w:r>
      <w:proofErr w:type="spellStart"/>
      <w:r>
        <w:t>Jurja</w:t>
      </w:r>
      <w:proofErr w:type="spellEnd"/>
      <w:r>
        <w:t xml:space="preserve"> Strossmayera 3, MBS: 030165861, OIB: 82676809896</w:t>
      </w:r>
      <w:r w:rsidR="00D05AE6">
        <w:rPr>
          <w:color w:val="000000"/>
        </w:rPr>
        <w:t xml:space="preserve">, dana </w:t>
      </w:r>
      <w:r w:rsidR="00F5062A">
        <w:rPr>
          <w:color w:val="000000"/>
        </w:rPr>
        <w:t>18</w:t>
      </w:r>
      <w:r w:rsidR="00D05AE6">
        <w:rPr>
          <w:color w:val="000000"/>
        </w:rPr>
        <w:t>. rujna 2018. godine</w:t>
      </w:r>
    </w:p>
    <w:p w:rsidRDefault="00D05AE6" w:rsidP="00D05AE6" w:rsidR="00D05AE6">
      <w:pPr>
        <w:ind w:firstLine="708"/>
        <w:jc w:val="both"/>
      </w:pPr>
    </w:p>
    <w:p w:rsidRDefault="00D05AE6" w:rsidP="00D05AE6" w:rsidR="00D05AE6">
      <w:pPr>
        <w:jc w:val="both"/>
      </w:pPr>
    </w:p>
    <w:p w:rsidRDefault="00D05AE6" w:rsidP="00D05AE6" w:rsidR="00D05AE6" w:rsidRPr="005E66B7">
      <w:pPr>
        <w:jc w:val="center"/>
      </w:pPr>
      <w:r w:rsidRPr="005E66B7">
        <w:t>r i j e š i o  j e</w:t>
      </w:r>
      <w:r w:rsidRPr="005E66B7">
        <w:tab/>
      </w: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  <w:r w:rsidRPr="005E66B7">
        <w:tab/>
      </w:r>
    </w:p>
    <w:p w:rsidRDefault="00D05AE6" w:rsidP="00D05AE6" w:rsidR="00D05AE6" w:rsidRPr="005E66B7">
      <w:pPr>
        <w:ind w:firstLine="708"/>
        <w:jc w:val="both"/>
      </w:pPr>
      <w:r w:rsidRPr="005E66B7">
        <w:t xml:space="preserve">Zakazuje se ročište radi očitovanja o prijedlogu za otvaranje stečajnoga postupka i rasprave o pretpostavkama za ispitivanje uvjeta za otvaranje stečajnog postupka nad dužnikom: </w:t>
      </w:r>
      <w:r w:rsidR="005E66B7">
        <w:t xml:space="preserve">MEGA SAN j.d.o.o., Valpovo, Josipa </w:t>
      </w:r>
      <w:proofErr w:type="spellStart"/>
      <w:r w:rsidR="005E66B7">
        <w:t>Jurja</w:t>
      </w:r>
      <w:proofErr w:type="spellEnd"/>
      <w:r w:rsidR="005E66B7">
        <w:t xml:space="preserve"> Strossmayera 3, MBS: 030165861, OIB: 82676809896</w:t>
      </w:r>
      <w:r w:rsidRPr="005E66B7">
        <w:t>, za dan</w:t>
      </w:r>
    </w:p>
    <w:p w:rsidRDefault="00D05AE6" w:rsidP="00D05AE6" w:rsidR="00D05AE6" w:rsidRPr="005E66B7">
      <w:pPr>
        <w:jc w:val="both"/>
      </w:pPr>
    </w:p>
    <w:p w:rsidRDefault="005E66B7" w:rsidP="00D05AE6" w:rsidR="00D05AE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listopad</w:t>
      </w:r>
      <w:r w:rsidR="00D05AE6" w:rsidRPr="005E66B7">
        <w:rPr>
          <w:b/>
          <w:u w:val="single"/>
        </w:rPr>
        <w:t xml:space="preserve"> 2018. u 10,20 sati</w:t>
      </w:r>
    </w:p>
    <w:p w:rsidRDefault="00D05AE6" w:rsidP="00D05AE6" w:rsidR="00D05AE6">
      <w:pPr>
        <w:jc w:val="center"/>
      </w:pPr>
    </w:p>
    <w:p w:rsidRDefault="00D05AE6" w:rsidP="00D05AE6" w:rsidR="00D05AE6" w:rsidRPr="005E66B7">
      <w:pPr>
        <w:jc w:val="center"/>
        <w:rPr>
          <w:b/>
        </w:rPr>
      </w:pPr>
      <w:r w:rsidRPr="005E66B7">
        <w:rPr>
          <w:b/>
        </w:rPr>
        <w:t>u prostorijama Trgovačkog suda u Osijeku, Zagrebačka 2, soba br. 23/I.</w:t>
      </w:r>
    </w:p>
    <w:p w:rsidRDefault="00D05AE6" w:rsidP="00D05AE6" w:rsidR="00D05AE6" w:rsidRPr="005E66B7"/>
    <w:p w:rsidRDefault="00D05AE6" w:rsidP="00D05AE6" w:rsidR="00D05AE6">
      <w:r w:rsidRPr="005E66B7">
        <w:t>Na ročište se pozivaju:</w:t>
      </w:r>
    </w:p>
    <w:p w:rsidRDefault="005E66B7" w:rsidP="005E66B7" w:rsidR="005E66B7">
      <w:pPr>
        <w:jc w:val="both"/>
      </w:pPr>
      <w:r>
        <w:t>-FINA</w:t>
      </w:r>
    </w:p>
    <w:p w:rsidRDefault="005E66B7" w:rsidP="005E66B7" w:rsidR="005E66B7">
      <w:pPr>
        <w:jc w:val="both"/>
      </w:pPr>
      <w:r>
        <w:t xml:space="preserve">-ŽDO GUO Osijek </w:t>
      </w:r>
    </w:p>
    <w:p w:rsidRDefault="005E66B7" w:rsidP="005E66B7" w:rsidR="005E66B7">
      <w:pPr>
        <w:jc w:val="both"/>
      </w:pPr>
      <w:r>
        <w:t xml:space="preserve">-zakonski zastupnik dužnika direktor Dalibor </w:t>
      </w:r>
      <w:proofErr w:type="spellStart"/>
      <w:r>
        <w:t>Clot</w:t>
      </w:r>
      <w:proofErr w:type="spellEnd"/>
      <w:r>
        <w:t xml:space="preserve">, OIB: 45329054840, </w:t>
      </w:r>
      <w:proofErr w:type="spellStart"/>
      <w:r>
        <w:t>Bocanjevci</w:t>
      </w:r>
      <w:proofErr w:type="spellEnd"/>
      <w:r>
        <w:t>, Matije Gupca 157/A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5E66B7">
        <w:t>18</w:t>
      </w:r>
      <w:r w:rsidR="006A3994">
        <w:t>. rujna</w:t>
      </w:r>
      <w:r>
        <w:t xml:space="preserve"> 2018. </w:t>
      </w:r>
    </w:p>
    <w:p w:rsidRDefault="00D05AE6" w:rsidP="00D05AE6" w:rsidR="00D05AE6">
      <w:pPr>
        <w:jc w:val="both"/>
      </w:pPr>
    </w:p>
    <w:p w:rsidRDefault="00D05AE6" w:rsidP="00D05AE6" w:rsidR="00D05AE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Zapisničar: Danijela Špeletić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DNA:</w:t>
      </w:r>
    </w:p>
    <w:p w:rsidRDefault="00D05AE6" w:rsidP="00D05AE6" w:rsidR="007A49D3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A49D3">
        <w:rPr>
          <w:color w:val="000000"/>
        </w:rPr>
        <w:t>eOgl</w:t>
      </w:r>
      <w:proofErr w:type="spellEnd"/>
      <w:r w:rsidRPr="007A49D3">
        <w:rPr>
          <w:color w:val="000000"/>
        </w:rPr>
        <w:t xml:space="preserve">. ploča </w:t>
      </w:r>
    </w:p>
    <w:p w:rsidRDefault="00D05AE6" w:rsidP="00D05AE6" w:rsidR="00D05AE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5E66B7">
        <w:rPr>
          <w:color w:val="000000"/>
        </w:rPr>
        <w:t>18.10</w:t>
      </w:r>
      <w:r w:rsidR="007A49D3">
        <w:rPr>
          <w:color w:val="000000"/>
        </w:rPr>
        <w:t>.2018.</w:t>
      </w:r>
    </w:p>
    <w:p w:rsidRDefault="00687A19" w:rsidP="00D05AE6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134" w:rsidR="00036134">
      <w:r>
        <w:separator/>
      </w:r>
    </w:p>
  </w:endnote>
  <w:endnote w:id="0" w:type="continuationSeparator">
    <w:p w:rsidRDefault="00036134" w:rsidR="000361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134" w:rsidR="00036134">
      <w:r>
        <w:separator/>
      </w:r>
    </w:p>
  </w:footnote>
  <w:footnote w:id="0" w:type="continuationSeparator">
    <w:p w:rsidRDefault="00036134" w:rsidR="000361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6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01FF" w:rsidP="007601FF" w:rsidR="004F62DE">
    <w:pPr>
      <w:pStyle w:val="Zaglavlje"/>
      <w:jc w:val="right"/>
    </w:pPr>
    <w:r>
      <w:t>7 St-753/18-22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C1" w:rsidP="00734CC1" w:rsidR="009A3A5F">
    <w:pPr>
      <w:tabs>
        <w:tab w:pos="7789" w:val="left"/>
        <w:tab w:pos="9354" w:val="right"/>
      </w:tabs>
      <w:jc w:val="right"/>
    </w:pPr>
    <w:r>
      <w:t>7 St-194/18-26</w:t>
    </w: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6134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269D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269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6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9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9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9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269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6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9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9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9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 zastupanog po punomoćniku Dalibor Clot</izvorni_sadrzaj>
    <derivirana_varijabla naziv="DomainObject.Predmet.ProtustrankaFormated_1">  MEGA SAN j.d.o.o. za usluge zastupanog po punomoćniku Dalibor Clot</derivirana_varijabla>
  </DomainObject.Predmet.ProtustrankaFormated>
  <DomainObject.Predmet.ProtustrankaFormatedOIB>
    <izvorni_sadrzaj>  MEGA SAN j.d.o.o. za usluge, OIB 82676809896 zastupanog po punomoćniku Dalibor Clot</izvorni_sadrzaj>
    <derivirana_varijabla naziv="DomainObject.Predmet.ProtustrankaFormatedOIB_1">  MEGA SAN j.d.o.o. za usluge, OIB 82676809896 zastupanog po punomoćniku Dalibor Clot</derivirana_varijabla>
  </DomainObject.Predmet.ProtustrankaFormatedOIB>
  <DomainObject.Predmet.ProtustrankaFormatedWithAdress>
    <izvorni_sadrzaj> MEGA SAN j.d.o.o. za usluge, Josipa Jurja Strossmayera 3, 31550 Valpovo zastupanog po punomoćniku Dalibor Clot</izvorni_sadrzaj>
    <derivirana_varijabla naziv="DomainObject.Predmet.ProtustrankaFormatedWithAdress_1"> MEGA SAN j.d.o.o. za usluge, Josipa Jurja Strossmayera 3, 31550 Valpovo zastupanog po punomoćniku Dalibor Clot</derivirana_varijabla>
  </DomainObject.Predmet.ProtustrankaFormatedWithAdress>
  <DomainObject.Predmet.ProtustrankaFormatedWithAdressOIB>
    <izvorni_sadrzaj> MEGA SAN j.d.o.o. za usluge, OIB 82676809896, Josipa Jurja Strossmayera 3, 31550 Valpovo zastupanog po punomoćniku Dalibor Clot</izvorni_sadrzaj>
    <derivirana_varijabla naziv="DomainObject.Predmet.ProtustrankaFormatedWithAdressOIB_1"> MEGA SAN j.d.o.o. za usluge, OIB 82676809896, Josipa Jurja Strossmayera 3, 31550 Valpovo zastupanog po punomoćniku Dalibor Clot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 zastupanog po punomoćniku Dalibor Clot</item>
    </izvorni_sadrzaj>
    <derivirana_varijabla naziv="DomainObject.Predmet.ProtuStrankaListFormated_1">
      <item>MEGA SAN j.d.o.o. za usluge zastupanog po punomoćniku Dalibor Clot</item>
    </derivirana_varijabla>
  </DomainObject.Predmet.ProtuStrankaListFormated>
  <DomainObject.Predmet.ProtuStrankaListFormatedOIB>
    <izvorni_sadrzaj>
      <item>MEGA SAN j.d.o.o. za usluge, OIB 82676809896 zastupanog po punomoćniku Dalibor Clot</item>
    </izvorni_sadrzaj>
    <derivirana_varijabla naziv="DomainObject.Predmet.ProtuStrankaListFormatedOIB_1">
      <item>MEGA SAN j.d.o.o. za usluge, OIB 82676809896 zastupanog po punomoćniku Dalibor Clot</item>
    </derivirana_varijabla>
  </DomainObject.Predmet.ProtuStrankaListFormatedOIB>
  <DomainObject.Predmet.ProtuStrankaListFormatedWithAdress>
    <izvorni_sadrzaj>
      <item>MEGA SAN j.d.o.o. za usluge, Josipa Jurja Strossmayera 3, 31550 Valpovo zastupanog po punomoćniku Dalibor Clot</item>
    </izvorni_sadrzaj>
    <derivirana_varijabla naziv="DomainObject.Predmet.ProtuStrankaListFormatedWithAdress_1">
      <item>MEGA SAN j.d.o.o. za usluge, Josipa Jurja Strossmayera 3, 31550 Valpovo zastupanog po punomoćniku Dalibor Clot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 zastupanog po punomoćniku Dalibor Clot</item>
    </izvorni_sadrzaj>
    <derivirana_varijabla naziv="DomainObject.Predmet.ProtuStrankaListFormatedWithAdressOIB_1">
      <item>MEGA SAN j.d.o.o. za usluge, OIB 82676809896, Josipa Jurja Strossmayera 3, 31550 Valpovo zastupanog po punomoćniku Dalibor Clot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>
      <item>Dalibor Clot punomoćnik sudionika u postupku MEGA SAN j.d.o.o. za usluge</item>
      <item>Županijsko državno odvjetništvo u Osijeku</item>
    </izvorni_sadrzaj>
    <derivirana_varijabla naziv="DomainObject.Predmet.OstaliListFormated_1">
      <item>Dalibor Clot punomoćnik sudionika u postupku MEGA SAN j.d.o.o. za usluge</item>
      <item>Županijsko državno odvjetništvo u Osijeku</item>
    </derivirana_varijabla>
  </DomainObject.Predmet.OstaliListFormated>
  <DomainObject.Predmet.OstaliListFormatedOIB>
    <izvorni_sadrzaj>
      <item>Dalibor Clot, OIB 45329054840 punomoćnik sudionika u postupku MEGA SAN j.d.o.o. za usluge</item>
      <item>Županijsko državno odvjetništvo u Osijeku, OIB 61379160880</item>
    </izvorni_sadrzaj>
    <derivirana_varijabla naziv="DomainObject.Predmet.OstaliListFormatedOIB_1">
      <item>Dalibor Clot, OIB 45329054840 punomoćnik sudionika u postupku MEGA SAN j.d.o.o. za usluge</item>
      <item>Županijsko državno odvjetništvo u Osijeku, OIB 61379160880</item>
    </derivirana_varijabla>
  </DomainObject.Predmet.OstaliListFormatedOIB>
  <DomainObject.Predmet.OstaliListFormatedWithAdress>
    <izvorni_sadrzaj>
      <item>Dalibor Clot, Matije Gupca 157a, 31550 Bocanjevci punomoćnik sudionika u postupku MEGA SAN j.d.o.o. za usluge</item>
      <item>Županijsko državno odvjetništvo u Osijeku, Kapucinska 21, 31000 Osijek</item>
    </izvorni_sadrzaj>
    <derivirana_varijabla naziv="DomainObject.Predmet.OstaliListFormatedWithAdress_1">
      <item>Dalibor Clot, Matije Gupca 157a, 31550 Bocanjevci punomoćnik sudionika u postupku MEGA SAN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Dalibor Clot, OIB 45329054840, Matije Gupca 157a, 31550 Bocanjevci punomoćnik sudionika u postupku MEGA SAN j.d.o.o. za usluge</item>
      <item>Županijsko državno odvjetništvo u Osijeku, OIB 61379160880, Kapucinska 21, 31000 Osijek</item>
    </izvorni_sadrzaj>
    <derivirana_varijabla naziv="DomainObject.Predmet.OstaliListFormatedWithAdressOIB_1">
      <item>Dalibor Clot, OIB 45329054840, Matije Gupca 157a, 31550 Bocanjevci punomoćnik sudionika u postupku MEGA SAN j.d.o.o.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Dalibor Clot</item>
      <item>Županijsko državno odvjetništvo u Osijeku</item>
    </izvorni_sadrzaj>
    <derivirana_varijabla naziv="DomainObject.Predmet.OstaliListNazivFormated_1">
      <item>Dalibor Clot</item>
      <item>Županijsko državno odvjetništvo u Osijeku</item>
    </derivirana_varijabla>
  </DomainObject.Predmet.OstaliListNazivFormated>
  <DomainObject.Predmet.OstaliListNazivFormatedOIB>
    <izvorni_sadrzaj>
      <item>Dalibor Clot, OIB 45329054840</item>
      <item>Županijsko državno odvjetništvo u Osijeku, OIB 61379160880</item>
    </izvorni_sadrzaj>
    <derivirana_varijabla naziv="DomainObject.Predmet.OstaliListNazivFormatedOIB_1">
      <item>Dalibor Clot, OIB 45329054840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  <item>Dalibor Clot</item>
      <item>Županijsko državno odvjetništvo u Osijeku</item>
    </izvorni_sadrzaj>
    <derivirana_varijabla naziv="DomainObject.Predmet.SudioniciListNaziv_1">
      <item>MEGA SAN j.d.o.o. za usluge</item>
      <item>RH MINISTARSTVO FINANCIJA</item>
      <item>Dalibor Clot</item>
      <item>Županijsko državno odvjetništvo u Osijeku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  <item>, OIB 45329054840</item>
      <item>, OIB 61379160880</item>
    </izvorni_sadrzaj>
    <derivirana_varijabla naziv="DomainObject.Predmet.SudioniciListNazivOIB_1">
      <item>, OIB 82676809896</item>
      <item>, OIB 52634238587</item>
      <item>, OIB 45329054840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8B6E23-E3B4-45E0-AC41-6C6B932D6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170</properties:Words>
  <properties:Characters>951</properties:Characters>
  <properties:Lines>45</properties:Lines>
  <properties:Paragraphs>20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2018-09-18T10:00:00Z</dcterms:modified>
  <cp:revision>113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(194-18 (-26) MEGA SAN j.d.o.o. POZIV ZA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