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9997" w14:paraId="5e5999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F64B79">
        <w:t>25</w:t>
      </w:r>
      <w:r w:rsidR="00D04BC2">
        <w:t>88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D04BC2">
        <w:t>JUGLANS j.d.o.o. za usluge i trgovinu, Zagreb, Štefanovečka 10, MBS: 080908202, OIB: 24602047588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0C696E">
        <w:t>19</w:t>
      </w:r>
      <w:r w:rsidR="0018613F">
        <w:t>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D04BC2">
        <w:t>JUGLANS j.d.o.o. za usluge i trgovinu, Zagreb, Štefanovečka 10, MBS: 080908202, OIB: 24602047588</w:t>
      </w:r>
      <w:r w:rsidR="00F64B79">
        <w:t xml:space="preserve"> </w:t>
      </w:r>
      <w:r w:rsidR="00224AFF">
        <w:t xml:space="preserve">iznosi </w:t>
      </w:r>
      <w:r w:rsidR="00D04BC2">
        <w:t>37.870,63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D04BC2">
        <w:t>Otto Zoltan Bozo, Mađarska, 2120 Dunakeszi, Krajcar utca 6. fsz. 1 a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F64B79">
        <w:t>25</w:t>
      </w:r>
      <w:r w:rsidR="00D04BC2">
        <w:t>88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0C696E">
        <w:t>19</w:t>
      </w:r>
      <w:r w:rsidR="0018613F">
        <w:t>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18613F">
        <w:t>14/12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1A02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61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A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A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A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A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61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A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A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A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A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2588</izvorni_sadrzaj>
    <derivirana_varijabla naziv="DomainObject.Predmet.Broj_1">2588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St-2588/2016</izvorni_sadrzaj>
    <derivirana_varijabla naziv="DomainObject.Predmet.OznakaBroj_1">St-2588/2016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JUGLANS jednostavno društvo s ograničenom odgovornošću za usluge i trgovinu</izvorni_sadrzaj>
    <derivirana_varijabla naziv="DomainObject.Predmet.ProtustrankaFormated_1">  JUGLANS jednostavno društvo s ograničenom odgovornošću za usluge i trgovinu</derivirana_varijabla>
  </DomainObject.Predmet.ProtustrankaFormated>
  <DomainObject.Predmet.ProtustrankaFormatedOIB>
    <izvorni_sadrzaj>  JUGLANS jednostavno društvo s ograničenom odgovornošću za usluge i trgovinu, OIB 24602047588</izvorni_sadrzaj>
    <derivirana_varijabla naziv="DomainObject.Predmet.ProtustrankaFormatedOIB_1">  JUGLANS jednostavno društvo s ograničenom odgovornošću za usluge i trgovinu, OIB 24602047588</derivirana_varijabla>
  </DomainObject.Predmet.ProtustrankaFormatedOIB>
  <DomainObject.Predmet.ProtustrankaFormatedWithAdress>
    <izvorni_sadrzaj> JUGLANS jednostavno društvo s ograničenom odgovornošću za usluge i trgovinu, Štefanovečka 10, 10000 Zagreb</izvorni_sadrzaj>
    <derivirana_varijabla naziv="DomainObject.Predmet.ProtustrankaFormatedWithAdress_1"> JUGLANS jednostavno društvo s ograničenom odgovornošću za usluge i trgovinu, Štefanovečka 10, 10000 Zagreb</derivirana_varijabla>
  </DomainObject.Predmet.ProtustrankaFormatedWithAdress>
  <DomainObject.Predmet.ProtustrankaFormatedWithAdressOIB>
    <izvorni_sadrzaj> JUGLANS jednostavno društvo s ograničenom odgovornošću za usluge i trgovinu, OIB 24602047588, Štefanovečka 10, 10000 Zagreb</izvorni_sadrzaj>
    <derivirana_varijabla naziv="DomainObject.Predmet.ProtustrankaFormatedWithAdressOIB_1"> JUGLANS jednostavno društvo s ograničenom odgovornošću za usluge i trgovinu, OIB 24602047588, Štefanovečka 10, 10000 Zagreb</derivirana_varijabla>
  </DomainObject.Predmet.ProtustrankaFormatedWithAdressOIB>
  <DomainObject.Predmet.ProtustrankaWithAdress>
    <izvorni_sadrzaj>JUGLANS jednostavno društvo s ograničenom odgovornošću za usluge i trgovinu Štefanovečka 10, 10000 Zagreb</izvorni_sadrzaj>
    <derivirana_varijabla naziv="DomainObject.Predmet.ProtustrankaWithAdress_1">JUGLANS jednostavno društvo s ograničenom odgovornošću za usluge i trgovinu Štefanovečka 10, 10000 Zagreb</derivirana_varijabla>
  </DomainObject.Predmet.ProtustrankaWithAdress>
  <DomainObject.Predmet.ProtustrankaWithAdressOIB>
    <izvorni_sadrzaj>JUGLANS jednostavno društvo s ograničenom odgovornošću za usluge i trgovinu, OIB 24602047588, Štefanovečka 10, 10000 Zagreb</izvorni_sadrzaj>
    <derivirana_varijabla naziv="DomainObject.Predmet.ProtustrankaWithAdressOIB_1">JUGLANS jednostavno društvo s ograničenom odgovornošću za usluge i trgovinu, OIB 24602047588, Štefanovečka 10, 10000 Zagreb</derivirana_varijabla>
  </DomainObject.Predmet.ProtustrankaWithAdressOIB>
  <DomainObject.Predmet.ProtustrankaNazivFormated>
    <izvorni_sadrzaj>JUGLANS jednostavno društvo s ograničenom odgovornošću za usluge i trgovinu</izvorni_sadrzaj>
    <derivirana_varijabla naziv="DomainObject.Predmet.ProtustrankaNazivFormated_1">JUGLANS jednostavno društvo s ograničenom odgovornošću za usluge i trgovinu</derivirana_varijabla>
  </DomainObject.Predmet.ProtustrankaNazivFormated>
  <DomainObject.Predmet.ProtustrankaNazivFormatedOIB>
    <izvorni_sadrzaj>JUGLANS jednostavno društvo s ograničenom odgovornošću za usluge i trgovinu, OIB 24602047588</izvorni_sadrzaj>
    <derivirana_varijabla naziv="DomainObject.Predmet.ProtustrankaNazivFormatedOIB_1">JUGLANS jednostavno društvo s ograničenom odgovornošću za usluge i trgovinu, OIB 24602047588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JUGLANS jednostavno društvo s ograničenom odgovornošću za usluge i trgovinu</item>
    </izvorni_sadrzaj>
    <derivirana_varijabla naziv="DomainObject.Predmet.ProtuStrankaListFormated_1">
      <item>JUGLANS jednostavno društvo s ograničenom odgovornošću za usluge i trgovinu</item>
    </derivirana_varijabla>
  </DomainObject.Predmet.ProtuStrankaListFormated>
  <DomainObject.Predmet.ProtuStrankaListFormatedOIB>
    <izvorni_sadrzaj>
      <item>JUGLANS jednostavno društvo s ograničenom odgovornošću za usluge i trgovinu, OIB 24602047588</item>
    </izvorni_sadrzaj>
    <derivirana_varijabla naziv="DomainObject.Predmet.ProtuStrankaListFormatedOIB_1">
      <item>JUGLANS jednostavno društvo s ograničenom odgovornošću za usluge i trgovinu, OIB 24602047588</item>
    </derivirana_varijabla>
  </DomainObject.Predmet.ProtuStrankaListFormatedOIB>
  <DomainObject.Predmet.ProtuStrankaListFormatedWithAdress>
    <izvorni_sadrzaj>
      <item>JUGLANS jednostavno društvo s ograničenom odgovornošću za usluge i trgovinu, Štefanovečka 10, 10000 Zagreb</item>
    </izvorni_sadrzaj>
    <derivirana_varijabla naziv="DomainObject.Predmet.ProtuStrankaListFormatedWithAdress_1">
      <item>JUGLANS jednostavno društvo s ograničenom odgovornošću za usluge i trgovinu, Štefanovečka 10, 10000 Zagreb</item>
    </derivirana_varijabla>
  </DomainObject.Predmet.ProtuStrankaListFormatedWithAdress>
  <DomainObject.Predmet.ProtuStrankaListFormatedWithAdressOIB>
    <izvorni_sadrzaj>
      <item>JUGLANS jednostavno društvo s ograničenom odgovornošću za usluge i trgovinu, OIB 24602047588, Štefanovečka 10, 10000 Zagreb</item>
    </izvorni_sadrzaj>
    <derivirana_varijabla naziv="DomainObject.Predmet.ProtuStrankaListFormatedWithAdressOIB_1">
      <item>JUGLANS jednostavno društvo s ograničenom odgovornošću za usluge i trgovinu, OIB 24602047588, Štefanovečka 10, 10000 Zagreb</item>
    </derivirana_varijabla>
  </DomainObject.Predmet.ProtuStrankaListFormatedWithAdressOIB>
  <DomainObject.Predmet.ProtuStrankaListNazivFormated>
    <izvorni_sadrzaj>
      <item>JUGLANS jednostavno društvo s ograničenom odgovornošću za usluge i trgovinu</item>
    </izvorni_sadrzaj>
    <derivirana_varijabla naziv="DomainObject.Predmet.ProtuStrankaListNazivFormated_1">
      <item>JUGLANS jednostavno društvo s ograničenom odgovornošću za usluge i trgovinu</item>
    </derivirana_varijabla>
  </DomainObject.Predmet.ProtuStrankaListNazivFormated>
  <DomainObject.Predmet.ProtuStrankaListNazivFormatedOIB>
    <izvorni_sadrzaj>
      <item>JUGLANS jednostavno društvo s ograničenom odgovornošću za usluge i trgovinu, OIB 24602047588</item>
    </izvorni_sadrzaj>
    <derivirana_varijabla naziv="DomainObject.Predmet.ProtuStrankaListNazivFormatedOIB_1">
      <item>JUGLANS jednostavno društvo s ograničenom odgovornošću za usluge i trgovinu, OIB 24602047588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JUGLANS jednostavno društvo s ograničenom odgovornošću za usluge i trgovinu</izvorni_sadrzaj>
    <derivirana_varijabla naziv="DomainObject.Predmet.ProtustrankaIDrugi_1">JUGLANS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JUGLANS jednostavno društvo s ograničenom odgovornošću za usluge i trgovinu, OIB 24602047588, Štefanovečka 10, 10000 Zagreb</izvorni_sadrzaj>
    <derivirana_varijabla naziv="DomainObject.Predmet.ProtustrankaIDrugiAdressOIB_1">JUGLANS jednostavno društvo s ograničenom odgovornošću za usluge i trgovinu, OIB 24602047588,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JUGLANS jednostavno društvo s ograničenom odgovornošću za usluge i trgovinu</item>
      <item>FINA Regionalni centar Zagreb</item>
    </izvorni_sadrzaj>
    <derivirana_varijabla naziv="DomainObject.Predmet.SudioniciListNaziv_1">
      <item>JUGLANS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JUGLANS jednostavno društvo s ograničenom odgovornošću za usluge i trgovinu, OIB 24602047588, Štefanovečka 10,10000 Zagreb</item>
      <item>FINA Regionalni centar Zagreb, OIB 85821130368, Trg svibanjskih žrtava 1995. br. 1,10000 Zagreb</item>
    </izvorni_sadrzaj>
    <derivirana_varijabla naziv="DomainObject.Predmet.SudioniciListAdressOIB_1">
      <item>JUGLANS jednostavno društvo s ograničenom odgovornošću za usluge i trgovinu, OIB 24602047588, Štefanovečka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24602047588</item>
      <item>, OIB 85821130368</item>
    </izvorni_sadrzaj>
    <derivirana_varijabla naziv="DomainObject.Predmet.SudioniciListNazivOIB_1">
      <item>, OIB 24602047588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1959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2016-10-19T06:10:00Z</dcterms:created>
  <dc:creator>Korisnik</dc:creator>
  <cp:lastModifiedBy>Žana Bem</cp:lastModifiedBy>
  <cp:lastPrinted>2016-10-18T09:35:00Z</cp:lastPrinted>
  <dcterms:modified xmlns:xsi="http://www.w3.org/2001/XMLSchema-instance" xsi:type="dcterms:W3CDTF">2016-10-19T06:10:00Z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