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9d3e" w14:paraId="3149d3e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B146A0">
        <w:t>7563</w:t>
      </w:r>
      <w:r w:rsidR="00221A67">
        <w:t>/</w:t>
      </w:r>
      <w:r w:rsidRPr="00E6050A">
        <w:t>1</w:t>
      </w:r>
      <w:r w:rsidR="00B757AC">
        <w:t>5</w:t>
      </w:r>
    </w:p>
    <w:p w:rsidRDefault="00D946F9" w:rsidP="00E4647D" w:rsidR="00D946F9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</w:t>
      </w:r>
      <w:r w:rsidR="002350F1">
        <w:t xml:space="preserve"> povodom prijedloga</w:t>
      </w:r>
      <w:r w:rsidRPr="00481874">
        <w:t xml:space="preserve"> </w:t>
      </w:r>
      <w:r w:rsidR="002350F1" w:rsidRPr="002350F1">
        <w:t>FINA, Podružnica Zagreb, Trg svibanjskih žrtava 1995. broj 1, za otvaranje stečajnog postupka nad dužnikom SAVA TISAK, društvo s ograničenom odgovornošću za grafičke usluge i trgovinu, Zagreb, Drenovačka 2, OIB: 02438558216, MBS: 080412239</w:t>
      </w:r>
      <w:r w:rsidR="00BC5677" w:rsidRPr="00BC5677">
        <w:t xml:space="preserve">, </w:t>
      </w:r>
      <w:r w:rsidR="002350F1">
        <w:t>27</w:t>
      </w:r>
      <w:r w:rsidR="00962099">
        <w:t xml:space="preserve">. </w:t>
      </w:r>
      <w:r w:rsidR="002350F1">
        <w:t>studenoga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2350F1" w:rsidRPr="002350F1">
        <w:t>SAVA TISAK, društvo s ograničenom odgovornošću za grafičke usluge i trgovinu, Zagreb, Drenovačka 2, OIB: 02438558216, MBS: 080412239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2350F1" w:rsidRPr="002350F1">
        <w:t>KREŠIMIR FUČKAR, Sladojevci, Braće Radića 63,OIB:01195634741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2350F1" w:rsidRPr="002350F1">
        <w:t>SAVA TISAK, društvo s ograničenom odgovornošću za grafičke usluge i trgovinu, Zagreb, Drenovačka 2, OIB: 02438558216, MBS: 080412239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BE5938" w:rsidR="00036815">
      <w:pPr>
        <w:overflowPunct w:val="false"/>
        <w:jc w:val="both"/>
      </w:pPr>
      <w:r>
        <w:rPr>
          <w:noProof w:val="false"/>
        </w:rPr>
        <w:t> </w:t>
      </w:r>
    </w:p>
    <w:p w:rsidRDefault="00474DA3" w:rsidP="00474DA3" w:rsidR="00474DA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temeljem odredbe članka 110. stavak 1. Stečajnog zakona (NN 71/15 – dalje SZ) podnijela prijedlog za provedbu stečajnog postupka s nad dužnikom.</w:t>
      </w:r>
    </w:p>
    <w:p w:rsidRDefault="00474DA3" w:rsidP="00474DA3" w:rsidR="00474DA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474DA3" w:rsidP="00474DA3" w:rsidR="00474DA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474DA3" w:rsidP="00474DA3" w:rsidR="00474DA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lastRenderedPageBreak/>
        <w:t>Zastupnik po zakonu dužnika je u spis predmeta dostavo javnobilježnički ovjeren prokazni popis imovine u kojem je navedeno da dužnik nema nikakvu imovinu.</w:t>
      </w:r>
    </w:p>
    <w:p w:rsidRDefault="00474DA3" w:rsidP="00474DA3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Podneskom od 18. rujna 2017. zastupnik po zakonu dužnika je izjavio da se ne protivi da se nad dužnikom otvori stečajni postupak.</w:t>
      </w:r>
    </w:p>
    <w:p w:rsidRDefault="00721732" w:rsidP="00A9670F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 w:rsidR="00474DA3">
        <w:t>St-7563</w:t>
      </w:r>
      <w:r w:rsidR="004E3A3B">
        <w:t>/</w:t>
      </w:r>
      <w:r>
        <w:t>1</w:t>
      </w:r>
      <w:r w:rsidR="00474DA3">
        <w:t>5</w:t>
      </w:r>
      <w:r>
        <w:t xml:space="preserve"> </w:t>
      </w:r>
      <w:r w:rsidRPr="00CB1210">
        <w:t xml:space="preserve">od </w:t>
      </w:r>
      <w:r w:rsidR="00474DA3">
        <w:t>18</w:t>
      </w:r>
      <w:r w:rsidR="00667B0F" w:rsidRPr="00667B0F">
        <w:t xml:space="preserve">. </w:t>
      </w:r>
      <w:r w:rsidR="00474DA3">
        <w:t>rujna</w:t>
      </w:r>
      <w:r w:rsidR="00667B0F" w:rsidRPr="00667B0F">
        <w:t xml:space="preserve"> 201</w:t>
      </w:r>
      <w:r w:rsidR="00474DA3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F70C2F" w:rsidP="00DE5D3C" w:rsidR="00F70C2F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2350F1">
        <w:rPr>
          <w:noProof w:val="false"/>
        </w:rPr>
        <w:t>27</w:t>
      </w:r>
      <w:r w:rsidR="00EF6870">
        <w:rPr>
          <w:noProof w:val="false"/>
        </w:rPr>
        <w:t xml:space="preserve">. </w:t>
      </w:r>
      <w:r w:rsidR="002350F1">
        <w:rPr>
          <w:noProof w:val="false"/>
        </w:rPr>
        <w:t>studenoga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524FD0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524FD0" w:rsidR="001F1245">
      <w:pPr>
        <w:rPr>
          <w:noProof w:val="false"/>
        </w:rPr>
      </w:pPr>
    </w:p>
    <w:p w:rsidRDefault="00524FD0" w:rsidR="00524FD0">
      <w:r>
        <w:t>Za točnost otpravka - ovlašteni službenik</w:t>
      </w:r>
    </w:p>
    <w:p w:rsidRDefault="00524FD0" w:rsidR="00524FD0" w:rsidRPr="000504A6">
      <w:r>
        <w:tab/>
        <w:t xml:space="preserve">      </w:t>
      </w:r>
      <w:r w:rsidRPr="000E6531">
        <w:t>Ivana Stampf</w:t>
      </w:r>
    </w:p>
    <w:p w:rsidRDefault="00524FD0" w:rsidP="00524FD0" w:rsidR="00524FD0" w:rsidRPr="009D23EC"/>
    <w:sectPr w:rsidSect="00806E44" w:rsidR="00524FD0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FD0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B757AC">
      <w:t>7563</w:t>
    </w:r>
    <w:r w:rsidR="00956E4C">
      <w:t>/1</w:t>
    </w:r>
    <w:r w:rsidR="00B757A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350F1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4DA3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4FD0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15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A0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7AC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938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675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4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4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7563</izvorni_sadrzaj>
    <derivirana_varijabla naziv="DomainObject.Predmet.Broj_1">7563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St-7563/2015</izvorni_sadrzaj>
    <derivirana_varijabla naziv="DomainObject.Predmet.OznakaBroj_1">St-7563/2015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TISAK d.o.o.</izvorni_sadrzaj>
    <derivirana_varijabla naziv="DomainObject.Predmet.ProtustrankaFormated_1">  SAVA TISAK d.o.o.</derivirana_varijabla>
  </DomainObject.Predmet.ProtustrankaFormated>
  <DomainObject.Predmet.ProtustrankaFormatedOIB>
    <izvorni_sadrzaj>  SAVA TISAK d.o.o., OIB 02438558216</izvorni_sadrzaj>
    <derivirana_varijabla naziv="DomainObject.Predmet.ProtustrankaFormatedOIB_1">  SAVA TISAK d.o.o., OIB 02438558216</derivirana_varijabla>
  </DomainObject.Predmet.ProtustrankaFormatedOIB>
  <DomainObject.Predmet.ProtustrankaFormatedWithAdress>
    <izvorni_sadrzaj> SAVA TISAK d.o.o., Drenovačka 2, 10000 Zagreb</izvorni_sadrzaj>
    <derivirana_varijabla naziv="DomainObject.Predmet.ProtustrankaFormatedWithAdress_1"> SAVA TISAK d.o.o., Drenovačka 2, 10000 Zagreb</derivirana_varijabla>
  </DomainObject.Predmet.ProtustrankaFormatedWithAdress>
  <DomainObject.Predmet.ProtustrankaFormatedWithAdressOIB>
    <izvorni_sadrzaj> SAVA TISAK d.o.o., OIB 02438558216, Drenovačka 2, 10000 Zagreb</izvorni_sadrzaj>
    <derivirana_varijabla naziv="DomainObject.Predmet.ProtustrankaFormatedWithAdressOIB_1"> SAVA TISAK d.o.o., OIB 02438558216, Drenovačka 2, 10000 Zagreb</derivirana_varijabla>
  </DomainObject.Predmet.ProtustrankaFormatedWithAdressOIB>
  <DomainObject.Predmet.ProtustrankaWithAdress>
    <izvorni_sadrzaj>SAVA TISAK d.o.o. Drenovačka 2, 10000 Zagreb</izvorni_sadrzaj>
    <derivirana_varijabla naziv="DomainObject.Predmet.ProtustrankaWithAdress_1">SAVA TISAK d.o.o. Drenovačka 2, 10000 Zagreb</derivirana_varijabla>
  </DomainObject.Predmet.ProtustrankaWithAdress>
  <DomainObject.Predmet.ProtustrankaWithAdressOIB>
    <izvorni_sadrzaj>SAVA TISAK d.o.o., OIB 02438558216, Drenovačka 2, 10000 Zagreb</izvorni_sadrzaj>
    <derivirana_varijabla naziv="DomainObject.Predmet.ProtustrankaWithAdressOIB_1">SAVA TISAK d.o.o., OIB 02438558216, Drenovačka 2, 10000 Zagreb</derivirana_varijabla>
  </DomainObject.Predmet.ProtustrankaWithAdressOIB>
  <DomainObject.Predmet.ProtustrankaNazivFormated>
    <izvorni_sadrzaj>SAVA TISAK d.o.o.</izvorni_sadrzaj>
    <derivirana_varijabla naziv="DomainObject.Predmet.ProtustrankaNazivFormated_1">SAVA TISAK d.o.o.</derivirana_varijabla>
  </DomainObject.Predmet.ProtustrankaNazivFormated>
  <DomainObject.Predmet.ProtustrankaNazivFormatedOIB>
    <izvorni_sadrzaj>SAVA TISAK d.o.o., OIB 02438558216</izvorni_sadrzaj>
    <derivirana_varijabla naziv="DomainObject.Predmet.ProtustrankaNazivFormatedOIB_1">SAVA TISAK d.o.o., OIB 02438558216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SAVA TISAK d.o.o.</item>
    </izvorni_sadrzaj>
    <derivirana_varijabla naziv="DomainObject.Predmet.ProtuStrankaListFormated_1">
      <item>SAVA TISAK d.o.o.</item>
    </derivirana_varijabla>
  </DomainObject.Predmet.ProtuStrankaListFormated>
  <DomainObject.Predmet.ProtuStrankaListFormatedOIB>
    <izvorni_sadrzaj>
      <item>SAVA TISAK d.o.o., OIB 02438558216</item>
    </izvorni_sadrzaj>
    <derivirana_varijabla naziv="DomainObject.Predmet.ProtuStrankaListFormatedOIB_1">
      <item>SAVA TISAK d.o.o., OIB 02438558216</item>
    </derivirana_varijabla>
  </DomainObject.Predmet.ProtuStrankaListFormatedOIB>
  <DomainObject.Predmet.ProtuStrankaListFormatedWithAdress>
    <izvorni_sadrzaj>
      <item>SAVA TISAK d.o.o., Drenovačka 2, 10000 Zagreb</item>
    </izvorni_sadrzaj>
    <derivirana_varijabla naziv="DomainObject.Predmet.ProtuStrankaListFormatedWithAdress_1">
      <item>SAVA TISAK d.o.o., Drenovačka 2, 10000 Zagreb</item>
    </derivirana_varijabla>
  </DomainObject.Predmet.ProtuStrankaListFormatedWithAdress>
  <DomainObject.Predmet.ProtuStrankaListFormatedWithAdressOIB>
    <izvorni_sadrzaj>
      <item>SAVA TISAK d.o.o., OIB 02438558216, Drenovačka 2, 10000 Zagreb</item>
    </izvorni_sadrzaj>
    <derivirana_varijabla naziv="DomainObject.Predmet.ProtuStrankaListFormatedWithAdressOIB_1">
      <item>SAVA TISAK d.o.o., OIB 02438558216, Drenovačka 2, 10000 Zagreb</item>
    </derivirana_varijabla>
  </DomainObject.Predmet.ProtuStrankaListFormatedWithAdressOIB>
  <DomainObject.Predmet.ProtuStrankaListNazivFormated>
    <izvorni_sadrzaj>
      <item>SAVA TISAK d.o.o.</item>
    </izvorni_sadrzaj>
    <derivirana_varijabla naziv="DomainObject.Predmet.ProtuStrankaListNazivFormated_1">
      <item>SAVA TISAK d.o.o.</item>
    </derivirana_varijabla>
  </DomainObject.Predmet.ProtuStrankaListNazivFormated>
  <DomainObject.Predmet.ProtuStrankaListNazivFormatedOIB>
    <izvorni_sadrzaj>
      <item>SAVA TISAK d.o.o., OIB 02438558216</item>
    </izvorni_sadrzaj>
    <derivirana_varijabla naziv="DomainObject.Predmet.ProtuStrankaListNazivFormatedOIB_1">
      <item>SAVA TISAK d.o.o., OIB 02438558216</item>
    </derivirana_varijabla>
  </DomainObject.Predmet.ProtuStrankaListNazivFormatedOIB>
  <DomainObject.Predmet.OstaliListFormated>
    <izvorni_sadrzaj>
      <item>GOJKO UZELAC</item>
    </izvorni_sadrzaj>
    <derivirana_varijabla naziv="DomainObject.Predmet.OstaliListFormated_1">
      <item>GOJKO UZELAC</item>
    </derivirana_varijabla>
  </DomainObject.Predmet.OstaliListFormated>
  <DomainObject.Predmet.OstaliListFormatedOIB>
    <izvorni_sadrzaj>
      <item>GOJKO UZELAC, OIB 83543803151</item>
    </izvorni_sadrzaj>
    <derivirana_varijabla naziv="DomainObject.Predmet.OstaliListFormatedOIB_1">
      <item>GOJKO UZELAC, OIB 83543803151</item>
    </derivirana_varijabla>
  </DomainObject.Predmet.OstaliListFormatedOIB>
  <DomainObject.Predmet.OstaliListFormatedWithAdress>
    <izvorni_sadrzaj>
      <item>GOJKO UZELAC, Drenovačka 2, 10000 Zagreb</item>
    </izvorni_sadrzaj>
    <derivirana_varijabla naziv="DomainObject.Predmet.OstaliListFormatedWithAdress_1">
      <item>GOJKO UZELAC, Drenovačka 2, 10000 Zagreb</item>
    </derivirana_varijabla>
  </DomainObject.Predmet.OstaliListFormatedWithAdress>
  <DomainObject.Predmet.OstaliListFormatedWithAdressOIB>
    <izvorni_sadrzaj>
      <item>GOJKO UZELAC, OIB 83543803151, Drenovačka 2, 10000 Zagreb</item>
    </izvorni_sadrzaj>
    <derivirana_varijabla naziv="DomainObject.Predmet.OstaliListFormatedWithAdressOIB_1">
      <item>GOJKO UZELAC, OIB 83543803151, Drenovačka 2, 10000 Zagreb</item>
    </derivirana_varijabla>
  </DomainObject.Predmet.OstaliListFormatedWithAdressOIB>
  <DomainObject.Predmet.OstaliListNazivFormated>
    <izvorni_sadrzaj>
      <item>GOJKO UZELAC</item>
    </izvorni_sadrzaj>
    <derivirana_varijabla naziv="DomainObject.Predmet.OstaliListNazivFormated_1">
      <item>GOJKO UZELAC</item>
    </derivirana_varijabla>
  </DomainObject.Predmet.OstaliListNazivFormated>
  <DomainObject.Predmet.OstaliListNazivFormatedOIB>
    <izvorni_sadrzaj>
      <item>GOJKO UZELAC, OIB 83543803151</item>
    </izvorni_sadrzaj>
    <derivirana_varijabla naziv="DomainObject.Predmet.OstaliListNazivFormatedOIB_1">
      <item>GOJKO UZELAC, OIB 83543803151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 TISAK d.o.o.</izvorni_sadrzaj>
    <derivirana_varijabla naziv="DomainObject.Predmet.ProtustrankaIDrugi_1">SAVA TISAK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 TISAK d.o.o., OIB 02438558216, Drenovačka 2, 10000 Zagreb</izvorni_sadrzaj>
    <derivirana_varijabla naziv="DomainObject.Predmet.ProtustrankaIDrugiAdressOIB_1">SAVA TISAK d.o.o., OIB 02438558216,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TISAK d.o.o.</item>
      <item>GOJKO UZELAC</item>
      <item>VJEROVNICI</item>
    </izvorni_sadrzaj>
    <derivirana_varijabla naziv="DomainObject.Predmet.SudioniciListNaziv_1">
      <item>FINA Regionalni centar Zagreb</item>
      <item>SAVA TISAK d.o.o.</item>
      <item>GOJKO UZELAC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SAVA TISAK d.o.o., OIB 02438558216, Drenovačka 2,10000 Zagreb</item>
      <item>GOJKO UZELAC, OIB 83543803151, Drenovačka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SAVA TISAK d.o.o., OIB 02438558216, Drenovačka 2,10000 Zagreb</item>
      <item>GOJKO UZELAC, OIB 83543803151, Drenovačka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02438558216</item>
      <item>, OIB 83543803151</item>
      <item>, OIB null</item>
    </izvorni_sadrzaj>
    <derivirana_varijabla naziv="DomainObject.Predmet.SudioniciListNazivOIB_1">
      <item>, OIB 85821130368</item>
      <item>, OIB 02438558216</item>
      <item>, OIB 83543803151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724</properties:Words>
  <properties:Characters>3907</properties:Characters>
  <properties:Lines>87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2017-11-27T10:02:00Z</dcterms:created>
  <dc:creator>novakb</dc:creator>
  <cp:lastModifiedBy>Ivana Stampf</cp:lastModifiedBy>
  <cp:lastPrinted>2017-11-27T10:41:00Z</cp:lastPrinted>
  <dcterms:modified xmlns:xsi="http://www.w3.org/2001/XMLSchema-instance" xsi:type="dcterms:W3CDTF">2017-11-27T10:43:00Z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