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dca8" w14:paraId="a0adca8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2460BB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St-1521/16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E828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42A8">
        <w:rPr>
          <w:rFonts w:hAnsi="Times New Roman" w:ascii="Times New Roman"/>
          <w:sz w:val="22"/>
          <w:szCs w:val="22"/>
          <w:lang w:val="hr-HR"/>
        </w:rPr>
        <w:t xml:space="preserve">BEKRIĆ-GRAĐENJE d.o.o., Makarska, Veliko Brdo 47A, OIB: 70191714811,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>
        <w:rPr>
          <w:rFonts w:hAnsi="Times New Roman" w:ascii="Times New Roman"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42A8">
        <w:rPr>
          <w:rFonts w:hAnsi="Times New Roman" w:ascii="Times New Roman"/>
          <w:sz w:val="22"/>
          <w:szCs w:val="22"/>
          <w:lang w:val="hr-HR"/>
        </w:rPr>
        <w:t>BEKRIĆ-GRAĐENJE d.o.o., Makarska, Veliko Brdo 47A, OIB: 70191714811</w:t>
      </w:r>
      <w:r w:rsidR="002C2296">
        <w:rPr>
          <w:rFonts w:hAnsi="Times New Roman" w:ascii="Times New Roman"/>
          <w:sz w:val="22"/>
          <w:szCs w:val="22"/>
          <w:lang w:val="hr-HR"/>
        </w:rPr>
        <w:t xml:space="preserve">. 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2460BB">
        <w:rPr>
          <w:rFonts w:hAnsi="Times New Roman" w:ascii="Times New Roman"/>
          <w:sz w:val="22"/>
          <w:szCs w:val="22"/>
          <w:lang w:val="hr-HR"/>
        </w:rPr>
        <w:t>28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460BB">
        <w:rPr>
          <w:rFonts w:hAnsi="Times New Roman" w:ascii="Times New Roman"/>
          <w:sz w:val="22"/>
          <w:szCs w:val="22"/>
          <w:lang w:val="hr-HR"/>
        </w:rPr>
        <w:t>lipnja 2016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42A8">
        <w:rPr>
          <w:rFonts w:hAnsi="Times New Roman" w:ascii="Times New Roman"/>
          <w:sz w:val="22"/>
          <w:szCs w:val="22"/>
          <w:lang w:val="hr-HR"/>
        </w:rPr>
        <w:t>BEKRIĆ-GRAĐENJE d.o.o., Makarska, Veliko Brdo 47A, OIB: 70191714811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2460BB">
        <w:rPr>
          <w:rFonts w:hAnsi="Times New Roman" w:ascii="Times New Roman"/>
          <w:sz w:val="22"/>
          <w:szCs w:val="22"/>
          <w:lang w:val="hr-HR"/>
        </w:rPr>
        <w:t>10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2460BB">
        <w:rPr>
          <w:rFonts w:hAnsi="Times New Roman" w:ascii="Times New Roman"/>
          <w:sz w:val="22"/>
          <w:szCs w:val="22"/>
          <w:lang w:val="hr-HR"/>
        </w:rPr>
        <w:t>10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C2296">
        <w:rPr>
          <w:rFonts w:hAnsi="Times New Roman" w:ascii="Times New Roman"/>
          <w:b/>
          <w:sz w:val="22"/>
          <w:szCs w:val="22"/>
          <w:lang w:val="hr-HR"/>
        </w:rPr>
        <w:t>10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D5001"/>
    <w:rsid w:val="001E03FC"/>
    <w:rsid w:val="002460BB"/>
    <w:rsid w:val="002C2296"/>
    <w:rsid w:val="00304101"/>
    <w:rsid w:val="003253E3"/>
    <w:rsid w:val="0035008C"/>
    <w:rsid w:val="00382676"/>
    <w:rsid w:val="0041704B"/>
    <w:rsid w:val="004C0F5C"/>
    <w:rsid w:val="00570513"/>
    <w:rsid w:val="00582430"/>
    <w:rsid w:val="006362A2"/>
    <w:rsid w:val="006942A8"/>
    <w:rsid w:val="00704DFA"/>
    <w:rsid w:val="00796C1C"/>
    <w:rsid w:val="00882276"/>
    <w:rsid w:val="008F4609"/>
    <w:rsid w:val="00925574"/>
    <w:rsid w:val="009376F9"/>
    <w:rsid w:val="009550F4"/>
    <w:rsid w:val="00985E4E"/>
    <w:rsid w:val="009B3D02"/>
    <w:rsid w:val="00B62126"/>
    <w:rsid w:val="00C3574E"/>
    <w:rsid w:val="00D26851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2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85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85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85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85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2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85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85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8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85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BEKRIĆ - GRAĐENJE društvo s ograničenom odgovornošću za trgovinu i građenje</izvorni_sadrzaj>
    <derivirana_varijabla naziv="DomainObject.Predmet.ProtustrankaFormated_1">  BEKRIĆ - GRAĐENJE društvo s ograničenom odgovornošću za trgovinu i građenje</derivirana_varijabla>
  </DomainObject.Predmet.ProtustrankaFormated>
  <DomainObject.Predmet.ProtustrankaFormatedOIB>
    <izvorni_sadrzaj>  BEKRIĆ - GRAĐENJE društvo s ograničenom odgovornošću za trgovinu i građenje, OIB 70191714811</izvorni_sadrzaj>
    <derivirana_varijabla naziv="DomainObject.Predmet.ProtustrankaFormatedOIB_1">  BEKRIĆ - GRAĐENJE društvo s ograničenom odgovornošću za trgovinu i građenje, OIB 70191714811</derivirana_varijabla>
  </DomainObject.Predmet.ProtustrankaFormatedOIB>
  <DomainObject.Predmet.ProtustrankaFormatedWithAdress>
    <izvorni_sadrzaj> BEKRIĆ - GRAĐENJE društvo s ograničenom odgovornošću za trgovinu i građenje, Veliko Brdo 47A, 21300 Makarska</izvorni_sadrzaj>
    <derivirana_varijabla naziv="DomainObject.Predmet.ProtustrankaFormatedWithAdress_1"> BEKRIĆ - GRAĐENJE društvo s ograničenom odgovornošću za trgovinu i građenje, Veliko Brdo 47A, 21300 Makarska</derivirana_varijabla>
  </DomainObject.Predmet.ProtustrankaFormatedWithAdress>
  <DomainObject.Predmet.ProtustrankaFormatedWithAdressOIB>
    <izvorni_sadrzaj> BEKRIĆ - GRAĐENJE društvo s ograničenom odgovornošću za trgovinu i građenje, OIB 70191714811, Veliko Brdo 47A, 21300 Makarska</izvorni_sadrzaj>
    <derivirana_varijabla naziv="DomainObject.Predmet.ProtustrankaFormatedWithAdressOIB_1"> BEKRIĆ - GRAĐENJE društvo s ograničenom odgovornošću za trgovinu i građenje, OIB 70191714811, Veliko Brdo 47A, 21300 Makarska</derivirana_varijabla>
  </DomainObject.Predmet.ProtustrankaFormatedWithAdressOIB>
  <DomainObject.Predmet.ProtustrankaWithAdress>
    <izvorni_sadrzaj>BEKRIĆ - GRAĐENJE društvo s ograničenom odgovornošću za trgovinu i građenje Veliko Brdo 47A, 21300 Makarska</izvorni_sadrzaj>
    <derivirana_varijabla naziv="DomainObject.Predmet.ProtustrankaWithAdress_1">BEKRIĆ - GRAĐENJE društvo s ograničenom odgovornošću za trgovinu i građenje Veliko Brdo 47A, 21300 Makarska</derivirana_varijabla>
  </DomainObject.Predmet.ProtustrankaWithAdress>
  <DomainObject.Predmet.ProtustrankaWithAdressOIB>
    <izvorni_sadrzaj>BEKRIĆ - GRAĐENJE društvo s ograničenom odgovornošću za trgovinu i građenje, OIB 70191714811, Veliko Brdo 47A, 21300 Makarska</izvorni_sadrzaj>
    <derivirana_varijabla naziv="DomainObject.Predmet.ProtustrankaWithAdressOIB_1">BEKRIĆ - GRAĐENJE društvo s ograničenom odgovornošću za trgovinu i građenje, OIB 70191714811, Veliko Brdo 47A, 21300 Makarska</derivirana_varijabla>
  </DomainObject.Predmet.ProtustrankaWithAdressOIB>
  <DomainObject.Predmet.ProtustrankaNazivFormated>
    <izvorni_sadrzaj>BEKRIĆ - GRAĐENJE društvo s ograničenom odgovornošću za trgovinu i građenje</izvorni_sadrzaj>
    <derivirana_varijabla naziv="DomainObject.Predmet.ProtustrankaNazivFormated_1">BEKRIĆ - GRAĐENJE društvo s ograničenom odgovornošću za trgovinu i građenje</derivirana_varijabla>
  </DomainObject.Predmet.ProtustrankaNazivFormated>
  <DomainObject.Predmet.ProtustrankaNazivFormatedOIB>
    <izvorni_sadrzaj>BEKRIĆ - GRAĐENJE društvo s ograničenom odgovornošću za trgovinu i građenje, OIB 70191714811</izvorni_sadrzaj>
    <derivirana_varijabla naziv="DomainObject.Predmet.ProtustrankaNazivFormatedOIB_1">BEKRIĆ - GRAĐENJE društvo s ograničenom odgovornošću za trgovinu i građenje, OIB 70191714811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106233.86</izvorni_sadrzaj>
    <derivirana_varijabla naziv="DomainObject.Predmet.TrenutnaVrijednost_1">106233.86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BEKRIĆ - GRAĐENJE društvo s ograničenom odgovornošću za trgovinu i građenje</item>
    </izvorni_sadrzaj>
    <derivirana_varijabla naziv="DomainObject.Predmet.ProtuStrankaListFormated_1">
      <item>BEKRIĆ - GRAĐENJE društvo s ograničenom odgovornošću za trgovinu i građenje</item>
    </derivirana_varijabla>
  </DomainObject.Predmet.ProtuStrankaListFormated>
  <DomainObject.Predmet.ProtuStrankaListFormatedOIB>
    <izvorni_sadrzaj>
      <item>BEKRIĆ - GRAĐENJE društvo s ograničenom odgovornošću za trgovinu i građenje, OIB 70191714811</item>
    </izvorni_sadrzaj>
    <derivirana_varijabla naziv="DomainObject.Predmet.ProtuStrankaListFormatedOIB_1">
      <item>BEKRIĆ - GRAĐENJE društvo s ograničenom odgovornošću za trgovinu i građenje, OIB 70191714811</item>
    </derivirana_varijabla>
  </DomainObject.Predmet.ProtuStrankaListFormatedOIB>
  <DomainObject.Predmet.ProtuStrankaListFormatedWithAdress>
    <izvorni_sadrzaj>
      <item>BEKRIĆ - GRAĐENJE društvo s ograničenom odgovornošću za trgovinu i građenje, Veliko Brdo 47A, 21300 Makarska</item>
    </izvorni_sadrzaj>
    <derivirana_varijabla naziv="DomainObject.Predmet.ProtuStrankaListFormatedWithAdress_1">
      <item>BEKRIĆ - GRAĐENJE društvo s ograničenom odgovornošću za trgovinu i građenje, Veliko Brdo 47A, 21300 Makarska</item>
    </derivirana_varijabla>
  </DomainObject.Predmet.ProtuStrankaListFormatedWithAdress>
  <DomainObject.Predmet.ProtuStrankaListFormatedWithAdressOIB>
    <izvorni_sadrzaj>
      <item>BEKRIĆ - GRAĐENJE društvo s ograničenom odgovornošću za trgovinu i građenje, OIB 70191714811, Veliko Brdo 47A, 21300 Makarska</item>
    </izvorni_sadrzaj>
    <derivirana_varijabla naziv="DomainObject.Predmet.ProtuStrankaListFormatedWithAdressOIB_1">
      <item>BEKRIĆ - GRAĐENJE društvo s ograničenom odgovornošću za trgovinu i građenje, OIB 70191714811, Veliko Brdo 47A, 21300 Makarska</item>
    </derivirana_varijabla>
  </DomainObject.Predmet.ProtuStrankaListFormatedWithAdressOIB>
  <DomainObject.Predmet.ProtuStrankaListNazivFormated>
    <izvorni_sadrzaj>
      <item>BEKRIĆ - GRAĐENJE društvo s ograničenom odgovornošću za trgovinu i građenje</item>
    </izvorni_sadrzaj>
    <derivirana_varijabla naziv="DomainObject.Predmet.ProtuStrankaListNazivFormated_1">
      <item>BEKRIĆ - GRAĐENJE društvo s ograničenom odgovornošću za trgovinu i građenje</item>
    </derivirana_varijabla>
  </DomainObject.Predmet.ProtuStrankaListNazivFormated>
  <DomainObject.Predmet.ProtuStrankaListNazivFormatedOIB>
    <izvorni_sadrzaj>
      <item>BEKRIĆ - GRAĐENJE društvo s ograničenom odgovornošću za trgovinu i građenje, OIB 70191714811</item>
    </izvorni_sadrzaj>
    <derivirana_varijabla naziv="DomainObject.Predmet.ProtuStrankaListNazivFormatedOIB_1">
      <item>BEKRIĆ - GRAĐENJE društvo s ograničenom odgovornošću za trgovinu i građenje, OIB 70191714811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BEKRIĆ - GRAĐENJE društvo s ograničenom odgovornošću za trgovinu i građenje</izvorni_sadrzaj>
    <derivirana_varijabla naziv="DomainObject.Predmet.ProtustrankaIDrugi_1">BEKRIĆ - GRAĐENJE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BEKRIĆ - GRAĐENJE društvo s ograničenom odgovornošću za trgovinu i građenje, OIB 70191714811, Veliko Brdo 47A, 21300 Makarska</izvorni_sadrzaj>
    <derivirana_varijabla naziv="DomainObject.Predmet.ProtustrankaIDrugiAdressOIB_1">BEKRIĆ - GRAĐENJE društvo s ograničenom odgovornošću za trgovinu i građenje, OIB 70191714811, Veliko Brdo 47A,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BEKRIĆ - GRAĐENJE društvo s ograničenom odgovornošću za trgovinu i građenje</item>
      <item>FINANCIJSKA AGENCIJA, RC SPLIT</item>
    </izvorni_sadrzaj>
    <derivirana_varijabla naziv="DomainObject.Predmet.SudioniciListNaziv_1">
      <item>BEKRIĆ - GRAĐENJE društvo s ograničenom odgovornošću za trgovinu i građenje</item>
      <item>FINANCIJSKA AGENCIJA, RC SPLIT</item>
    </derivirana_varijabla>
  </DomainObject.Predmet.SudioniciListNaziv>
  <DomainObject.Predmet.SudioniciListAdressOIB>
    <izvorni_sadrzaj>
      <item>BEKRIĆ - GRAĐENJE društvo s ograničenom odgovornošću za trgovinu i građenje, OIB 70191714811, Veliko Brdo 47A,21300 Makarska</item>
      <item>FINANCIJSKA AGENCIJA, RC SPLIT, OIB 85821130368, Mažuranićevo šetalište 24 b,21000 Split</item>
    </izvorni_sadrzaj>
    <derivirana_varijabla naziv="DomainObject.Predmet.SudioniciListAdressOIB_1">
      <item>BEKRIĆ - GRAĐENJE društvo s ograničenom odgovornošću za trgovinu i građenje, OIB 70191714811, Veliko Brdo 47A,21300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70191714811</item>
      <item>, OIB 85821130368</item>
    </izvorni_sadrzaj>
    <derivirana_varijabla naziv="DomainObject.Predmet.SudioniciListNazivOIB_1">
      <item>, OIB 70191714811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1652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2017-10-10T09:30:00Z</dcterms:created>
  <dc:creator>Diana Butigan Granić</dc:creator>
  <cp:lastModifiedBy>Mara Marčinko</cp:lastModifiedBy>
  <cp:lastPrinted>2017-10-10T10:26:00Z</cp:lastPrinted>
  <dcterms:modified xmlns:xsi="http://www.w3.org/2001/XMLSchema-instance" xsi:type="dcterms:W3CDTF">2017-10-10T11:21:00Z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