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3d2d" w14:paraId="4053d2d" w:rsidRDefault="00AE649C" w:rsidP="00FA5B5E" w:rsidR="00AE649C" w:rsidRPr="00B76F3C">
      <w:pPr>
        <w:pStyle w:val="Naslov3"/>
        <w15:collapsed w:val="false"/>
      </w:pPr>
    </w:p>
    <w:p w:rsidRDefault="00937FF9" w:rsidP="00BC7C9B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BC7C9B" w:rsidP="00BC7C9B" w:rsidR="00BC7C9B">
      <w:pPr>
        <w:jc w:val="right"/>
        <w:rPr>
          <w:b/>
        </w:rPr>
      </w:pPr>
      <w:r>
        <w:rPr>
          <w:b/>
        </w:rPr>
        <w:t>3 St-149/2016-45</w:t>
      </w:r>
    </w:p>
    <w:p w:rsidRDefault="00BC7C9B" w:rsidP="00BC7C9B" w:rsidR="00BC7C9B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POLJOOPSKRBA-BILOGORA d.o.o. u stečaju, Bjelovar, </w:t>
      </w:r>
      <w:proofErr w:type="spellStart"/>
      <w:r>
        <w:t>Masarykova</w:t>
      </w:r>
      <w:proofErr w:type="spellEnd"/>
      <w:r>
        <w:t xml:space="preserve"> 9, MBS 010037051, OIB 15910312612, dana 14.ožujka 2017. godine, donio je </w:t>
      </w:r>
    </w:p>
    <w:p w:rsidRDefault="00BC7C9B" w:rsidP="00BC7C9B" w:rsidR="00BC7C9B" w:rsidRPr="00BC7C9B">
      <w:pPr>
        <w:jc w:val="center"/>
        <w:rPr>
          <w:b/>
        </w:rPr>
      </w:pPr>
      <w:r>
        <w:rPr>
          <w:b/>
        </w:rPr>
        <w:t>Z A K L J U Č A K</w:t>
      </w:r>
    </w:p>
    <w:p w:rsidRDefault="00BC7C9B" w:rsidP="00BC7C9B" w:rsidR="00BC7C9B">
      <w:pPr>
        <w:jc w:val="both"/>
      </w:pPr>
      <w:r>
        <w:rPr>
          <w:b/>
        </w:rPr>
        <w:t xml:space="preserve">I. </w:t>
      </w:r>
      <w:r>
        <w:t xml:space="preserve">Predmet prodaje su nekretnine stečajnog dužnika POLJOOPSKRBA-BILOGORA d.d. u stečaju, Bjelovar, </w:t>
      </w:r>
      <w:proofErr w:type="spellStart"/>
      <w:r>
        <w:t>Masarykova</w:t>
      </w:r>
      <w:proofErr w:type="spellEnd"/>
      <w:r>
        <w:t xml:space="preserve"> 9 upisane u </w:t>
      </w:r>
      <w:proofErr w:type="spellStart"/>
      <w:r>
        <w:t>zk</w:t>
      </w:r>
      <w:proofErr w:type="spellEnd"/>
      <w:r>
        <w:t xml:space="preserve">. ul. br. 7437  k. o. grad Bjelovar 300934 </w:t>
      </w:r>
      <w:proofErr w:type="spellStart"/>
      <w:r>
        <w:t>kč</w:t>
      </w:r>
      <w:proofErr w:type="spellEnd"/>
      <w:r>
        <w:t xml:space="preserve">. br. 3497 jednokatna stambena zgrada i dvorište, površine 586 m2 po početnoj prodajnoj cijeni 544.000,00 kn. </w:t>
      </w:r>
    </w:p>
    <w:p w:rsidRDefault="00BC7C9B" w:rsidP="00BC7C9B" w:rsidR="00BC7C9B" w:rsidRPr="00BC7C9B">
      <w:pPr>
        <w:jc w:val="both"/>
        <w:rPr>
          <w:b/>
        </w:rPr>
      </w:pPr>
      <w:r>
        <w:rPr>
          <w:b/>
        </w:rPr>
        <w:t>II.</w:t>
      </w:r>
      <w:r>
        <w:t xml:space="preserve">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25. travnja 2017. godine u 9,30 sati.</w:t>
      </w:r>
    </w:p>
    <w:p w:rsidRDefault="00BC7C9B" w:rsidP="00BC7C9B" w:rsidR="00BC7C9B">
      <w:pPr>
        <w:jc w:val="both"/>
      </w:pPr>
      <w:r>
        <w:rPr>
          <w:b/>
        </w:rPr>
        <w:t xml:space="preserve">III. </w:t>
      </w:r>
      <w:r>
        <w:t>Uvjeti prodaje</w:t>
      </w:r>
    </w:p>
    <w:p w:rsidRDefault="00BC7C9B" w:rsidP="00BC7C9B" w:rsidR="00BC7C9B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BC7C9B" w:rsidP="00BC7C9B" w:rsidR="00BC7C9B">
      <w:pPr>
        <w:ind w:firstLine="708"/>
        <w:jc w:val="both"/>
      </w:pPr>
      <w:r>
        <w:t>2. Poreze, pristojbe i troškove nastale prodajom nekretnina dužan je platiti kupac.</w:t>
      </w:r>
    </w:p>
    <w:p w:rsidRDefault="00BC7C9B" w:rsidP="00BC7C9B" w:rsidR="00BC7C9B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BC7C9B" w:rsidP="00BC7C9B" w:rsidR="00BC7C9B">
      <w:pPr>
        <w:jc w:val="both"/>
      </w:pPr>
      <w:r>
        <w:rPr>
          <w:b/>
        </w:rPr>
        <w:t>IV.</w:t>
      </w:r>
      <w:r>
        <w:t xml:space="preserve"> Pravo nadmetanja imaju sve pravne i fizičke osobe, u skladu sa zakonskim propisima RH, a kao ponuditelji na usmenoj javnoj dražbi mogu sudjelovati osobe koje najkasnije do 24. travnja 2017. godine uplate osiguranje u visini 10% početne cijene utvrđene u točki I ovog zaključka, na račun Trgovačkog suda u Bjelovaru oznake: IBAN 6123900011300000630 s pozivom na broj 05 540-149-16.</w:t>
      </w:r>
    </w:p>
    <w:p w:rsidRDefault="00BC7C9B" w:rsidP="00BC7C9B" w:rsidR="00BC7C9B" w:rsidRPr="00BC7C9B">
      <w:pPr>
        <w:jc w:val="both"/>
      </w:pPr>
      <w:r>
        <w:t>Potvrdu o uplati osiguranja ponuditelj je dužan predočiti stečajnom sucu prije početka održavanja javne dražbe.</w:t>
      </w:r>
    </w:p>
    <w:p w:rsidRDefault="00BC7C9B" w:rsidP="00BC7C9B" w:rsidR="00BC7C9B" w:rsidRPr="00BC7C9B">
      <w:pPr>
        <w:jc w:val="both"/>
      </w:pPr>
      <w:r>
        <w:rPr>
          <w:b/>
        </w:rPr>
        <w:t>V.</w:t>
      </w:r>
      <w:r>
        <w:t xml:space="preserve">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BC7C9B" w:rsidP="00BC7C9B" w:rsidR="00BC7C9B">
      <w:pPr>
        <w:jc w:val="both"/>
      </w:pPr>
      <w:r>
        <w:rPr>
          <w:b/>
        </w:rPr>
        <w:t xml:space="preserve">VI.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BC7C9B" w:rsidP="00BC7C9B" w:rsidR="00BC7C9B">
      <w:pPr>
        <w:jc w:val="both"/>
      </w:pPr>
    </w:p>
    <w:p w:rsidRDefault="00BC7C9B" w:rsidP="00BC7C9B" w:rsidR="00BC7C9B">
      <w:pPr>
        <w:jc w:val="center"/>
      </w:pPr>
      <w:r>
        <w:t>-2-</w:t>
      </w:r>
    </w:p>
    <w:p w:rsidRDefault="00BC7C9B" w:rsidP="00BC7C9B" w:rsidR="00BC7C9B">
      <w:pPr>
        <w:jc w:val="right"/>
        <w:rPr>
          <w:b/>
        </w:rPr>
      </w:pPr>
      <w:r>
        <w:rPr>
          <w:b/>
        </w:rPr>
        <w:t>3 St-149/2016-45</w:t>
      </w:r>
    </w:p>
    <w:p w:rsidRDefault="00BC7C9B" w:rsidP="00BC7C9B" w:rsidR="00BC7C9B">
      <w:pPr>
        <w:jc w:val="both"/>
      </w:pPr>
      <w:r>
        <w:rPr>
          <w:b/>
        </w:rPr>
        <w:t xml:space="preserve">VII.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BC7C9B" w:rsidP="00BC7C9B" w:rsidR="00BC7C9B">
      <w:pPr>
        <w:jc w:val="both"/>
      </w:pPr>
      <w:r>
        <w:rPr>
          <w:b/>
        </w:rPr>
        <w:t>VIII.</w:t>
      </w:r>
      <w:r>
        <w:t xml:space="preserve"> Razgledanje imovine i uvid u procjene vrijednosti iste mogu se obaviti uz prethodni dogovor sa stečajnim upraviteljem na broj 098/343167.</w:t>
      </w:r>
    </w:p>
    <w:p w:rsidRDefault="00BC7C9B" w:rsidP="00BC7C9B" w:rsidR="00BC7C9B">
      <w:pPr>
        <w:jc w:val="center"/>
      </w:pPr>
      <w:r>
        <w:t>U Bjelovaru, 14. ožujka 2017. godine</w:t>
      </w:r>
    </w:p>
    <w:p w:rsidRDefault="00BC7C9B" w:rsidP="00BC7C9B" w:rsidR="00BC7C9B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BC7C9B" w:rsidP="00BC7C9B" w:rsidR="00BC7C9B">
      <w:pPr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  <w:bookmarkStart w:name="_GoBack" w:id="0"/>
      <w:bookmarkEnd w:id="0"/>
    </w:p>
    <w:p w:rsidRDefault="00BC7C9B" w:rsidP="00BC7C9B" w:rsidR="00BC7C9B">
      <w:pPr>
        <w:jc w:val="both"/>
      </w:pPr>
    </w:p>
    <w:p w:rsidRDefault="00BC7C9B" w:rsidP="00BC7C9B" w:rsidR="00BC7C9B">
      <w:pPr>
        <w:jc w:val="both"/>
      </w:pPr>
      <w:r>
        <w:rPr>
          <w:b/>
        </w:rPr>
        <w:t>POUKA O PRAVNOM LIJEKU</w:t>
      </w:r>
      <w:r>
        <w:t xml:space="preserve">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BC7C9B" w:rsidP="00BC7C9B" w:rsidR="00BC7C9B">
      <w:pPr>
        <w:jc w:val="both"/>
      </w:pPr>
    </w:p>
    <w:p w:rsidRDefault="00BC7C9B" w:rsidP="00BC7C9B" w:rsidR="00BC7C9B">
      <w:pPr>
        <w:jc w:val="both"/>
      </w:pPr>
      <w:proofErr w:type="spellStart"/>
      <w:r>
        <w:t>Rj</w:t>
      </w:r>
      <w:proofErr w:type="spellEnd"/>
      <w:r>
        <w:t>.</w:t>
      </w:r>
    </w:p>
    <w:p w:rsidRDefault="00BC7C9B" w:rsidP="00BC7C9B" w:rsidR="00BC7C9B">
      <w:pPr>
        <w:jc w:val="both"/>
      </w:pPr>
      <w:r>
        <w:t xml:space="preserve">Dna: stečajnom upravitelju - putem pošte i putem e-oglasne ploče </w:t>
      </w:r>
    </w:p>
    <w:p w:rsidRDefault="00BC7C9B" w:rsidP="00BC7C9B" w:rsidR="00BC7C9B">
      <w:pPr>
        <w:jc w:val="both"/>
      </w:pPr>
      <w:r>
        <w:t xml:space="preserve">         predlagatelju - putem e-oglasne ploče </w:t>
      </w:r>
    </w:p>
    <w:p w:rsidRDefault="00BC7C9B" w:rsidP="00BC7C9B" w:rsidR="00BC7C9B">
      <w:pPr>
        <w:jc w:val="both"/>
      </w:pPr>
      <w:r>
        <w:t xml:space="preserve">         e-oglasna ploča</w:t>
      </w:r>
    </w:p>
    <w:p w:rsidRDefault="00BC7C9B" w:rsidP="00BC7C9B" w:rsidR="00BC7C9B">
      <w:pPr>
        <w:jc w:val="both"/>
      </w:pPr>
      <w:proofErr w:type="spellStart"/>
      <w:r>
        <w:t>Bj</w:t>
      </w:r>
      <w:proofErr w:type="spellEnd"/>
      <w:r>
        <w:t>. 14.3.2017.</w:t>
      </w:r>
    </w:p>
    <w:p w:rsidRDefault="00BC7C9B" w:rsidP="00BC7C9B" w:rsidR="00BC7C9B"/>
    <w:p w:rsidRDefault="00BC7C9B" w:rsidP="00BC7C9B" w:rsidR="00BC7C9B"/>
    <w:p w:rsidRDefault="00CB0EA4" w:rsidP="00BC7C9B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C9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St-149/2016-45</izvorni_sadrzaj>
    <derivirana_varijabla naziv="DomainObject.Oznaka_1">St-149/2016-45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St-149/2016-45</izvorni_sadrzaj>
    <derivirana_varijabla naziv="DomainObject.PoslovniBrojDokumenta_1">St-149/2016-45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3B520-21B9-4910-AF0E-4426D3B3E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2619</properties:Characters>
  <properties:Lines>62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2017-03-14T08:17:00Z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St-149/2016-45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