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Republika Hrvatska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849e5de" w14:paraId="849e5de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776F48" w:rsidR="00CF7B33" w:rsidRPr="00CF7B33">
            <w:pPr>
              <w:jc w:val="right"/>
            </w:pPr>
            <w:r w:rsidRPr="00CF7B33">
              <w:t>Poslovni broj: 5 St-</w:t>
            </w:r>
            <w:r w:rsidR="00776F48">
              <w:t>92/18</w:t>
            </w:r>
            <w:r w:rsidR="00FE715E">
              <w:t>-</w:t>
            </w:r>
            <w:r>
              <w:t>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637444" w:rsidR="00637444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776F48">
        <w:t xml:space="preserve"> KOS ELEKTROINSTALACIJE j.d.o.o., Drenovec 109/A, Varaždinske Toplice, OIB: 99366493562, 21. ožujka</w:t>
      </w:r>
      <w:r w:rsidR="00CF7B33">
        <w:t xml:space="preserve">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CF7B33">
        <w:t xml:space="preserve"> </w:t>
      </w:r>
      <w:r w:rsidR="00776F48">
        <w:t>KOS ELEKTROINSTALACIJE j.d.o.o., Drenovec 109/A, Varaždinske Toplice, OIB: 99366493562</w:t>
      </w:r>
      <w:r w:rsidR="00740000">
        <w:t xml:space="preserve">, </w:t>
      </w:r>
      <w:r w:rsidR="00CB6C18">
        <w:t xml:space="preserve">iznosi </w:t>
      </w:r>
      <w:r w:rsidR="00776F48">
        <w:t>38.697,09</w:t>
      </w:r>
      <w:r w:rsidR="004872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FE715E">
        <w:t xml:space="preserve"> dužnika</w:t>
      </w:r>
      <w:r w:rsidR="00776F48">
        <w:t xml:space="preserve"> Marijan Kos, Drenovec, Drenovec 122, OIB: 29644470448</w:t>
      </w:r>
      <w:r w:rsidR="00CF7B33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776F48">
        <w:t xml:space="preserve"> podnese</w:t>
      </w:r>
      <w:r w:rsidR="00D60907">
        <w:t xml:space="preserve">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776F48">
        <w:t xml:space="preserve"> ne podnese</w:t>
      </w:r>
      <w:r>
        <w:t xml:space="preserve">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1F5BF6" w:rsidP="0081351D" w:rsidR="001F5BF6">
      <w:pPr>
        <w:jc w:val="both"/>
      </w:pP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776F48">
        <w:t>21. ožujka</w:t>
      </w:r>
      <w:r w:rsidR="001F5BF6">
        <w:t xml:space="preserve"> 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F949CB" w:rsidP="001F5BF6" w:rsidR="00F949CB" w:rsidRPr="006F44C4">
      <w:pPr>
        <w:jc w:val="both"/>
      </w:pP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07F" w:rsidR="007D407F">
      <w:r>
        <w:separator/>
      </w:r>
    </w:p>
  </w:endnote>
  <w:endnote w:id="0" w:type="continuationSeparator">
    <w:p w:rsidRDefault="007D407F" w:rsidR="007D4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07F" w:rsidR="007D407F">
      <w:r>
        <w:separator/>
      </w:r>
    </w:p>
  </w:footnote>
  <w:footnote w:id="0" w:type="continuationSeparator">
    <w:p w:rsidRDefault="007D407F" w:rsidR="007D40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5B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75CAF"/>
    <w:rsid w:val="0009315E"/>
    <w:rsid w:val="000C00E4"/>
    <w:rsid w:val="000D3AEC"/>
    <w:rsid w:val="000D41E5"/>
    <w:rsid w:val="000E1119"/>
    <w:rsid w:val="000E51F0"/>
    <w:rsid w:val="000F0403"/>
    <w:rsid w:val="0010211E"/>
    <w:rsid w:val="00106C14"/>
    <w:rsid w:val="0011336F"/>
    <w:rsid w:val="00113E7E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B6311"/>
    <w:rsid w:val="008D03CD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D0C5B"/>
    <w:rsid w:val="009E2798"/>
    <w:rsid w:val="009E3C97"/>
    <w:rsid w:val="009E56C9"/>
    <w:rsid w:val="00A00D9B"/>
    <w:rsid w:val="00A05A32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03265"/>
    <w:rsid w:val="00F10C2B"/>
    <w:rsid w:val="00F644E6"/>
    <w:rsid w:val="00F8229D"/>
    <w:rsid w:val="00F949CB"/>
    <w:rsid w:val="00FA2088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6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311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6311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6311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6311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6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311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6311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6311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6311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St-92/2018</izvorni_sadrzaj>
    <derivirana_varijabla naziv="DomainObject.Predmet.OznakaBroj_1">St-92/2018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 ELEKTROINSTALACIJE jednostavno društvo s ograničenom odgovornošću za uslužne djelatnosti zastupanog po punomoćniku Marijan Kos</izvorni_sadrzaj>
    <derivirana_varijabla naziv="DomainObject.Predmet.ProtustrankaFormated_1">  KOS ELEKTROINSTALACIJE jednostavno društvo s ograničenom odgovornošću za uslužne djelatnosti zastupanog po punomoćniku Marijan Kos</derivirana_varijabla>
  </DomainObject.Predmet.ProtustrankaFormated>
  <DomainObject.Predmet.ProtustrankaFormatedOIB>
    <izvorni_sadrzaj>  KOS ELEKTROINSTALACIJE jednostavno društvo s ograničenom odgovornošću za uslužne djelatnosti, OIB 99366493562 zastupanog po punomoćniku Marijan Kos</izvorni_sadrzaj>
    <derivirana_varijabla naziv="DomainObject.Predmet.ProtustrankaFormatedOIB_1">  KOS ELEKTROINSTALACIJE jednostavno društvo s ograničenom odgovornošću za uslužne djelatnosti, OIB 99366493562 zastupanog po punomoćniku Marijan Kos</derivirana_varijabla>
  </DomainObject.Predmet.ProtustrankaFormatedOIB>
  <DomainObject.Predmet.ProtustrankaFormatedWithAdress>
    <izvorni_sadrzaj> KOS ELEKTROINSTALACIJE jednostavno društvo s ograničenom odgovornošću za uslužne djelatnosti, Drenovec 109A, 42223 Drenovec zastupanog po punomoćniku Marijan Kos</izvorni_sadrzaj>
    <derivirana_varijabla naziv="DomainObject.Predmet.ProtustrankaFormatedWithAdress_1"> KOS ELEKTROINSTALACIJE jednostavno društvo s ograničenom odgovornošću za uslužne djelatnosti, Drenovec 109A, 42223 Drenovec zastupanog po punomoćniku Marijan Kos</derivirana_varijabla>
  </DomainObject.Predmet.ProtustrankaFormatedWithAdress>
  <DomainObject.Predmet.ProtustrankaFormatedWithAdressOIB>
    <izvorni_sadrzaj> KOS ELEKTROINSTALACIJE jednostavno društvo s ograničenom odgovornošću za uslužne djelatnosti, OIB 99366493562, Drenovec 109A, 42223 Drenovec zastupanog po punomoćniku Marijan Kos</izvorni_sadrzaj>
    <derivirana_varijabla naziv="DomainObject.Predmet.ProtustrankaFormatedWithAdressOIB_1"> KOS ELEKTROINSTALACIJE jednostavno društvo s ograničenom odgovornošću za uslužne djelatnosti, OIB 99366493562, Drenovec 109A, 42223 Drenovec zastupanog po punomoćniku Marijan Kos</derivirana_varijabla>
  </DomainObject.Predmet.ProtustrankaFormatedWithAdressOIB>
  <DomainObject.Predmet.ProtustrankaWithAdress>
    <izvorni_sadrzaj>KOS ELEKTROINSTALACIJE jednostavno društvo s ograničenom odgovornošću za uslužne djelatnosti Drenovec 109A, 42223 Drenovec</izvorni_sadrzaj>
    <derivirana_varijabla naziv="DomainObject.Predmet.ProtustrankaWithAdress_1">KOS ELEKTROINSTALACIJE jednostavno društvo s ograničenom odgovornošću za uslužne djelatnosti Drenovec 109A, 42223 Drenovec</derivirana_varijabla>
  </DomainObject.Predmet.ProtustrankaWithAdress>
  <DomainObject.Predmet.ProtustrankaWithAdressOIB>
    <izvorni_sadrzaj>KOS ELEKTROINSTALACIJE jednostavno društvo s ograničenom odgovornošću za uslužne djelatnosti, OIB 99366493562, Drenovec 109A, 42223 Drenovec</izvorni_sadrzaj>
    <derivirana_varijabla naziv="DomainObject.Predmet.ProtustrankaWithAdressOIB_1">KOS ELEKTROINSTALACIJE jednostavno društvo s ograničenom odgovornošću za uslužne djelatnosti, OIB 99366493562, Drenovec 109A, 42223 Drenovec</derivirana_varijabla>
  </DomainObject.Predmet.ProtustrankaWithAdressOIB>
  <DomainObject.Predmet.ProtustrankaNazivFormated>
    <izvorni_sadrzaj>KOS ELEKTROINSTALACIJE jednostavno društvo s ograničenom odgovornošću za uslužne djelatnosti</izvorni_sadrzaj>
    <derivirana_varijabla naziv="DomainObject.Predmet.ProtustrankaNazivFormated_1">KOS ELEKTROINSTALACIJE jednostavno društvo s ograničenom odgovornošću za uslužne djelatnosti</derivirana_varijabla>
  </DomainObject.Predmet.ProtustrankaNazivFormated>
  <DomainObject.Predmet.ProtustrankaNazivFormatedOIB>
    <izvorni_sadrzaj>KOS ELEKTROINSTALACIJE jednostavno društvo s ograničenom odgovornošću za uslužne djelatnosti, OIB 99366493562</izvorni_sadrzaj>
    <derivirana_varijabla naziv="DomainObject.Predmet.ProtustrankaNazivFormatedOIB_1">KOS ELEKTROINSTALACIJE jednostavno društvo s ograničenom odgovornošću za uslužne djelatnosti, OIB 99366493562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38697.09</izvorni_sadrzaj>
    <derivirana_varijabla naziv="DomainObject.Predmet.TrenutnaVrijednost_1">38697.09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KOS ELEKTROINSTALACIJE jednostavno društvo s ograničenom odgovornošću za uslužne djelatnosti zastupanog po punomoćniku Marijan Kos</item>
    </izvorni_sadrzaj>
    <derivirana_varijabla naziv="DomainObject.Predmet.ProtuStrankaListFormated_1">
      <item>KOS ELEKTROINSTALACIJE jednostavno društvo s ograničenom odgovornošću za uslužne djelatnosti zastupanog po punomoćniku Marijan Kos</item>
    </derivirana_varijabla>
  </DomainObject.Predmet.ProtuStrankaListFormated>
  <DomainObject.Predmet.ProtuStrankaListFormatedOIB>
    <izvorni_sadrzaj>
      <item>KOS ELEKTROINSTALACIJE jednostavno društvo s ograničenom odgovornošću za uslužne djelatnosti, OIB 99366493562 zastupanog po punomoćniku Marijan Kos</item>
    </izvorni_sadrzaj>
    <derivirana_varijabla naziv="DomainObject.Predmet.ProtuStrankaListFormatedOIB_1">
      <item>KOS ELEKTROINSTALACIJE jednostavno društvo s ograničenom odgovornošću za uslužne djelatnosti, OIB 99366493562 zastupanog po punomoćniku Marijan Kos</item>
    </derivirana_varijabla>
  </DomainObject.Predmet.ProtuStrankaListFormatedOIB>
  <DomainObject.Predmet.ProtuStrankaListFormatedWithAdress>
    <izvorni_sadrzaj>
      <item>KOS ELEKTROINSTALACIJE jednostavno društvo s ograničenom odgovornošću za uslužne djelatnosti, Drenovec 109A, 42223 Drenovec zastupanog po punomoćniku Marijan Kos</item>
    </izvorni_sadrzaj>
    <derivirana_varijabla naziv="DomainObject.Predmet.ProtuStrankaListFormatedWithAdress_1">
      <item>KOS ELEKTROINSTALACIJE jednostavno društvo s ograničenom odgovornošću za uslužne djelatnosti, Drenovec 109A, 42223 Drenovec zastupanog po punomoćniku Marijan Kos</item>
    </derivirana_varijabla>
  </DomainObject.Predmet.ProtuStrankaListFormatedWithAdress>
  <DomainObject.Predmet.ProtuStrankaListFormatedWithAdressOIB>
    <izvorni_sadrzaj>
      <item>KOS ELEKTROINSTALACIJE jednostavno društvo s ograničenom odgovornošću za uslužne djelatnosti, OIB 99366493562, Drenovec 109A, 42223 Drenovec zastupanog po punomoćniku Marijan Kos</item>
    </izvorni_sadrzaj>
    <derivirana_varijabla naziv="DomainObject.Predmet.ProtuStrankaListFormatedWithAdressOIB_1">
      <item>KOS ELEKTROINSTALACIJE jednostavno društvo s ograničenom odgovornošću za uslužne djelatnosti, OIB 99366493562, Drenovec 109A, 42223 Drenovec zastupanog po punomoćniku Marijan Kos</item>
    </derivirana_varijabla>
  </DomainObject.Predmet.ProtuStrankaListFormatedWithAdressOIB>
  <DomainObject.Predmet.ProtuStrankaListNazivFormated>
    <izvorni_sadrzaj>
      <item>KOS ELEKTROINSTALACIJE jednostavno društvo s ograničenom odgovornošću za uslužne djelatnosti</item>
    </izvorni_sadrzaj>
    <derivirana_varijabla naziv="DomainObject.Predmet.ProtuStrankaListNazivFormated_1">
      <item>KOS ELEKTROINSTALACIJE jednostavno društvo s ograničenom odgovornošću za uslužne djelatnosti</item>
    </derivirana_varijabla>
  </DomainObject.Predmet.ProtuStrankaListNazivFormated>
  <DomainObject.Predmet.ProtuStrankaListNazivFormatedOIB>
    <izvorni_sadrzaj>
      <item>KOS ELEKTROINSTALACIJE jednostavno društvo s ograničenom odgovornošću za uslužne djelatnosti, OIB 99366493562</item>
    </izvorni_sadrzaj>
    <derivirana_varijabla naziv="DomainObject.Predmet.ProtuStrankaListNazivFormatedOIB_1">
      <item>KOS ELEKTROINSTALACIJE jednostavno društvo s ograničenom odgovornošću za uslužne djelatnosti, OIB 99366493562</item>
    </derivirana_varijabla>
  </DomainObject.Predmet.ProtuStrankaListNazivFormatedOIB>
  <DomainObject.Predmet.OstaliListFormated>
    <izvorni_sadrzaj>
      <item>Sudski registar</item>
      <item>Marijan Kos punomoćnik sudionika u postupku KOS ELEKTROINSTALACIJE jednostavno društvo s ograničenom odgovornošću za uslužne djelatnosti</item>
    </izvorni_sadrzaj>
    <derivirana_varijabla naziv="DomainObject.Predmet.OstaliListFormated_1">
      <item>Sudski registar</item>
      <item>Marijan Kos punomoćnik sudionika u postupku KOS ELEKTROINSTALACIJE jednostavno društvo s ograničenom odgovornošću za uslužne djelatnosti</item>
    </derivirana_varijabla>
  </DomainObject.Predmet.OstaliListFormated>
  <DomainObject.Predmet.OstaliListFormatedOIB>
    <izvorni_sadrzaj>
      <item>Sudski registar</item>
      <item>Marijan Kos, OIB 29644470448 punomoćnik sudionika u postupku KOS ELEKTROINSTALACIJE jednostavno društvo s ograničenom odgovornošću za uslužne djelatnosti</item>
    </izvorni_sadrzaj>
    <derivirana_varijabla naziv="DomainObject.Predmet.OstaliListFormatedOIB_1">
      <item>Sudski registar</item>
      <item>Marijan Kos, OIB 29644470448 punomoćnik sudionika u postupku KOS ELEKTROINSTALACIJE jednostavno društvo s ograničenom odgovornošću za uslužne djelatnosti</item>
    </derivirana_varijabla>
  </DomainObject.Predmet.OstaliListFormatedOIB>
  <DomainObject.Predmet.OstaliListFormatedWithAdress>
    <izvorni_sadrzaj>
      <item>Sudski registar</item>
      <item>Marijan Kos, Drenovec 122, 42223 Drenovec punomoćnik sudionika u postupku KOS ELEKTROINSTALACIJE jednostavno društvo s ograničenom odgovornošću za uslužne djelatnosti</item>
    </izvorni_sadrzaj>
    <derivirana_varijabla naziv="DomainObject.Predmet.OstaliListFormatedWithAdress_1">
      <item>Sudski registar</item>
      <item>Marijan Kos, Drenovec 122, 42223 Drenovec punomoćnik sudionika u postupku KOS ELEKTROINSTALACIJE jednostavno društvo s ograničenom odgovornošću za uslužne djelatnosti</item>
    </derivirana_varijabla>
  </DomainObject.Predmet.OstaliListFormatedWithAdress>
  <DomainObject.Predmet.OstaliListFormatedWithAdressOIB>
    <izvorni_sadrzaj>
      <item>Sudski registar</item>
      <item>Marijan Kos, OIB 29644470448, Drenovec 122, 42223 Drenovec punomoćnik sudionika u postupku KOS ELEKTROINSTALACIJE jednostavno društvo s ograničenom odgovornošću za uslužne djelatnosti</item>
    </izvorni_sadrzaj>
    <derivirana_varijabla naziv="DomainObject.Predmet.OstaliListFormatedWithAdressOIB_1">
      <item>Sudski registar</item>
      <item>Marijan Kos, OIB 29644470448, Drenovec 122, 42223 Drenovec punomoćnik sudionika u postupku KOS ELEKTROINSTALACIJE jednostavno društvo s ograničenom odgovornošću za uslužne djelatnosti</item>
    </derivirana_varijabla>
  </DomainObject.Predmet.OstaliListFormatedWithAdressOIB>
  <DomainObject.Predmet.OstaliListNazivFormated>
    <izvorni_sadrzaj>
      <item>Sudski registar</item>
      <item>Marijan Kos</item>
    </izvorni_sadrzaj>
    <derivirana_varijabla naziv="DomainObject.Predmet.OstaliListNazivFormated_1">
      <item>Sudski registar</item>
      <item>Marijan Kos</item>
    </derivirana_varijabla>
  </DomainObject.Predmet.OstaliListNazivFormated>
  <DomainObject.Predmet.OstaliListNazivFormatedOIB>
    <izvorni_sadrzaj>
      <item>Sudski registar</item>
      <item>Marijan Kos, OIB 29644470448</item>
    </izvorni_sadrzaj>
    <derivirana_varijabla naziv="DomainObject.Predmet.OstaliListNazivFormatedOIB_1">
      <item>Sudski registar</item>
      <item>Marijan Kos, OIB 29644470448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KOS ELEKTROINSTALACIJE jednostavno društvo s ograničenom odgovornošću za uslužne djelatnosti</izvorni_sadrzaj>
    <derivirana_varijabla naziv="DomainObject.Predmet.ProtustrankaIDrugi_1">KOS ELEKTROINSTALACIJE jednostavno društvo s ograničenom odgovornošću za uslužne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KOS ELEKTROINSTALACIJE jednostavno društvo s ograničenom odgovornošću za uslužne djelatnosti, OIB 99366493562, Drenovec 109A, 42223 Drenovec</izvorni_sadrzaj>
    <derivirana_varijabla naziv="DomainObject.Predmet.ProtustrankaIDrugiAdressOIB_1">KOS ELEKTROINSTALACIJE jednostavno društvo s ograničenom odgovornošću za uslužne djelatnosti, OIB 99366493562, Drenovec 109A, 42223 Drenovec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KOS ELEKTROINSTALACIJE jednostavno društvo s ograničenom odgovornošću za uslužne djelatnosti</item>
      <item>Sudski registar</item>
      <item>Marijan Kos</item>
    </izvorni_sadrzaj>
    <derivirana_varijabla naziv="DomainObject.Predmet.SudioniciListNaziv_1">
      <item>Financijska agencija</item>
      <item>KOS ELEKTROINSTALACIJE jednostavno društvo s ograničenom odgovornošću za uslužne djelatnosti</item>
      <item>Sudski registar</item>
      <item>Marijan Kos</item>
    </derivirana_varijabla>
  </DomainObject.Predmet.SudioniciListNaziv>
  <DomainObject.Predmet.SudioniciListAdressOIB>
    <izvorni_sadrzaj>
      <item>Financijska agencija, OIB 85821130368, Ulica grada Vukovara 70,10000 Zagreb</item>
      <item>KOS ELEKTROINSTALACIJE jednostavno društvo s ograničenom odgovornošću za uslužne djelatnosti, OIB 99366493562, Drenovec 109A,42223 Drenovec</item>
      <item>Sudski registar</item>
      <item>Marijan Kos, OIB 29644470448, Drenovec 122,42223 Drenovec</item>
    </izvorni_sadrzaj>
    <derivirana_varijabla naziv="DomainObject.Predmet.SudioniciListAdressOIB_1">
      <item>Financijska agencija, OIB 85821130368, Ulica grada Vukovara 70,10000 Zagreb</item>
      <item>KOS ELEKTROINSTALACIJE jednostavno društvo s ograničenom odgovornošću za uslužne djelatnosti, OIB 99366493562, Drenovec 109A,42223 Drenovec</item>
      <item>Sudski registar</item>
      <item>Marijan Kos, OIB 29644470448, Drenovec 122,42223 Drenovec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99366493562</item>
      <item>, OIB null</item>
      <item>, OIB 29644470448</item>
    </izvorni_sadrzaj>
    <derivirana_varijabla naziv="DomainObject.Predmet.SudioniciListNazivOIB_1">
      <item>, OIB 85821130368</item>
      <item>, OIB 99366493562</item>
      <item>, OIB null</item>
      <item>, OIB 29644470448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8E117-9F06-4B1D-9593-41041721C8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1924</properties:Characters>
  <properties:Lines>51</properties:Lines>
  <properties:Paragraphs>15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2018-03-21T10:48:00Z</cp:lastPrinted>
  <dcterms:modified xmlns:xsi="http://www.w3.org/2001/XMLSchema-instance" xsi:type="dcterms:W3CDTF">2018-03-21T10:49:00Z</dcterms:modified>
  <cp:revision>130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(St-22-18-3 Oglas- pokreće se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