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8b72" w14:paraId="6338b72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29422E">
        <w:t xml:space="preserve">LU-MA HOME j.d.o.o. za proizvodnju, trgovinu i usluge, </w:t>
      </w:r>
      <w:proofErr w:type="spellStart"/>
      <w:r w:rsidR="0029422E">
        <w:t>Jablanovec</w:t>
      </w:r>
      <w:proofErr w:type="spellEnd"/>
      <w:r w:rsidR="0029422E">
        <w:t>, Petra Svačića 6, MBS: 080907777, OIB: 67176755739</w:t>
      </w:r>
      <w:r w:rsidRPr="00734978">
        <w:t xml:space="preserve">, dana </w:t>
      </w:r>
      <w:r w:rsidR="0029422E">
        <w:t>25. svibnja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894C25" w:rsidR="00894C25" w:rsidRPr="00734978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29422E">
        <w:t xml:space="preserve">LU-MA HOME j.d.o.o. za proizvodnju, trgovinu i usluge, </w:t>
      </w:r>
      <w:proofErr w:type="spellStart"/>
      <w:r w:rsidR="0029422E">
        <w:t>Jablanovec</w:t>
      </w:r>
      <w:proofErr w:type="spellEnd"/>
      <w:r w:rsidR="0029422E">
        <w:t>, Petra Svačića 6, MBS: 080907777, OIB: 67176755739</w:t>
      </w:r>
      <w:r w:rsidRPr="00734978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E55689" w:rsidP="00E55689" w:rsidR="00E55689">
      <w:pPr>
        <w:pStyle w:val="Odlomakpopisa"/>
        <w:numPr>
          <w:ilvl w:val="0"/>
          <w:numId w:val="15"/>
        </w:numPr>
        <w:jc w:val="both"/>
      </w:pPr>
      <w:r>
        <w:t xml:space="preserve">Za stečajnog upravitelja imenuje se Sanela </w:t>
      </w:r>
      <w:proofErr w:type="spellStart"/>
      <w:r>
        <w:t>Kučar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37, OIB: 97473612486.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29422E">
        <w:t xml:space="preserve">LU-MA HOME j.d.o.o. za proizvodnju, trgovinu i usluge, </w:t>
      </w:r>
      <w:proofErr w:type="spellStart"/>
      <w:r w:rsidR="0029422E">
        <w:t>Jablanovec</w:t>
      </w:r>
      <w:proofErr w:type="spellEnd"/>
      <w:r w:rsidR="0029422E">
        <w:t>, Petra Svačića 6, MBS: 080907777, OIB: 67176755739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34978">
        <w:t>2</w:t>
      </w:r>
      <w:r w:rsidR="0029422E">
        <w:t>8</w:t>
      </w:r>
      <w:r w:rsidR="00734978">
        <w:t>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C33D3D">
        <w:t xml:space="preserve">LU-MA HOME j.d.o.o. za proizvodnju, trgovinu i usluge, </w:t>
      </w:r>
      <w:proofErr w:type="spellStart"/>
      <w:r w:rsidR="00C33D3D">
        <w:t>Jablanovec</w:t>
      </w:r>
      <w:proofErr w:type="spellEnd"/>
      <w:r w:rsidR="00C33D3D">
        <w:t>, Petra Svačića 6, MBS: 080907777, OIB: 67176755739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9608C4">
        <w:t>18</w:t>
      </w:r>
      <w:r w:rsidR="00C33D3D">
        <w:t>1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2E0D6F" w:rsidP="002E0D6F" w:rsidR="002E0D6F">
      <w:pPr>
        <w:pStyle w:val="Tijeloteksta"/>
        <w:jc w:val="center"/>
        <w:rPr>
          <w:sz w:val="24"/>
        </w:rPr>
      </w:pPr>
      <w:r>
        <w:rPr>
          <w:sz w:val="24"/>
        </w:rPr>
        <w:t>U Osijeku 25. svibnja 2017.</w:t>
      </w:r>
    </w:p>
    <w:p w:rsidRDefault="002E0D6F" w:rsidP="002E0D6F" w:rsidR="002E0D6F">
      <w:pPr>
        <w:pStyle w:val="Tijeloteksta"/>
        <w:jc w:val="center"/>
        <w:rPr>
          <w:sz w:val="24"/>
        </w:rPr>
      </w:pPr>
    </w:p>
    <w:p w:rsidRDefault="002E0D6F" w:rsidP="002E0D6F" w:rsidR="002E0D6F">
      <w:pPr>
        <w:pStyle w:val="Tijeloteksta"/>
        <w:jc w:val="center"/>
        <w:rPr>
          <w:sz w:val="24"/>
        </w:rPr>
      </w:pPr>
    </w:p>
    <w:p w:rsidRDefault="002E0D6F" w:rsidP="002E0D6F" w:rsidR="002E0D6F">
      <w:pPr>
        <w:pStyle w:val="Tijeloteksta"/>
        <w:ind w:firstLine="708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STEČAJNI SUDAC</w:t>
      </w:r>
    </w:p>
    <w:p w:rsidRDefault="002E0D6F" w:rsidP="002E0D6F" w:rsidR="002E0D6F">
      <w:pPr>
        <w:pStyle w:val="Tijeloteksta"/>
        <w:ind w:firstLine="708" w:left="708"/>
        <w:jc w:val="left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mr. sc. Boris Vuković</w:t>
      </w:r>
    </w:p>
    <w:p w:rsidRDefault="002E0D6F" w:rsidP="002E0D6F" w:rsidR="002E0D6F">
      <w:pPr>
        <w:pStyle w:val="Tijeloteksta"/>
        <w:ind w:firstLine="708" w:left="708"/>
        <w:jc w:val="left"/>
        <w:rPr>
          <w:bCs/>
          <w:sz w:val="24"/>
        </w:rPr>
      </w:pPr>
    </w:p>
    <w:p w:rsidRDefault="002E0D6F" w:rsidP="002E0D6F" w:rsidR="002E0D6F">
      <w:pPr>
        <w:pStyle w:val="Tijeloteksta"/>
        <w:ind w:firstLine="708" w:left="708"/>
        <w:jc w:val="left"/>
        <w:rPr>
          <w:bCs/>
          <w:sz w:val="24"/>
        </w:rPr>
      </w:pPr>
    </w:p>
    <w:p w:rsidRDefault="002E0D6F" w:rsidP="002E0D6F" w:rsidR="002E0D6F">
      <w:pPr>
        <w:pStyle w:val="Tijeloteksta"/>
        <w:ind w:firstLine="708" w:left="708"/>
        <w:jc w:val="left"/>
        <w:rPr>
          <w:sz w:val="24"/>
        </w:rPr>
      </w:pPr>
    </w:p>
    <w:p w:rsidRDefault="002E0D6F" w:rsidP="002E0D6F" w:rsidR="002E0D6F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2E0D6F" w:rsidP="002E0D6F" w:rsidR="002E0D6F">
      <w:pPr>
        <w:pStyle w:val="Tijeloteksta"/>
        <w:jc w:val="left"/>
        <w:rPr>
          <w:sz w:val="24"/>
        </w:rPr>
      </w:pPr>
    </w:p>
    <w:p w:rsidRDefault="002E0D6F" w:rsidP="002E0D6F" w:rsidR="002E0D6F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2E0D6F" w:rsidP="002E0D6F" w:rsidR="002E0D6F">
      <w:pPr>
        <w:pStyle w:val="Tijeloteksta"/>
        <w:rPr>
          <w:sz w:val="24"/>
        </w:rPr>
      </w:pPr>
      <w:r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2E0D6F" w:rsidP="002E0D6F" w:rsidR="002E0D6F">
      <w:pPr>
        <w:pStyle w:val="Tijeloteksta"/>
        <w:jc w:val="left"/>
        <w:rPr>
          <w:sz w:val="24"/>
        </w:rPr>
      </w:pPr>
    </w:p>
    <w:p w:rsidRDefault="002E0D6F" w:rsidP="002E0D6F" w:rsidR="002E0D6F">
      <w:pPr>
        <w:pStyle w:val="Tijeloteksta"/>
        <w:jc w:val="left"/>
        <w:rPr>
          <w:sz w:val="24"/>
        </w:rPr>
      </w:pPr>
    </w:p>
    <w:p w:rsidRDefault="002E0D6F" w:rsidP="002E0D6F" w:rsidR="002E0D6F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2E0D6F" w:rsidP="002E0D6F" w:rsidR="002E0D6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16.6.2017.g.</w:t>
      </w:r>
    </w:p>
    <w:p w:rsidRDefault="002E0D6F" w:rsidP="002E0D6F" w:rsidR="002E0D6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0DD" w:rsidR="003F10DD">
      <w:r>
        <w:separator/>
      </w:r>
    </w:p>
  </w:endnote>
  <w:endnote w:id="0" w:type="continuationSeparator">
    <w:p w:rsidRDefault="003F10DD" w:rsidR="003F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0DD" w:rsidR="003F10DD">
      <w:r>
        <w:separator/>
      </w:r>
    </w:p>
  </w:footnote>
  <w:footnote w:id="0" w:type="continuationSeparator">
    <w:p w:rsidRDefault="003F10DD" w:rsidR="003F1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D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E294F">
      <w:t>7 St-18</w:t>
    </w:r>
    <w:r w:rsidR="001A6396">
      <w:t>1</w:t>
    </w:r>
    <w:r w:rsidR="00CE294F">
      <w:t>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A6396">
      <w:t>181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396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422E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0D6F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10DD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6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3D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94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5689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0D88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F29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F10D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0D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0D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D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D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9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F10D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0D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0D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D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D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13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01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16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LU-MA HOME j.d.o.o. za proizvodnju, trgovinu i usluge</izvorni_sadrzaj>
    <derivirana_varijabla naziv="DomainObject.Predmet.ProtustrankaFormated_1">  LU-MA HOME j.d.o.o. za proizvodnju, trgovinu i usluge</derivirana_varijabla>
  </DomainObject.Predmet.ProtustrankaFormated>
  <DomainObject.Predmet.ProtustrankaFormatedOIB>
    <izvorni_sadrzaj>  LU-MA HOME j.d.o.o. za proizvodnju, trgovinu i usluge, OIB 67176755739</izvorni_sadrzaj>
    <derivirana_varijabla naziv="DomainObject.Predmet.ProtustrankaFormatedOIB_1">  LU-MA HOME j.d.o.o. za proizvodnju, trgovinu i usluge, OIB 67176755739</derivirana_varijabla>
  </DomainObject.Predmet.ProtustrankaFormatedOIB>
  <DomainObject.Predmet.ProtustrankaFormatedWithAdress>
    <izvorni_sadrzaj> LU-MA HOME j.d.o.o. za proizvodnju, trgovinu i usluge, Petra Svačića 6, 10298 Jablanovec</izvorni_sadrzaj>
    <derivirana_varijabla naziv="DomainObject.Predmet.ProtustrankaFormatedWithAdress_1"> LU-MA HOME j.d.o.o. za proizvodnju, trgovinu i usluge, Petra Svačića 6, 10298 Jablanovec</derivirana_varijabla>
  </DomainObject.Predmet.ProtustrankaFormatedWithAdress>
  <DomainObject.Predmet.ProtustrankaFormatedWithAdressOIB>
    <izvorni_sadrzaj> LU-MA HOME j.d.o.o. za proizvodnju, trgovinu i usluge, OIB 67176755739, Petra Svačića 6, 10298 Jablanovec</izvorni_sadrzaj>
    <derivirana_varijabla naziv="DomainObject.Predmet.ProtustrankaFormatedWithAdressOIB_1"> LU-MA HOME j.d.o.o. za proizvodnju, trgovinu i usluge, OIB 67176755739, Petra Svačića 6, 10298 Jablanovec</derivirana_varijabla>
  </DomainObject.Predmet.ProtustrankaFormatedWithAdressOIB>
  <DomainObject.Predmet.ProtustrankaWithAdress>
    <izvorni_sadrzaj>LU-MA HOME j.d.o.o. za proizvodnju, trgovinu i usluge Petra Svačića 6, 10298 Jablanovec</izvorni_sadrzaj>
    <derivirana_varijabla naziv="DomainObject.Predmet.ProtustrankaWithAdress_1">LU-MA HOME j.d.o.o. za proizvodnju, trgovinu i usluge Petra Svačića 6, 10298 Jablanovec</derivirana_varijabla>
  </DomainObject.Predmet.ProtustrankaWithAdress>
  <DomainObject.Predmet.ProtustrankaWithAdressOIB>
    <izvorni_sadrzaj>LU-MA HOME j.d.o.o. za proizvodnju, trgovinu i usluge, OIB 67176755739, Petra Svačića 6, 10298 Jablanovec</izvorni_sadrzaj>
    <derivirana_varijabla naziv="DomainObject.Predmet.ProtustrankaWithAdressOIB_1">LU-MA HOME j.d.o.o. za proizvodnju, trgovinu i usluge, OIB 67176755739, Petra Svačića 6, 10298 Jablanovec</derivirana_varijabla>
  </DomainObject.Predmet.ProtustrankaWithAdressOIB>
  <DomainObject.Predmet.ProtustrankaNazivFormated>
    <izvorni_sadrzaj>LU-MA HOME j.d.o.o. za proizvodnju, trgovinu i usluge</izvorni_sadrzaj>
    <derivirana_varijabla naziv="DomainObject.Predmet.ProtustrankaNazivFormated_1">LU-MA HOME j.d.o.o. za proizvodnju, trgovinu i usluge</derivirana_varijabla>
  </DomainObject.Predmet.ProtustrankaNazivFormated>
  <DomainObject.Predmet.ProtustrankaNazivFormatedOIB>
    <izvorni_sadrzaj>LU-MA HOME j.d.o.o. za proizvodnju, trgovinu i usluge, OIB 67176755739</izvorni_sadrzaj>
    <derivirana_varijabla naziv="DomainObject.Predmet.ProtustrankaNazivFormatedOIB_1">LU-MA HOME j.d.o.o. za proizvodnju, trgovinu i usluge, OIB 67176755739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LU-MA HOME j.d.o.o. za proizvodnju, trgovinu i usluge</item>
    </izvorni_sadrzaj>
    <derivirana_varijabla naziv="DomainObject.Predmet.ProtuStrankaListFormated_1">
      <item>LU-MA HOME j.d.o.o. za proizvodnju, trgovinu i usluge</item>
    </derivirana_varijabla>
  </DomainObject.Predmet.ProtuStrankaListFormated>
  <DomainObject.Predmet.ProtuStrankaListFormatedOIB>
    <izvorni_sadrzaj>
      <item>LU-MA HOME j.d.o.o. za proizvodnju, trgovinu i usluge, OIB 67176755739</item>
    </izvorni_sadrzaj>
    <derivirana_varijabla naziv="DomainObject.Predmet.ProtuStrankaListFormatedOIB_1">
      <item>LU-MA HOME j.d.o.o. za proizvodnju, trgovinu i usluge, OIB 67176755739</item>
    </derivirana_varijabla>
  </DomainObject.Predmet.ProtuStrankaListFormatedOIB>
  <DomainObject.Predmet.ProtuStrankaListFormatedWithAdress>
    <izvorni_sadrzaj>
      <item>LU-MA HOME j.d.o.o. za proizvodnju, trgovinu i usluge, Petra Svačića 6, 10298 Jablanovec</item>
    </izvorni_sadrzaj>
    <derivirana_varijabla naziv="DomainObject.Predmet.ProtuStrankaListFormatedWithAdress_1">
      <item>LU-MA HOME j.d.o.o. za proizvodnju, trgovinu i usluge, Petra Svačića 6, 10298 Jablanovec</item>
    </derivirana_varijabla>
  </DomainObject.Predmet.ProtuStrankaListFormatedWithAdress>
  <DomainObject.Predmet.ProtuStrankaListFormatedWithAdressOIB>
    <izvorni_sadrzaj>
      <item>LU-MA HOME j.d.o.o. za proizvodnju, trgovinu i usluge, OIB 67176755739, Petra Svačića 6, 10298 Jablanovec</item>
    </izvorni_sadrzaj>
    <derivirana_varijabla naziv="DomainObject.Predmet.ProtuStrankaListFormatedWithAdressOIB_1">
      <item>LU-MA HOME j.d.o.o. za proizvodnju, trgovinu i usluge, OIB 67176755739, Petra Svačića 6, 10298 Jablanovec</item>
    </derivirana_varijabla>
  </DomainObject.Predmet.ProtuStrankaListFormatedWithAdressOIB>
  <DomainObject.Predmet.ProtuStrankaListNazivFormated>
    <izvorni_sadrzaj>
      <item>LU-MA HOME j.d.o.o. za proizvodnju, trgovinu i usluge</item>
    </izvorni_sadrzaj>
    <derivirana_varijabla naziv="DomainObject.Predmet.ProtuStrankaListNazivFormated_1">
      <item>LU-MA HOME j.d.o.o. za proizvodnju, trgovinu i usluge</item>
    </derivirana_varijabla>
  </DomainObject.Predmet.ProtuStrankaListNazivFormated>
  <DomainObject.Predmet.ProtuStrankaListNazivFormatedOIB>
    <izvorni_sadrzaj>
      <item>LU-MA HOME j.d.o.o. za proizvodnju, trgovinu i usluge, OIB 67176755739</item>
    </izvorni_sadrzaj>
    <derivirana_varijabla naziv="DomainObject.Predmet.ProtuStrankaListNazivFormatedOIB_1">
      <item>LU-MA HOME j.d.o.o. za proizvodnju, trgovinu i usluge, OIB 67176755739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LU-MA HOME j.d.o.o. za proizvodnju, trgovinu i usluge</izvorni_sadrzaj>
    <derivirana_varijabla naziv="DomainObject.Predmet.ProtustrankaIDrugi_1">LU-MA HOME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LU-MA HOME j.d.o.o. za proizvodnju, trgovinu i usluge, OIB 67176755739, Petra Svačića 6, 10298 Jablanovec</izvorni_sadrzaj>
    <derivirana_varijabla naziv="DomainObject.Predmet.ProtustrankaIDrugiAdressOIB_1">LU-MA HOME j.d.o.o. za proizvodnju, trgovinu i usluge, OIB 67176755739, Petra Svačića 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LU-MA HOME j.d.o.o. za proizvodnju, trgovinu i usluge</item>
      <item>FINA Regionalni centar Zagreb</item>
    </izvorni_sadrzaj>
    <derivirana_varijabla naziv="DomainObject.Predmet.SudioniciListNaziv_1">
      <item>LU-MA HOME j.d.o.o. za proizvodnju, trgovinu i usluge</item>
      <item>FINA Regionalni centar Zagreb</item>
    </derivirana_varijabla>
  </DomainObject.Predmet.SudioniciListNaziv>
  <DomainObject.Predmet.SudioniciListAdressOIB>
    <izvorni_sadrzaj>
      <item>LU-MA HOME j.d.o.o. za proizvodnju, trgovinu i usluge, OIB 67176755739, Petra Svačića 6,10298 Jablanovec</item>
      <item>FINA Regionalni centar Zagreb, OIB 85821130368, Trg svibanjskih žrtava 1995. br. 1,10000 Zagreb</item>
    </izvorni_sadrzaj>
    <derivirana_varijabla naziv="DomainObject.Predmet.SudioniciListAdressOIB_1">
      <item>LU-MA HOME j.d.o.o. za proizvodnju, trgovinu i usluge, OIB 67176755739, Petra Svačića 6,10298 Jablanovec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67176755739</item>
      <item>, OIB 85821130368</item>
    </izvorni_sadrzaj>
    <derivirana_varijabla naziv="DomainObject.Predmet.SudioniciListNazivOIB_1">
      <item>, OIB 67176755739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3CF87-82E9-4F3F-AF94-2EBFEB3E1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486</properties:Words>
  <properties:Characters>2633</properties:Characters>
  <properties:Lines>163</properties:Lines>
  <properties:Paragraphs>29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2017-05-25T09:00:00Z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