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da9b" w14:paraId="07bda9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8B7A8C">
        <w:rPr>
          <w:b/>
        </w:rPr>
        <w:t>142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756651">
        <w:rPr>
          <w:b/>
        </w:rPr>
        <w:t>AUTO ZGLOB d.o.o., OIB 21316650820, Hrvatskih branitelja 284, Stari Slatinik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756651">
        <w:t>15</w:t>
      </w:r>
      <w:r w:rsidR="005560DD">
        <w:t>.veljače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756651">
        <w:rPr>
          <w:b/>
        </w:rPr>
        <w:t>AUTO ZGLOB d.o.o., OIB 21316650820, Hrvatskih branitelja 284, Stari Slatinik</w:t>
      </w:r>
      <w:r w:rsidR="00756651">
        <w:t xml:space="preserve">, </w:t>
      </w:r>
      <w:r>
        <w:t xml:space="preserve">iznosi </w:t>
      </w:r>
      <w:r w:rsidR="00756651">
        <w:rPr>
          <w:b/>
        </w:rPr>
        <w:t>12.376,49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756651">
        <w:rPr>
          <w:b/>
        </w:rPr>
        <w:t xml:space="preserve">SNJEŽANA TOLIĆ, OIB 95341273204, Stari Slatinik, Hrvatskih branitelja 284,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756651">
        <w:rPr>
          <w:b/>
        </w:rPr>
        <w:t>142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756651">
        <w:t>15</w:t>
      </w:r>
      <w:r w:rsidR="005560DD">
        <w:t>.veljače 2018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835" w:rsidR="00B16835">
      <w:r>
        <w:separator/>
      </w:r>
    </w:p>
  </w:endnote>
  <w:endnote w:id="0" w:type="continuationSeparator">
    <w:p w:rsidRDefault="00B16835" w:rsidR="00B16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835" w:rsidR="00B16835">
      <w:r>
        <w:separator/>
      </w:r>
    </w:p>
  </w:footnote>
  <w:footnote w:id="0" w:type="continuationSeparator">
    <w:p w:rsidRDefault="00B16835" w:rsidR="00B168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062CC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3DF8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12376.49</izvorni_sadrzaj>
    <derivirana_varijabla naziv="DomainObject.Predmet.InicijalnaVrijednost_1">12376.49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AUTO ZGLOB d.o.o. za trgovinu i usluge</izvorni_sadrzaj>
    <derivirana_varijabla naziv="DomainObject.Predmet.ProtustrankaFormated_1">  AUTO ZGLOB d.o.o. za trgovinu i usluge</derivirana_varijabla>
  </DomainObject.Predmet.ProtustrankaFormated>
  <DomainObject.Predmet.ProtustrankaFormatedOIB>
    <izvorni_sadrzaj>  AUTO ZGLOB d.o.o. za trgovinu i usluge, OIB 21316650820</izvorni_sadrzaj>
    <derivirana_varijabla naziv="DomainObject.Predmet.ProtustrankaFormatedOIB_1">  AUTO ZGLOB d.o.o. za trgovinu i usluge, OIB 21316650820</derivirana_varijabla>
  </DomainObject.Predmet.ProtustrankaFormatedOIB>
  <DomainObject.Predmet.ProtustrankaFormatedWithAdress>
    <izvorni_sadrzaj> AUTO ZGLOB d.o.o. za trgovinu i usluge, Hrvatskih branitelja 284, 35252 Stari Slatinik</izvorni_sadrzaj>
    <derivirana_varijabla naziv="DomainObject.Predmet.ProtustrankaFormatedWithAdress_1"> AUTO ZGLOB d.o.o. za trgovinu i usluge, Hrvatskih branitelja 284, 35252 Stari Slatinik</derivirana_varijabla>
  </DomainObject.Predmet.ProtustrankaFormatedWithAdress>
  <DomainObject.Predmet.ProtustrankaFormatedWithAdressOIB>
    <izvorni_sadrzaj> AUTO ZGLOB d.o.o. za trgovinu i usluge, OIB 21316650820, Hrvatskih branitelja 284, 35252 Stari Slatinik</izvorni_sadrzaj>
    <derivirana_varijabla naziv="DomainObject.Predmet.ProtustrankaFormatedWithAdressOIB_1"> AUTO ZGLOB d.o.o. za trgovinu i usluge, OIB 21316650820, Hrvatskih branitelja 284, 35252 Stari Slatinik</derivirana_varijabla>
  </DomainObject.Predmet.ProtustrankaFormatedWithAdressOIB>
  <DomainObject.Predmet.ProtustrankaWithAdress>
    <izvorni_sadrzaj>AUTO ZGLOB d.o.o. za trgovinu i usluge Hrvatskih branitelja 284, 35252 Stari Slatinik</izvorni_sadrzaj>
    <derivirana_varijabla naziv="DomainObject.Predmet.ProtustrankaWithAdress_1">AUTO ZGLOB d.o.o. za trgovinu i usluge Hrvatskih branitelja 284, 35252 Stari Slatinik</derivirana_varijabla>
  </DomainObject.Predmet.ProtustrankaWithAdress>
  <DomainObject.Predmet.ProtustrankaWithAdressOIB>
    <izvorni_sadrzaj>AUTO ZGLOB d.o.o. za trgovinu i usluge, OIB 21316650820, Hrvatskih branitelja 284, 35252 Stari Slatinik</izvorni_sadrzaj>
    <derivirana_varijabla naziv="DomainObject.Predmet.ProtustrankaWithAdressOIB_1">AUTO ZGLOB d.o.o. za trgovinu i usluge, OIB 21316650820, Hrvatskih branitelja 284, 35252 Stari Slatinik</derivirana_varijabla>
  </DomainObject.Predmet.ProtustrankaWithAdressOIB>
  <DomainObject.Predmet.ProtustrankaNazivFormated>
    <izvorni_sadrzaj>AUTO ZGLOB d.o.o. za trgovinu i usluge</izvorni_sadrzaj>
    <derivirana_varijabla naziv="DomainObject.Predmet.ProtustrankaNazivFormated_1">AUTO ZGLOB d.o.o. za trgovinu i usluge</derivirana_varijabla>
  </DomainObject.Predmet.ProtustrankaNazivFormated>
  <DomainObject.Predmet.ProtustrankaNazivFormatedOIB>
    <izvorni_sadrzaj>AUTO ZGLOB d.o.o. za trgovinu i usluge, OIB 21316650820</izvorni_sadrzaj>
    <derivirana_varijabla naziv="DomainObject.Predmet.ProtustrankaNazivFormatedOIB_1">AUTO ZGLOB d.o.o. za trgovinu i usluge, OIB 21316650820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ZGLOB d.o.o. za trgovinu i usluge</item>
    </izvorni_sadrzaj>
    <derivirana_varijabla naziv="DomainObject.Predmet.ProtuStrankaListFormated_1">
      <item>AUTO ZGLOB d.o.o. za trgovinu i usluge</item>
    </derivirana_varijabla>
  </DomainObject.Predmet.ProtuStrankaListFormated>
  <DomainObject.Predmet.ProtuStrankaListFormatedOIB>
    <izvorni_sadrzaj>
      <item>AUTO ZGLOB d.o.o. za trgovinu i usluge, OIB 21316650820</item>
    </izvorni_sadrzaj>
    <derivirana_varijabla naziv="DomainObject.Predmet.ProtuStrankaListFormatedOIB_1">
      <item>AUTO ZGLOB d.o.o. za trgovinu i usluge, OIB 21316650820</item>
    </derivirana_varijabla>
  </DomainObject.Predmet.ProtuStrankaListFormatedOIB>
  <DomainObject.Predmet.ProtuStrankaListFormatedWithAdress>
    <izvorni_sadrzaj>
      <item>AUTO ZGLOB d.o.o. za trgovinu i usluge, Hrvatskih branitelja 284, 35252 Stari Slatinik</item>
    </izvorni_sadrzaj>
    <derivirana_varijabla naziv="DomainObject.Predmet.ProtuStrankaListFormatedWithAdress_1">
      <item>AUTO ZGLOB d.o.o. za trgovinu i usluge, Hrvatskih branitelja 284, 35252 Stari Slatinik</item>
    </derivirana_varijabla>
  </DomainObject.Predmet.ProtuStrankaListFormatedWithAdress>
  <DomainObject.Predmet.ProtuStrankaListFormatedWithAdressOIB>
    <izvorni_sadrzaj>
      <item>AUTO ZGLOB d.o.o. za trgovinu i usluge, OIB 21316650820, Hrvatskih branitelja 284, 35252 Stari Slatinik</item>
    </izvorni_sadrzaj>
    <derivirana_varijabla naziv="DomainObject.Predmet.ProtuStrankaListFormatedWithAdressOIB_1">
      <item>AUTO ZGLOB d.o.o. za trgovinu i usluge, OIB 21316650820, Hrvatskih branitelja 284, 35252 Stari Slatinik</item>
    </derivirana_varijabla>
  </DomainObject.Predmet.ProtuStrankaListFormatedWithAdressOIB>
  <DomainObject.Predmet.ProtuStrankaListNazivFormated>
    <izvorni_sadrzaj>
      <item>AUTO ZGLOB d.o.o. za trgovinu i usluge</item>
    </izvorni_sadrzaj>
    <derivirana_varijabla naziv="DomainObject.Predmet.ProtuStrankaListNazivFormated_1">
      <item>AUTO ZGLOB d.o.o. za trgovinu i usluge</item>
    </derivirana_varijabla>
  </DomainObject.Predmet.ProtuStrankaListNazivFormated>
  <DomainObject.Predmet.ProtuStrankaListNazivFormatedOIB>
    <izvorni_sadrzaj>
      <item>AUTO ZGLOB d.o.o. za trgovinu i usluge, OIB 21316650820</item>
    </izvorni_sadrzaj>
    <derivirana_varijabla naziv="DomainObject.Predmet.ProtuStrankaListNazivFormatedOIB_1">
      <item>AUTO ZGLOB d.o.o. za trgovinu i usluge, OIB 21316650820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ZGLOB d.o.o. za trgovinu i usluge</izvorni_sadrzaj>
    <derivirana_varijabla naziv="DomainObject.Predmet.ProtustrankaIDrugi_1">AUTO ZGLOB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ZGLOB d.o.o. za trgovinu i usluge, OIB 21316650820, Hrvatskih branitelja 284, 35252 Stari Slatinik</izvorni_sadrzaj>
    <derivirana_varijabla naziv="DomainObject.Predmet.ProtustrankaIDrugiAdressOIB_1">AUTO ZGLOB d.o.o. za trgovinu i usluge, OIB 21316650820, Hrvatskih branitelja 284,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ZGLOB d.o.o. za trgovinu i usluge</item>
    </izvorni_sadrzaj>
    <derivirana_varijabla naziv="DomainObject.Predmet.SudioniciListNaziv_1">
      <item>Financijska agencija</item>
      <item>AUTO ZGLOB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 ZGLOB d.o.o. za trgovinu i usluge, OIB 21316650820, Hrvatskih branitelja 284,35252 Stari Slatinik</item>
    </izvorni_sadrzaj>
    <derivirana_varijabla naziv="DomainObject.Predmet.SudioniciListAdressOIB_1">
      <item>Financijska agencija, OIB 85821130368, Ulica grada Vukovara 70,10000 Zagreb</item>
      <item>AUTO ZGLOB d.o.o. za trgovinu i usluge, OIB 21316650820, Hrvatskih branitelja 284,35252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21316650820</item>
    </izvorni_sadrzaj>
    <derivirana_varijabla naziv="DomainObject.Predmet.SudioniciListNazivOIB_1">
      <item>, OIB 85821130368</item>
      <item>, OIB 21316650820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364</properties:Words>
  <properties:Characters>2021</properties:Characters>
  <properties:Lines>51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2017-12-12T07:21:00Z</dcterms:created>
  <dc:creator>Korisnik</dc:creator>
  <cp:lastModifiedBy>wsadmin</cp:lastModifiedBy>
  <cp:lastPrinted>2018-02-08T13:06:00Z</cp:lastPrinted>
  <dcterms:modified xmlns:xsi="http://www.w3.org/2001/XMLSchema-instance" xsi:type="dcterms:W3CDTF">2018-02-15T11:57:00Z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