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d4c6" w14:paraId="5efd4c6" w:rsidRDefault="009B2E52" w:rsidP="009B2E52" w:rsidR="009B2E52" w:rsidRPr="00F139C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2E52" w:rsidP="009B2E52" w:rsidR="009B2E52" w:rsidRPr="00F139C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F139C4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9B2E52" w:rsidP="009B2E52" w:rsidR="009B2E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F139C4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9B2E52" w:rsidP="009B2E52" w:rsidR="009B2E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B2E52" w:rsidP="009B2E52" w:rsidR="009B2E52" w:rsidRPr="00F139C4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9B2E52" w:rsidP="009B2E52" w:rsidR="009B2E5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B2E52" w:rsidP="009B2E52" w:rsidR="009B2E52" w:rsidRPr="005D578C">
      <w:pPr>
        <w:jc w:val="center"/>
        <w:rPr>
          <w:rFonts w:cs="Times New Roman" w:eastAsia="Times New Roman"/>
          <w:szCs w:val="24"/>
        </w:rPr>
      </w:pPr>
    </w:p>
    <w:p w:rsidRDefault="009B2E52" w:rsidP="009B2E52" w:rsidR="009B2E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B2E52" w:rsidP="009B2E52" w:rsidR="009B2E52" w:rsidRPr="005D578C">
      <w:pPr>
        <w:rPr>
          <w:rFonts w:cs="Times New Roman" w:eastAsia="Times New Roman"/>
          <w:szCs w:val="24"/>
        </w:rPr>
      </w:pPr>
    </w:p>
    <w:p w:rsidRDefault="009B2E52" w:rsidP="009B2E52" w:rsidR="009B2E5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BASILISCO d. o. o. Rovinj, Montalbano 1, OIB 30273286291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130037576,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C239C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2016.</w:t>
      </w:r>
    </w:p>
    <w:p w:rsidRDefault="009B2E52" w:rsidP="009B2E52" w:rsidR="009B2E52" w:rsidRPr="005D578C">
      <w:pPr>
        <w:rPr>
          <w:rFonts w:cs="Times New Roman" w:eastAsia="Times New Roman"/>
          <w:szCs w:val="24"/>
        </w:rPr>
      </w:pPr>
    </w:p>
    <w:p w:rsidRDefault="009B2E52" w:rsidP="009B2E52" w:rsidR="009B2E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B2E52" w:rsidP="009B2E52" w:rsidR="009B2E52" w:rsidRPr="005D578C">
      <w:pPr>
        <w:rPr>
          <w:rFonts w:cs="Times New Roman" w:eastAsia="Times New Roman"/>
          <w:szCs w:val="24"/>
        </w:rPr>
      </w:pPr>
    </w:p>
    <w:p w:rsidRDefault="009B2E52" w:rsidP="009B2E52" w:rsidR="009B2E5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BASILISCO d. o. o. Rovinj, Montalbano 1, OIB 30273286291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130037576,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17.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9B2E52" w:rsidP="009B2E52" w:rsidR="009B2E52" w:rsidRPr="005D578C">
      <w:pPr>
        <w:rPr>
          <w:rFonts w:cs="Times New Roman" w:eastAsia="Times New Roman"/>
          <w:szCs w:val="24"/>
        </w:rPr>
      </w:pPr>
    </w:p>
    <w:p w:rsidRDefault="009B2E52" w:rsidP="009B2E52" w:rsidR="009B2E5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9B2E52" w:rsidP="009B2E52" w:rsidR="009B2E52">
      <w:pPr>
        <w:rPr>
          <w:rFonts w:cs="Times New Roman" w:eastAsia="Times New Roman"/>
          <w:szCs w:val="20"/>
        </w:rPr>
      </w:pPr>
    </w:p>
    <w:p w:rsidRDefault="009B2E52" w:rsidP="009B2E52" w:rsidR="009B2E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BASILISCO d. o. o. Rovinj, Montalbano 1, OIB 30273286291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130037576.</w:t>
      </w:r>
    </w:p>
    <w:p w:rsidRDefault="009B2E52" w:rsidP="009B2E52" w:rsidR="009B2E52">
      <w:pPr>
        <w:ind w:firstLine="709"/>
        <w:rPr>
          <w:rFonts w:cs="Times New Roman" w:eastAsia="Times New Roman"/>
          <w:szCs w:val="24"/>
        </w:rPr>
      </w:pPr>
    </w:p>
    <w:p w:rsidRDefault="009B2E52" w:rsidP="009B2E52" w:rsidR="009B2E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BASILISCO d. o. o. Rovinj, Montalbano 1, OIB 30273286291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130037576.</w:t>
      </w:r>
    </w:p>
    <w:p w:rsidRDefault="009B2E52" w:rsidP="009B2E52" w:rsidR="009B2E52">
      <w:pPr>
        <w:rPr>
          <w:rFonts w:cs="Times New Roman" w:eastAsia="Times New Roman"/>
          <w:szCs w:val="24"/>
        </w:rPr>
      </w:pPr>
    </w:p>
    <w:p w:rsidRDefault="009B2E52" w:rsidP="009B2E52" w:rsidR="009B2E52" w:rsidRPr="005D578C">
      <w:pPr>
        <w:rPr>
          <w:rFonts w:cs="Times New Roman" w:eastAsia="Times New Roman"/>
          <w:szCs w:val="24"/>
        </w:rPr>
      </w:pPr>
    </w:p>
    <w:p w:rsidRDefault="009B2E52" w:rsidP="009B2E52" w:rsidR="009B2E5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B2E52" w:rsidP="009B2E52" w:rsidR="009B2E52">
      <w:pPr>
        <w:ind w:firstLine="708"/>
        <w:rPr>
          <w:rFonts w:cs="Times New Roman" w:eastAsia="Times New Roman"/>
          <w:szCs w:val="24"/>
        </w:rPr>
      </w:pPr>
    </w:p>
    <w:p w:rsidRDefault="009B2E52" w:rsidP="009B2E52" w:rsidR="009B2E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BASILISCO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St-933/2015-3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B2E52" w:rsidP="009B2E52" w:rsidR="009B2E5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B2E52" w:rsidP="009B2E52" w:rsidR="009B2E52" w:rsidRPr="005D578C">
      <w:pPr>
        <w:rPr>
          <w:rFonts w:cs="Times New Roman" w:eastAsia="Times New Roman"/>
          <w:szCs w:val="24"/>
        </w:rPr>
      </w:pPr>
    </w:p>
    <w:p w:rsidRDefault="009B2E52" w:rsidP="009B2E52" w:rsidR="009B2E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C239C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B2E52" w:rsidP="009B2E52" w:rsidR="009B2E52">
      <w:pPr>
        <w:rPr>
          <w:rFonts w:cs="Times New Roman" w:eastAsia="Times New Roman"/>
          <w:szCs w:val="24"/>
        </w:rPr>
      </w:pPr>
    </w:p>
    <w:p w:rsidRDefault="009B2E52" w:rsidP="009B2E52" w:rsidR="009B2E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B2E52" w:rsidP="009B2E52" w:rsidR="009B2E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143241">
        <w:rPr>
          <w:rFonts w:cs="Times New Roman" w:eastAsia="Times New Roman"/>
          <w:szCs w:val="24"/>
        </w:rPr>
        <w:t>, v. r.</w:t>
      </w:r>
    </w:p>
    <w:p w:rsidRDefault="009B2E52" w:rsidP="009B2E52" w:rsidR="009B2E52">
      <w:pPr>
        <w:jc w:val="left"/>
        <w:rPr>
          <w:rFonts w:cs="Times New Roman" w:eastAsia="Times New Roman"/>
          <w:szCs w:val="24"/>
        </w:rPr>
      </w:pPr>
    </w:p>
    <w:p w:rsidRDefault="009B2E52" w:rsidP="009B2E52" w:rsidR="009B2E52" w:rsidRPr="005D578C">
      <w:pPr>
        <w:jc w:val="left"/>
        <w:rPr>
          <w:rFonts w:cs="Times New Roman" w:eastAsia="Times New Roman"/>
          <w:szCs w:val="24"/>
        </w:rPr>
      </w:pPr>
    </w:p>
    <w:p w:rsidRDefault="009B2E52" w:rsidP="009B2E52" w:rsidR="009B2E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B2E52" w:rsidP="009B2E52" w:rsidR="009B2E5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9B2E52" w:rsidP="009B2E52" w:rsidR="009B2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B2E52" w:rsidP="009B2E52" w:rsidR="009B2E52">
      <w:pPr>
        <w:rPr>
          <w:rFonts w:cs="Times New Roman" w:eastAsia="Times New Roman"/>
          <w:szCs w:val="24"/>
        </w:rPr>
      </w:pPr>
    </w:p>
    <w:p w:rsidRDefault="009B2E52" w:rsidP="009B2E52" w:rsidR="009B2E52" w:rsidRPr="005D578C">
      <w:pPr>
        <w:rPr>
          <w:rFonts w:cs="Times New Roman" w:eastAsia="Times New Roman"/>
          <w:szCs w:val="24"/>
        </w:rPr>
      </w:pPr>
    </w:p>
    <w:p w:rsidRDefault="009B2E52" w:rsidP="009B2E52" w:rsidR="009B2E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B2E52" w:rsidP="009B2E52" w:rsidR="009B2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B2E52" w:rsidP="009B2E52" w:rsidR="009B2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BASILISCO d. o. o. Rovinj, Montalbano 1,</w:t>
      </w:r>
    </w:p>
    <w:p w:rsidRDefault="009B2E52" w:rsidP="009B2E52" w:rsidR="009B2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Dario Maksić, Austrija, Klagenfurt, Steinacherstrasse 3</w:t>
      </w:r>
    </w:p>
    <w:p w:rsidRDefault="009B2E52" w:rsidP="009B2E52" w:rsidR="009B2E5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B2E52" w:rsidP="009B2E52" w:rsidR="009B2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B2E52" w:rsidP="009B2E52" w:rsidR="009B2E5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9B2E52" w:rsidP="009B2E52" w:rsidR="009B2E5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B2E52" w:rsidP="009B2E52" w:rsidR="009B2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B2E52" w:rsidP="009B2E52" w:rsidR="009B2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B2E52" w:rsidP="009B2E52" w:rsidR="009B2E52"/>
    <w:p w:rsidRDefault="009B2E52" w:rsidP="009B2E52" w:rsidR="009B2E52"/>
    <w:p w:rsidRDefault="009B2E52" w:rsidP="009B2E52" w:rsidR="009B2E52"/>
    <w:p w:rsidRDefault="00143241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E52" w:rsidP="009B2E52" w:rsidR="009B2E52">
      <w:r>
        <w:separator/>
      </w:r>
    </w:p>
  </w:endnote>
  <w:endnote w:id="0" w:type="continuationSeparator">
    <w:p w:rsidRDefault="009B2E52" w:rsidP="009B2E52" w:rsidR="009B2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E52" w:rsidP="009B2E52" w:rsidR="009B2E52">
      <w:r>
        <w:separator/>
      </w:r>
    </w:p>
  </w:footnote>
  <w:footnote w:id="0" w:type="continuationSeparator">
    <w:p w:rsidRDefault="009B2E52" w:rsidP="009B2E52" w:rsidR="009B2E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E52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4324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St-933/2015-5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E52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St-933/2015-5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7D9C"/>
    <w:rsid w:val="000329B3"/>
    <w:rsid w:val="00143241"/>
    <w:rsid w:val="003B7D9C"/>
    <w:rsid w:val="0075528E"/>
    <w:rsid w:val="0079403F"/>
    <w:rsid w:val="009B2E52"/>
    <w:rsid w:val="00C447AA"/>
    <w:rsid w:val="00EC239C"/>
    <w:rsid w:val="00F1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2E5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2E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B2E5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2E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2E5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E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E5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3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2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4324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432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432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2E5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2E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B2E5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2E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2E5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E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E5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3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2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4324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432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432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St-933/2015</izvorni_sadrzaj>
    <derivirana_varijabla naziv="DomainObject.Predmet.OznakaBroj_1">St-933/2015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BASILISCO d.o.o. ROVINJ</izvorni_sadrzaj>
    <derivirana_varijabla naziv="DomainObject.Predmet.ProtustrankaFormated_1">  BASILISCO d.o.o. ROVINJ</derivirana_varijabla>
  </DomainObject.Predmet.ProtustrankaFormated>
  <DomainObject.Predmet.ProtustrankaFormatedOIB>
    <izvorni_sadrzaj>  BASILISCO d.o.o. ROVINJ, OIB 30273286291</izvorni_sadrzaj>
    <derivirana_varijabla naziv="DomainObject.Predmet.ProtustrankaFormatedOIB_1">  BASILISCO d.o.o. ROVINJ, OIB 30273286291</derivirana_varijabla>
  </DomainObject.Predmet.ProtustrankaFormatedOIB>
  <DomainObject.Predmet.ProtustrankaFormatedWithAdress>
    <izvorni_sadrzaj> BASILISCO d.o.o. ROVINJ, Montalbano 1, 52210 Rovinj</izvorni_sadrzaj>
    <derivirana_varijabla naziv="DomainObject.Predmet.ProtustrankaFormatedWithAdress_1"> BASILISCO d.o.o. ROVINJ, Montalbano 1, 52210 Rovinj</derivirana_varijabla>
  </DomainObject.Predmet.ProtustrankaFormatedWithAdress>
  <DomainObject.Predmet.ProtustrankaFormatedWithAdressOIB>
    <izvorni_sadrzaj> BASILISCO d.o.o. ROVINJ, OIB 30273286291, Montalbano 1, 52210 Rovinj</izvorni_sadrzaj>
    <derivirana_varijabla naziv="DomainObject.Predmet.ProtustrankaFormatedWithAdressOIB_1"> BASILISCO d.o.o. ROVINJ, OIB 30273286291, Montalbano 1, 52210 Rovinj</derivirana_varijabla>
  </DomainObject.Predmet.ProtustrankaFormatedWithAdressOIB>
  <DomainObject.Predmet.ProtustrankaWithAdress>
    <izvorni_sadrzaj>BASILISCO d.o.o. ROVINJ Montalbano 1, 52210 Rovinj</izvorni_sadrzaj>
    <derivirana_varijabla naziv="DomainObject.Predmet.ProtustrankaWithAdress_1">BASILISCO d.o.o. ROVINJ Montalbano 1, 52210 Rovinj</derivirana_varijabla>
  </DomainObject.Predmet.ProtustrankaWithAdress>
  <DomainObject.Predmet.ProtustrankaWithAdressOIB>
    <izvorni_sadrzaj>BASILISCO d.o.o. ROVINJ, OIB 30273286291, Montalbano 1, 52210 Rovinj</izvorni_sadrzaj>
    <derivirana_varijabla naziv="DomainObject.Predmet.ProtustrankaWithAdressOIB_1">BASILISCO d.o.o. ROVINJ, OIB 30273286291, Montalbano 1, 52210 Rovinj</derivirana_varijabla>
  </DomainObject.Predmet.ProtustrankaWithAdressOIB>
  <DomainObject.Predmet.ProtustrankaNazivFormated>
    <izvorni_sadrzaj>BASILISCO d.o.o. ROVINJ</izvorni_sadrzaj>
    <derivirana_varijabla naziv="DomainObject.Predmet.ProtustrankaNazivFormated_1">BASILISCO d.o.o. ROVINJ</derivirana_varijabla>
  </DomainObject.Predmet.ProtustrankaNazivFormated>
  <DomainObject.Predmet.ProtustrankaNazivFormatedOIB>
    <izvorni_sadrzaj>BASILISCO d.o.o. ROVINJ, OIB 30273286291</izvorni_sadrzaj>
    <derivirana_varijabla naziv="DomainObject.Predmet.ProtustrankaNazivFormatedOIB_1">BASILISCO d.o.o. ROVINJ, OIB 30273286291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143078.98</izvorni_sadrzaj>
    <derivirana_varijabla naziv="DomainObject.Predmet.TrenutnaVrijednost_1">143078.98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BASILISCO d.o.o. ROVINJ</item>
    </izvorni_sadrzaj>
    <derivirana_varijabla naziv="DomainObject.Predmet.ProtuStrankaListFormated_1">
      <item>BASILISCO d.o.o. ROVINJ</item>
    </derivirana_varijabla>
  </DomainObject.Predmet.ProtuStrankaListFormated>
  <DomainObject.Predmet.ProtuStrankaListFormatedOIB>
    <izvorni_sadrzaj>
      <item>BASILISCO d.o.o. ROVINJ, OIB 30273286291</item>
    </izvorni_sadrzaj>
    <derivirana_varijabla naziv="DomainObject.Predmet.ProtuStrankaListFormatedOIB_1">
      <item>BASILISCO d.o.o. ROVINJ, OIB 30273286291</item>
    </derivirana_varijabla>
  </DomainObject.Predmet.ProtuStrankaListFormatedOIB>
  <DomainObject.Predmet.ProtuStrankaListFormatedWithAdress>
    <izvorni_sadrzaj>
      <item>BASILISCO d.o.o. ROVINJ, Montalbano 1, 52210 Rovinj</item>
    </izvorni_sadrzaj>
    <derivirana_varijabla naziv="DomainObject.Predmet.ProtuStrankaListFormatedWithAdress_1">
      <item>BASILISCO d.o.o. ROVINJ, Montalbano 1, 52210 Rovinj</item>
    </derivirana_varijabla>
  </DomainObject.Predmet.ProtuStrankaListFormatedWithAdress>
  <DomainObject.Predmet.ProtuStrankaListFormatedWithAdressOIB>
    <izvorni_sadrzaj>
      <item>BASILISCO d.o.o. ROVINJ, OIB 30273286291, Montalbano 1, 52210 Rovinj</item>
    </izvorni_sadrzaj>
    <derivirana_varijabla naziv="DomainObject.Predmet.ProtuStrankaListFormatedWithAdressOIB_1">
      <item>BASILISCO d.o.o. ROVINJ, OIB 30273286291, Montalbano 1, 52210 Rovinj</item>
    </derivirana_varijabla>
  </DomainObject.Predmet.ProtuStrankaListFormatedWithAdressOIB>
  <DomainObject.Predmet.ProtuStrankaListNazivFormated>
    <izvorni_sadrzaj>
      <item>BASILISCO d.o.o. ROVINJ</item>
    </izvorni_sadrzaj>
    <derivirana_varijabla naziv="DomainObject.Predmet.ProtuStrankaListNazivFormated_1">
      <item>BASILISCO d.o.o. ROVINJ</item>
    </derivirana_varijabla>
  </DomainObject.Predmet.ProtuStrankaListNazivFormated>
  <DomainObject.Predmet.ProtuStrankaListNazivFormatedOIB>
    <izvorni_sadrzaj>
      <item>BASILISCO d.o.o. ROVINJ, OIB 30273286291</item>
    </izvorni_sadrzaj>
    <derivirana_varijabla naziv="DomainObject.Predmet.ProtuStrankaListNazivFormatedOIB_1">
      <item>BASILISCO d.o.o. ROVINJ, OIB 30273286291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BASILISCO d.o.o. ROVINJ</izvorni_sadrzaj>
    <derivirana_varijabla naziv="DomainObject.Predmet.ProtustrankaIDrugi_1">BASILISCO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BASILISCO d.o.o. ROVINJ, OIB 30273286291, Montalbano 1, 52210 Rovinj</izvorni_sadrzaj>
    <derivirana_varijabla naziv="DomainObject.Predmet.ProtustrankaIDrugiAdressOIB_1">BASILISCO d.o.o. ROVINJ, OIB 30273286291, Montalbano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BASILISCO d.o.o. ROVINJ</item>
    </izvorni_sadrzaj>
    <derivirana_varijabla naziv="DomainObject.Predmet.SudioniciListNaziv_1">
      <item>FINANCIJSKA AGENCIJA, RC RIJEKA, PODRUŽNICA PULA, PULA</item>
      <item>BASILISCO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BASILISCO d.o.o. ROVINJ, OIB 30273286291, Montalbano 1,52210 Rovinj</item>
    </izvorni_sadrzaj>
    <derivirana_varijabla naziv="DomainObject.Predmet.SudioniciListAdressOIB_1">
      <item>FINANCIJSKA AGENCIJA, RC RIJEKA, PODRUŽNICA PULA, PULA, OIB 85821130368, Ulica grada Vukovara 70,Zagreb</item>
      <item>BASILISCO d.o.o. ROVINJ, OIB 30273286291, Montalbano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30273286291</item>
    </izvorni_sadrzaj>
    <derivirana_varijabla naziv="DomainObject.Predmet.SudioniciListNazivOIB_1">
      <item>, OIB 85821130368</item>
      <item>, OIB 30273286291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3055</properties:Characters>
  <properties:Lines>80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2016-03-15T11:39:00Z</dcterms:created>
  <dc:creator>Mihaela Kaligari</dc:creator>
  <dc:description/>
  <cp:keywords/>
  <cp:lastModifiedBy>Jasmina Matika</cp:lastModifiedBy>
  <cp:lastPrinted>2016-03-22T08:20:00Z</cp:lastPrinted>
  <dcterms:modified xmlns:xsi="http://www.w3.org/2001/XMLSchema-instance" xsi:type="dcterms:W3CDTF">2016-03-22T11:15:00Z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