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2c0e" w14:paraId="2962c0e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C701B8" w:rsidR="008F34AD" w:rsidRPr="00063D7A">
      <w:pPr>
        <w:jc w:val="both"/>
      </w:pPr>
      <w:r w:rsidRPr="00063D7A">
        <w:tab/>
      </w:r>
      <w:r w:rsidR="00090A50" w:rsidRPr="00063D7A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616633" w:rsidRPr="00CE5DAF">
        <w:t>NOVA CONSUL d.o.o. Umag, Augustina Vivode 22, OIB: 91605800474</w:t>
      </w:r>
      <w:r w:rsidR="00090A50" w:rsidRPr="00063D7A">
        <w:t xml:space="preserve">, </w:t>
      </w:r>
      <w:r w:rsidR="00616633">
        <w:t>07</w:t>
      </w:r>
      <w:r w:rsidR="002836F4" w:rsidRPr="00063D7A">
        <w:t xml:space="preserve">. </w:t>
      </w:r>
      <w:r w:rsidR="00616633">
        <w:t xml:space="preserve">srpnja </w:t>
      </w:r>
      <w:r w:rsidR="002836F4" w:rsidRPr="00063D7A">
        <w:t>2016.</w:t>
      </w:r>
    </w:p>
    <w:p w:rsidRDefault="00CC5545" w:rsidP="00350D95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dužnikom </w:t>
      </w:r>
      <w:r w:rsidR="00616633" w:rsidRPr="00CE5DAF">
        <w:t>NOVA CONSUL d.o.o. Umag, Augustina Vivode 22, OIB: 91605800474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616633">
        <w:t>732</w:t>
      </w:r>
      <w:r w:rsidR="002C5228" w:rsidRPr="00063D7A">
        <w:t>-</w:t>
      </w:r>
      <w:r w:rsidR="00B104D0" w:rsidRPr="00063D7A">
        <w:t>16</w:t>
      </w:r>
      <w:r w:rsidR="00CC5545" w:rsidRPr="00063D7A">
        <w:rPr>
          <w:bCs/>
        </w:rPr>
        <w:t xml:space="preserve">.  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>Rješenjem ovog suda posl.br. St-</w:t>
      </w:r>
      <w:r w:rsidR="00616633">
        <w:t>732</w:t>
      </w:r>
      <w:r w:rsidR="00F7557E" w:rsidRPr="00063D7A">
        <w:t>/16</w:t>
      </w:r>
      <w:r w:rsidR="00BA018B" w:rsidRPr="00063D7A">
        <w:t>-</w:t>
      </w:r>
      <w:r w:rsidR="00616633">
        <w:t>4</w:t>
      </w:r>
      <w:r w:rsidRPr="00063D7A">
        <w:t xml:space="preserve"> od </w:t>
      </w:r>
      <w:r w:rsidR="00616633">
        <w:t>11</w:t>
      </w:r>
      <w:r w:rsidR="00615064" w:rsidRPr="00063D7A">
        <w:t xml:space="preserve">. </w:t>
      </w:r>
      <w:r w:rsidR="00616633">
        <w:t xml:space="preserve">svibnja </w:t>
      </w:r>
      <w:r w:rsidR="00615064" w:rsidRPr="00063D7A">
        <w:t>2016. odlučeno je:</w:t>
      </w:r>
    </w:p>
    <w:p w:rsidRDefault="00615064" w:rsidP="00616633" w:rsidR="00616633" w:rsidRPr="00042A52">
      <w:pPr>
        <w:ind w:right="-2"/>
        <w:jc w:val="both"/>
      </w:pPr>
      <w:r w:rsidRPr="00063D7A">
        <w:t>„</w:t>
      </w:r>
      <w:r w:rsidR="00616633" w:rsidRPr="00042A52">
        <w:t>I.</w:t>
      </w:r>
      <w:r w:rsidR="00616633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616633" w:rsidRPr="00EB6C6F">
        <w:t xml:space="preserve">društvom </w:t>
      </w:r>
      <w:r w:rsidR="00616633" w:rsidRPr="00CE5DAF">
        <w:t>NOVA CONSUL d.o.o. Umag, Augustina Vivode 22, OIB: 91605800474</w:t>
      </w:r>
      <w:r w:rsidR="00616633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616633" w:rsidP="00616633" w:rsidR="00616633" w:rsidRPr="00042A52">
      <w:pPr>
        <w:ind w:right="-2"/>
        <w:jc w:val="both"/>
      </w:pPr>
      <w:r>
        <w:tab/>
        <w:t>07</w:t>
      </w:r>
      <w:r w:rsidRPr="00042A52">
        <w:t xml:space="preserve">. </w:t>
      </w:r>
      <w:r>
        <w:t>srpnja 2016. u 9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616633" w:rsidP="00616633" w:rsidR="00616633">
      <w:pPr>
        <w:ind w:right="-2"/>
        <w:jc w:val="both"/>
      </w:pPr>
      <w:r w:rsidRPr="00042A52">
        <w:t>na koje se pozivaju:</w:t>
      </w:r>
    </w:p>
    <w:p w:rsidRDefault="00616633" w:rsidP="00616633" w:rsidR="00616633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616633" w:rsidP="00616633" w:rsidR="00616633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616633" w:rsidP="00616633" w:rsidR="00616633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>
        <w:t>Ilija Ćosić</w:t>
      </w:r>
      <w:r w:rsidRPr="00CE5DAF">
        <w:t xml:space="preserve"> iz Zagreba, Petrovaradinska 71, OIB 76362147965</w:t>
      </w:r>
      <w:r>
        <w:t>.</w:t>
      </w:r>
    </w:p>
    <w:p w:rsidRDefault="00616633" w:rsidP="00616633" w:rsidR="00616633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616633" w:rsidP="00616633" w:rsidR="002836F4" w:rsidRPr="00063D7A">
      <w:pPr>
        <w:ind w:firstLine="708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2836F4" w:rsidP="002836F4" w:rsidR="002836F4" w:rsidRPr="00063D7A">
      <w:pPr>
        <w:ind w:firstLine="708"/>
        <w:jc w:val="both"/>
      </w:pPr>
      <w:r w:rsidRPr="00063D7A">
        <w:lastRenderedPageBreak/>
        <w:t>To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 xml:space="preserve">ova </w:t>
      </w:r>
      <w:r w:rsidR="00616633">
        <w:t>11</w:t>
      </w:r>
      <w:r w:rsidRPr="00063D7A">
        <w:t xml:space="preserve">. </w:t>
      </w:r>
      <w:r w:rsidR="00616633">
        <w:t xml:space="preserve">svibnja </w:t>
      </w:r>
      <w:r w:rsidRPr="00063D7A">
        <w:t xml:space="preserve">2016. godine, te se dostava smatra obavljenom istekom osmog dana od dana objave, sukladno čl. 12. st. 1. Stečajnog zakona. </w:t>
      </w:r>
    </w:p>
    <w:p w:rsidRDefault="008C2F77" w:rsidP="00BA018B" w:rsidR="00BA018B" w:rsidRPr="00063D7A">
      <w:pPr>
        <w:jc w:val="both"/>
      </w:pPr>
      <w:r w:rsidRPr="00063D7A">
        <w:tab/>
      </w:r>
    </w:p>
    <w:p w:rsidRDefault="00BA018B" w:rsidP="00AD58B8" w:rsidR="00323467" w:rsidRPr="00063D7A">
      <w:pPr>
        <w:jc w:val="both"/>
      </w:pPr>
      <w:r w:rsidRPr="00063D7A"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od </w:t>
      </w:r>
      <w:r w:rsidR="00616633">
        <w:t>07</w:t>
      </w:r>
      <w:r w:rsidR="00F7557E" w:rsidRPr="00063D7A">
        <w:t xml:space="preserve">. </w:t>
      </w:r>
      <w:r w:rsidR="00616633">
        <w:t xml:space="preserve">srpnja </w:t>
      </w:r>
      <w:r w:rsidR="00F7557E" w:rsidRPr="00063D7A">
        <w:t xml:space="preserve">2016.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imovinu, temeljem čl. 132. SZ-a, odlučeno je kao u izreci.</w:t>
      </w: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07</w:t>
      </w:r>
      <w:r w:rsidR="00FE408C" w:rsidRPr="00063D7A">
        <w:t xml:space="preserve">. </w:t>
      </w:r>
      <w:r w:rsidR="00616633">
        <w:t xml:space="preserve">srpnja </w:t>
      </w:r>
      <w:r w:rsidR="009C71BB" w:rsidRPr="00063D7A">
        <w:t>201</w:t>
      </w:r>
      <w:r w:rsidR="00B104D0" w:rsidRPr="00063D7A">
        <w:t>6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887A1A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B104D0" w:rsidRPr="00063D7A">
      <w:pPr>
        <w:jc w:val="both"/>
      </w:pPr>
      <w:r w:rsidRPr="00063D7A">
        <w:t xml:space="preserve">         </w:t>
      </w:r>
      <w:r w:rsidR="00B104D0" w:rsidRPr="00063D7A">
        <w:t xml:space="preserve">- ŽDO Pula </w:t>
      </w:r>
    </w:p>
    <w:p w:rsidRDefault="00B104D0" w:rsidP="002D2F98" w:rsidR="002D2F98" w:rsidRPr="00063D7A">
      <w:pPr>
        <w:jc w:val="both"/>
      </w:pPr>
      <w:r w:rsidRPr="00063D7A">
        <w:t xml:space="preserve">         </w:t>
      </w:r>
      <w:r w:rsidR="002D2F98" w:rsidRPr="00063D7A">
        <w:t>- e-oglasna ploča suda</w:t>
      </w:r>
      <w:r w:rsidR="00FE408C" w:rsidRPr="00063D7A">
        <w:t xml:space="preserve"> </w:t>
      </w:r>
      <w:r w:rsidR="00616633">
        <w:t>07</w:t>
      </w:r>
      <w:r w:rsidR="00BA018B" w:rsidRPr="00063D7A">
        <w:t xml:space="preserve">. </w:t>
      </w:r>
      <w:r w:rsidR="00616633">
        <w:t xml:space="preserve">srpnja </w:t>
      </w:r>
      <w:r w:rsidR="00BA018B" w:rsidRPr="00063D7A">
        <w:t>2016.</w:t>
      </w:r>
      <w:r w:rsidR="00976974" w:rsidRPr="00063D7A">
        <w:t xml:space="preserve"> </w:t>
      </w:r>
      <w:r w:rsidR="002D2F98" w:rsidRPr="00063D7A">
        <w:t>(čl. 1</w:t>
      </w:r>
      <w:r w:rsidR="00C66020" w:rsidRPr="00063D7A">
        <w:t>3</w:t>
      </w:r>
      <w:r w:rsidR="002D2F98" w:rsidRPr="00063D7A">
        <w:t xml:space="preserve">2. st. </w:t>
      </w:r>
      <w:r w:rsidR="00C66020" w:rsidRPr="00063D7A">
        <w:t>3</w:t>
      </w:r>
      <w:r w:rsidR="002D2F98" w:rsidRPr="00063D7A">
        <w:t>. S</w:t>
      </w:r>
      <w:r w:rsidR="00C66020" w:rsidRPr="00063D7A">
        <w:t>Z-a</w:t>
      </w:r>
      <w:r w:rsidR="002D2F98" w:rsidRPr="00063D7A">
        <w:t>)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A05" w:rsidR="00A53A05">
      <w:r>
        <w:separator/>
      </w:r>
    </w:p>
  </w:endnote>
  <w:endnote w:id="0" w:type="continuationSeparator">
    <w:p w:rsidRDefault="00A53A05" w:rsidR="00A53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A05" w:rsidR="00A53A05">
      <w:r>
        <w:separator/>
      </w:r>
    </w:p>
  </w:footnote>
  <w:footnote w:id="0" w:type="continuationSeparator">
    <w:p w:rsidRDefault="00A53A05" w:rsidR="00A53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7A1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15064" w:rsidRPr="00615064">
      <w:rPr>
        <w:sz w:val="23"/>
        <w:szCs w:val="23"/>
      </w:rPr>
      <w:t>Posl. br. 10 St-</w:t>
    </w:r>
    <w:r w:rsidR="00616633">
      <w:rPr>
        <w:sz w:val="23"/>
        <w:szCs w:val="23"/>
      </w:rPr>
      <w:t>732</w:t>
    </w:r>
    <w:r w:rsidR="00615064" w:rsidRPr="00615064">
      <w:rPr>
        <w:sz w:val="23"/>
        <w:szCs w:val="23"/>
      </w:rPr>
      <w:t>/16-</w:t>
    </w:r>
    <w:r w:rsidR="00877EBF">
      <w:rPr>
        <w:sz w:val="23"/>
        <w:szCs w:val="23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616633">
      <w:rPr>
        <w:sz w:val="23"/>
        <w:szCs w:val="23"/>
      </w:rPr>
      <w:t>732</w:t>
    </w:r>
    <w:r w:rsidR="00AC4D95" w:rsidRPr="00AC4D95">
      <w:rPr>
        <w:sz w:val="23"/>
        <w:szCs w:val="23"/>
      </w:rPr>
      <w:t>/16-</w:t>
    </w:r>
    <w:r w:rsidR="00877EBF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00698"/>
    <w:rsid w:val="00126BB4"/>
    <w:rsid w:val="001462F8"/>
    <w:rsid w:val="00177F7C"/>
    <w:rsid w:val="001A0D4C"/>
    <w:rsid w:val="001A6A20"/>
    <w:rsid w:val="001A6A9D"/>
    <w:rsid w:val="001B1D09"/>
    <w:rsid w:val="001B28EA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87A1A"/>
    <w:rsid w:val="00895A41"/>
    <w:rsid w:val="008A2706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3A05"/>
    <w:rsid w:val="00A551C4"/>
    <w:rsid w:val="00A568DC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87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87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CONSUL d.o.o. UMAG</izvorni_sadrzaj>
    <derivirana_varijabla naziv="DomainObject.Predmet.ProtustrankaFormated_1">  NOVA CONSUL d.o.o. UMAG</derivirana_varijabla>
  </DomainObject.Predmet.ProtustrankaFormated>
  <DomainObject.Predmet.ProtustrankaFormatedOIB>
    <izvorni_sadrzaj>  NOVA CONSUL d.o.o. UMAG, OIB 91605800474</izvorni_sadrzaj>
    <derivirana_varijabla naziv="DomainObject.Predmet.ProtustrankaFormatedOIB_1">  NOVA CONSUL d.o.o. UMAG, OIB 91605800474</derivirana_varijabla>
  </DomainObject.Predmet.ProtustrankaFormatedOIB>
  <DomainObject.Predmet.ProtustrankaFormatedWithAdress>
    <izvorni_sadrzaj> NOVA CONSUL d.o.o. UMAG, Augustina Vivode 22, 52470 Umag</izvorni_sadrzaj>
    <derivirana_varijabla naziv="DomainObject.Predmet.ProtustrankaFormatedWithAdress_1"> NOVA CONSUL d.o.o. UMAG, Augustina Vivode 22, 52470 Umag</derivirana_varijabla>
  </DomainObject.Predmet.ProtustrankaFormatedWithAdress>
  <DomainObject.Predmet.ProtustrankaFormatedWithAdressOIB>
    <izvorni_sadrzaj> NOVA CONSUL d.o.o. UMAG, OIB 91605800474, Augustina Vivode 22, 52470 Umag</izvorni_sadrzaj>
    <derivirana_varijabla naziv="DomainObject.Predmet.ProtustrankaFormatedWithAdressOIB_1"> NOVA CONSUL d.o.o. UMAG, OIB 91605800474, Augustina Vivode 22, 52470 Umag</derivirana_varijabla>
  </DomainObject.Predmet.ProtustrankaFormatedWithAdressOIB>
  <DomainObject.Predmet.ProtustrankaWithAdress>
    <izvorni_sadrzaj>NOVA CONSUL d.o.o. UMAG Augustina Vivode 22, 52470 Umag</izvorni_sadrzaj>
    <derivirana_varijabla naziv="DomainObject.Predmet.ProtustrankaWithAdress_1">NOVA CONSUL d.o.o. UMAG Augustina Vivode 22, 52470 Umag</derivirana_varijabla>
  </DomainObject.Predmet.ProtustrankaWithAdress>
  <DomainObject.Predmet.ProtustrankaWithAdressOIB>
    <izvorni_sadrzaj>NOVA CONSUL d.o.o. UMAG, OIB 91605800474, Augustina Vivode 22, 52470 Umag</izvorni_sadrzaj>
    <derivirana_varijabla naziv="DomainObject.Predmet.ProtustrankaWithAdressOIB_1">NOVA CONSUL d.o.o. UMAG, OIB 91605800474, Augustina Vivode 22, 52470 Umag</derivirana_varijabla>
  </DomainObject.Predmet.ProtustrankaWithAdressOIB>
  <DomainObject.Predmet.ProtustrankaNazivFormated>
    <izvorni_sadrzaj>NOVA CONSUL d.o.o. UMAG</izvorni_sadrzaj>
    <derivirana_varijabla naziv="DomainObject.Predmet.ProtustrankaNazivFormated_1">NOVA CONSUL d.o.o. UMAG</derivirana_varijabla>
  </DomainObject.Predmet.ProtustrankaNazivFormated>
  <DomainObject.Predmet.ProtustrankaNazivFormatedOIB>
    <izvorni_sadrzaj>NOVA CONSUL d.o.o. UMAG, OIB 91605800474</izvorni_sadrzaj>
    <derivirana_varijabla naziv="DomainObject.Predmet.ProtustrankaNazivFormatedOIB_1">NOVA CONSUL d.o.o. UMAG, OIB 91605800474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300837.29</izvorni_sadrzaj>
    <derivirana_varijabla naziv="DomainObject.Predmet.TrenutnaVrijednost_1">300837.29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CONSUL d.o.o. UMAG</item>
    </izvorni_sadrzaj>
    <derivirana_varijabla naziv="DomainObject.Predmet.ProtuStrankaListFormated_1">
      <item>NOVA CONSUL d.o.o. UMAG</item>
    </derivirana_varijabla>
  </DomainObject.Predmet.ProtuStrankaListFormated>
  <DomainObject.Predmet.ProtuStrankaListFormatedOIB>
    <izvorni_sadrzaj>
      <item>NOVA CONSUL d.o.o. UMAG, OIB 91605800474</item>
    </izvorni_sadrzaj>
    <derivirana_varijabla naziv="DomainObject.Predmet.ProtuStrankaListFormatedOIB_1">
      <item>NOVA CONSUL d.o.o. UMAG, OIB 91605800474</item>
    </derivirana_varijabla>
  </DomainObject.Predmet.ProtuStrankaListFormatedOIB>
  <DomainObject.Predmet.ProtuStrankaListFormatedWithAdress>
    <izvorni_sadrzaj>
      <item>NOVA CONSUL d.o.o. UMAG, Augustina Vivode 22, 52470 Umag</item>
    </izvorni_sadrzaj>
    <derivirana_varijabla naziv="DomainObject.Predmet.ProtuStrankaListFormatedWithAdress_1">
      <item>NOVA CONSUL d.o.o. UMAG, Augustina Vivode 22, 52470 Umag</item>
    </derivirana_varijabla>
  </DomainObject.Predmet.ProtuStrankaListFormatedWithAdress>
  <DomainObject.Predmet.ProtuStrankaListFormatedWithAdressOIB>
    <izvorni_sadrzaj>
      <item>NOVA CONSUL d.o.o. UMAG, OIB 91605800474, Augustina Vivode 22, 52470 Umag</item>
    </izvorni_sadrzaj>
    <derivirana_varijabla naziv="DomainObject.Predmet.ProtuStrankaListFormatedWithAdressOIB_1">
      <item>NOVA CONSUL d.o.o. UMAG, OIB 91605800474, Augustina Vivode 22, 52470 Umag</item>
    </derivirana_varijabla>
  </DomainObject.Predmet.ProtuStrankaListFormatedWithAdressOIB>
  <DomainObject.Predmet.ProtuStrankaListNazivFormated>
    <izvorni_sadrzaj>
      <item>NOVA CONSUL d.o.o. UMAG</item>
    </izvorni_sadrzaj>
    <derivirana_varijabla naziv="DomainObject.Predmet.ProtuStrankaListNazivFormated_1">
      <item>NOVA CONSUL d.o.o. UMAG</item>
    </derivirana_varijabla>
  </DomainObject.Predmet.ProtuStrankaListNazivFormated>
  <DomainObject.Predmet.ProtuStrankaListNazivFormatedOIB>
    <izvorni_sadrzaj>
      <item>NOVA CONSUL d.o.o. UMAG, OIB 91605800474</item>
    </izvorni_sadrzaj>
    <derivirana_varijabla naziv="DomainObject.Predmet.ProtuStrankaListNazivFormatedOIB_1">
      <item>NOVA CONSUL d.o.o. UMAG, OIB 91605800474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CONSUL d.o.o. UMAG</izvorni_sadrzaj>
    <derivirana_varijabla naziv="DomainObject.Predmet.ProtustrankaIDrugi_1">NOVA CONSUL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CONSUL d.o.o. UMAG, OIB 91605800474, Augustina Vivode 22, 52470 Umag</izvorni_sadrzaj>
    <derivirana_varijabla naziv="DomainObject.Predmet.ProtustrankaIDrugiAdressOIB_1">NOVA CONSUL d.o.o. UMAG, OIB 91605800474,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CONSUL d.o.o. UMAG</item>
    </izvorni_sadrzaj>
    <derivirana_varijabla naziv="DomainObject.Predmet.SudioniciListNaziv_1">
      <item>FINANCIJSKA AGENCIJA, RC RIJEKA, PODRUŽNICA PULA, PULA</item>
      <item>NOVA CONSUL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CONSUL d.o.o. UMAG, OIB 91605800474, Augustina Vivode 22,52470 Umag</item>
    </izvorni_sadrzaj>
    <derivirana_varijabla naziv="DomainObject.Predmet.SudioniciListAdressOIB_1">
      <item>FINANCIJSKA AGENCIJA, RC RIJEKA, PODRUŽNICA PULA, PULA, OIB 85821130368, Giardini 5,52100 Pula</item>
      <item>NOVA CONSUL d.o.o. UMAG, OIB 91605800474,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91605800474</item>
    </izvorni_sadrzaj>
    <derivirana_varijabla naziv="DomainObject.Predmet.SudioniciListNazivOIB_1">
      <item>, OIB 85821130368</item>
      <item>, OIB 91605800474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BFAD2-A327-423C-850F-3B7A7973C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3152</properties:Characters>
  <properties:Lines>87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2016-07-07T07:05:00Z</dcterms:created>
  <dc:creator>msimicic</dc:creator>
  <cp:lastModifiedBy>Sanja Lakošeljac</cp:lastModifiedBy>
  <cp:lastPrinted>2016-07-07T08:41:00Z</cp:lastPrinted>
  <dcterms:modified xmlns:xsi="http://www.w3.org/2001/XMLSchema-instance" xsi:type="dcterms:W3CDTF">2016-07-07T08:41:00Z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