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20d8" w14:paraId="c5620d8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</w:t>
      </w:r>
      <w:r w:rsidR="009D1C07">
        <w:t>200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65408A" w:rsidP="002342CC" w:rsidR="0065408A">
      <w:pPr>
        <w:jc w:val="center"/>
        <w:rPr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DD3CFA" w:rsidRPr="00DD3CFA">
        <w:rPr>
          <w:b/>
        </w:rPr>
        <w:t>LEDENI SVIJET j.d.o.o. za trgovinu i usluge, Mate Lovraka 7, Zagreb, MBS: 080844393, OIB: 72968985770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E27D7B" w:rsidP="00582538" w:rsidR="00E27D7B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D53934" w:rsidR="00D53934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DD3CFA" w:rsidRPr="00DD3CFA">
        <w:t>LEDENI SVIJET j.d.o.o. za trgovinu i usluge, Mate Lovraka 7, Zagreb, MBS: 080844393, OIB: 72968985770</w:t>
      </w:r>
      <w:r w:rsidR="00204EAF" w:rsidRPr="00E658BE">
        <w:t xml:space="preserve">. </w:t>
      </w:r>
    </w:p>
    <w:p w:rsidRDefault="00D53934" w:rsidP="00D53934" w:rsidR="00D53934">
      <w:pPr>
        <w:pStyle w:val="Odlomakpopisa"/>
        <w:ind w:left="1500"/>
        <w:jc w:val="both"/>
      </w:pPr>
    </w:p>
    <w:p w:rsidRDefault="008C4A50" w:rsidP="00D53934" w:rsidR="004243A8" w:rsidRPr="00D53934">
      <w:pPr>
        <w:pStyle w:val="Odlomakpopisa"/>
        <w:numPr>
          <w:ilvl w:val="0"/>
          <w:numId w:val="5"/>
        </w:numPr>
        <w:jc w:val="both"/>
      </w:pPr>
      <w:r w:rsidRPr="00D53934">
        <w:t xml:space="preserve">Za stečajnog upravitelja imenuje se </w:t>
      </w:r>
      <w:r w:rsidR="00D53934" w:rsidRPr="00C736AD">
        <w:t xml:space="preserve">Krešimir </w:t>
      </w:r>
      <w:proofErr w:type="spellStart"/>
      <w:r w:rsidR="00D53934" w:rsidRPr="00C736AD">
        <w:t>Maretić</w:t>
      </w:r>
      <w:proofErr w:type="spellEnd"/>
      <w:r w:rsidR="00D53934" w:rsidRPr="00C736AD">
        <w:t>, Zagreb, Šimuna Starčevića 7, OIB: 66108961276</w:t>
      </w:r>
      <w:r w:rsidR="00D220FE" w:rsidRPr="00D53934">
        <w:t>.</w:t>
      </w:r>
    </w:p>
    <w:p w:rsidRDefault="00DF0F5B" w:rsidP="004243A8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DD3CFA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DD3CFA" w:rsidRPr="00DD3CFA">
        <w:t>LEDENI SVIJET j.d.o.o. za trgovinu i usluge, Mate Lovraka 7, Zagreb, MBS: 080844393, OIB: 72968985770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200BAC">
        <w:t>1</w:t>
      </w:r>
      <w:r w:rsidR="00F63A1B">
        <w:t>5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F63A1B" w:rsidRPr="00F63A1B">
        <w:t>LEDENI SVIJET j.d.o.o. za trgovinu i usluge, Mate Lovraka 7, Zagreb, MBS: 080844393, OIB: 72968985770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>
      <w:pPr>
        <w:ind w:firstLine="720"/>
        <w:jc w:val="both"/>
      </w:pP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9D1C07">
        <w:t>1200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DBC" w:rsidP="00FD0D3C" w:rsidR="00CD7DBC">
      <w:r>
        <w:separator/>
      </w:r>
    </w:p>
  </w:endnote>
  <w:endnote w:id="0" w:type="continuationSeparator">
    <w:p w:rsidRDefault="00CD7DBC" w:rsidP="00FD0D3C" w:rsidR="00CD7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DBC" w:rsidP="00FD0D3C" w:rsidR="00CD7DBC">
      <w:r>
        <w:separator/>
      </w:r>
    </w:p>
  </w:footnote>
  <w:footnote w:id="0" w:type="continuationSeparator">
    <w:p w:rsidRDefault="00CD7DBC" w:rsidP="00FD0D3C" w:rsidR="00CD7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DB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90F69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</w:t>
    </w:r>
    <w:r w:rsidR="009D1C07">
      <w:t>200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6A82"/>
    <w:rsid w:val="00102AA4"/>
    <w:rsid w:val="00105CFE"/>
    <w:rsid w:val="00134B5A"/>
    <w:rsid w:val="00155BD6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770D"/>
    <w:rsid w:val="0024241D"/>
    <w:rsid w:val="00277679"/>
    <w:rsid w:val="002A2FA0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E5DC9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E74EB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D1C07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D7DBC"/>
    <w:rsid w:val="00CE2DA1"/>
    <w:rsid w:val="00CF2F58"/>
    <w:rsid w:val="00D220FE"/>
    <w:rsid w:val="00D228E2"/>
    <w:rsid w:val="00D25184"/>
    <w:rsid w:val="00D40ADF"/>
    <w:rsid w:val="00D47369"/>
    <w:rsid w:val="00D53934"/>
    <w:rsid w:val="00D54022"/>
    <w:rsid w:val="00D73DB7"/>
    <w:rsid w:val="00D830A2"/>
    <w:rsid w:val="00D90F69"/>
    <w:rsid w:val="00D93EA3"/>
    <w:rsid w:val="00D97FB4"/>
    <w:rsid w:val="00DA054D"/>
    <w:rsid w:val="00DB052E"/>
    <w:rsid w:val="00DB25D0"/>
    <w:rsid w:val="00DC416F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7D7B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F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0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0F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0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LEDENI SVIJET jednostavno društvo s ograničenom odgovornošću za trgovinu i usluge</izvorni_sadrzaj>
    <derivirana_varijabla naziv="DomainObject.Predmet.ProtustrankaFormated_1">  LEDENI SVIJET jednostavno društvo s ograničenom odgovornošću za trgovinu i usluge</derivirana_varijabla>
  </DomainObject.Predmet.ProtustrankaFormated>
  <DomainObject.Predmet.ProtustrankaFormatedOIB>
    <izvorni_sadrzaj>  LEDENI SVIJET jednostavno društvo s ograničenom odgovornošću za trgovinu i usluge, OIB 72968985770</izvorni_sadrzaj>
    <derivirana_varijabla naziv="DomainObject.Predmet.ProtustrankaFormatedOIB_1">  LEDENI SVIJET jednostavno društvo s ograničenom odgovornošću za trgovinu i usluge, OIB 72968985770</derivirana_varijabla>
  </DomainObject.Predmet.ProtustrankaFormatedOIB>
  <DomainObject.Predmet.ProtustrankaFormatedWithAdress>
    <izvorni_sadrzaj> LEDENI SVIJET jednostavno društvo s ograničenom odgovornošću za trgovinu i usluge, Mate Lovraka 7, 10000 Zagreb</izvorni_sadrzaj>
    <derivirana_varijabla naziv="DomainObject.Predmet.ProtustrankaFormatedWithAdress_1"> LEDENI SVIJET jednostavno društvo s ograničenom odgovornošću za trgovinu i usluge, Mate Lovraka 7, 10000 Zagreb</derivirana_varijabla>
  </DomainObject.Predmet.ProtustrankaFormatedWithAdress>
  <DomainObject.Predmet.ProtustrankaFormatedWithAdressOIB>
    <izvorni_sadrzaj> LEDENI SVIJET jednostavno društvo s ograničenom odgovornošću za trgovinu i usluge, OIB 72968985770, Mate Lovraka 7, 10000 Zagreb</izvorni_sadrzaj>
    <derivirana_varijabla naziv="DomainObject.Predmet.ProtustrankaFormatedWithAdressOIB_1"> LEDENI SVIJET jednostavno društvo s ograničenom odgovornošću za trgovinu i usluge, OIB 72968985770, Mate Lovraka 7, 10000 Zagreb</derivirana_varijabla>
  </DomainObject.Predmet.ProtustrankaFormatedWithAdressOIB>
  <DomainObject.Predmet.ProtustrankaWithAdress>
    <izvorni_sadrzaj>LEDENI SVIJET jednostavno društvo s ograničenom odgovornošću za trgovinu i usluge Mate Lovraka 7, 10000 Zagreb</izvorni_sadrzaj>
    <derivirana_varijabla naziv="DomainObject.Predmet.ProtustrankaWithAdress_1">LEDENI SVIJET jednostavno društvo s ograničenom odgovornošću za trgovinu i usluge Mate Lovraka 7, 10000 Zagreb</derivirana_varijabla>
  </DomainObject.Predmet.ProtustrankaWithAdress>
  <DomainObject.Predmet.ProtustrankaWithAdressOIB>
    <izvorni_sadrzaj>LEDENI SVIJET jednostavno društvo s ograničenom odgovornošću za trgovinu i usluge, OIB 72968985770, Mate Lovraka 7, 10000 Zagreb</izvorni_sadrzaj>
    <derivirana_varijabla naziv="DomainObject.Predmet.ProtustrankaWithAdressOIB_1">LEDENI SVIJET jednostavno društvo s ograničenom odgovornošću za trgovinu i usluge, OIB 72968985770, Mate Lovraka 7, 10000 Zagreb</derivirana_varijabla>
  </DomainObject.Predmet.ProtustrankaWithAdressOIB>
  <DomainObject.Predmet.ProtustrankaNazivFormated>
    <izvorni_sadrzaj>LEDENI SVIJET jednostavno društvo s ograničenom odgovornošću za trgovinu i usluge</izvorni_sadrzaj>
    <derivirana_varijabla naziv="DomainObject.Predmet.ProtustrankaNazivFormated_1">LEDENI SVIJET jednostavno društvo s ograničenom odgovornošću za trgovinu i usluge</derivirana_varijabla>
  </DomainObject.Predmet.ProtustrankaNazivFormated>
  <DomainObject.Predmet.ProtustrankaNazivFormatedOIB>
    <izvorni_sadrzaj>LEDENI SVIJET jednostavno društvo s ograničenom odgovornošću za trgovinu i usluge, OIB 72968985770</izvorni_sadrzaj>
    <derivirana_varijabla naziv="DomainObject.Predmet.ProtustrankaNazivFormatedOIB_1">LEDENI SVIJET jednostavno društvo s ograničenom odgovornošću za trgovinu i usluge, OIB 72968985770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LEDENI SVIJET jednostavno društvo s ograničenom odgovornošću za trgovinu i usluge</item>
    </izvorni_sadrzaj>
    <derivirana_varijabla naziv="DomainObject.Predmet.ProtuStrankaListFormated_1">
      <item>LEDENI SVIJET jednostavno društvo s ograničenom odgovornošću za trgovinu i usluge</item>
    </derivirana_varijabla>
  </DomainObject.Predmet.ProtuStrankaListFormated>
  <DomainObject.Predmet.ProtuStrankaListFormatedOIB>
    <izvorni_sadrzaj>
      <item>LEDENI SVIJET jednostavno društvo s ograničenom odgovornošću za trgovinu i usluge, OIB 72968985770</item>
    </izvorni_sadrzaj>
    <derivirana_varijabla naziv="DomainObject.Predmet.ProtuStrankaListFormatedOIB_1">
      <item>LEDENI SVIJET jednostavno društvo s ograničenom odgovornošću za trgovinu i usluge, OIB 72968985770</item>
    </derivirana_varijabla>
  </DomainObject.Predmet.ProtuStrankaListFormatedOIB>
  <DomainObject.Predmet.ProtuStrankaListFormatedWithAdress>
    <izvorni_sadrzaj>
      <item>LEDENI SVIJET jednostavno društvo s ograničenom odgovornošću za trgovinu i usluge, Mate Lovraka 7, 10000 Zagreb</item>
    </izvorni_sadrzaj>
    <derivirana_varijabla naziv="DomainObject.Predmet.ProtuStrankaListFormatedWithAdress_1">
      <item>LEDENI SVIJET jednostavno društvo s ograničenom odgovornošću za trgovinu i usluge, Mate Lovraka 7, 10000 Zagreb</item>
    </derivirana_varijabla>
  </DomainObject.Predmet.ProtuStrankaListFormatedWithAdress>
  <DomainObject.Predmet.ProtuStrankaListFormatedWithAdressOIB>
    <izvorni_sadrzaj>
      <item>LEDENI SVIJET jednostavno društvo s ograničenom odgovornošću za trgovinu i usluge, OIB 72968985770, Mate Lovraka 7, 10000 Zagreb</item>
    </izvorni_sadrzaj>
    <derivirana_varijabla naziv="DomainObject.Predmet.ProtuStrankaListFormatedWithAdressOIB_1">
      <item>LEDENI SVIJET jednostavno društvo s ograničenom odgovornošću za trgovinu i usluge, OIB 72968985770, Mate Lovraka 7, 10000 Zagreb</item>
    </derivirana_varijabla>
  </DomainObject.Predmet.ProtuStrankaListFormatedWithAdressOIB>
  <DomainObject.Predmet.ProtuStrankaListNazivFormated>
    <izvorni_sadrzaj>
      <item>LEDENI SVIJET jednostavno društvo s ograničenom odgovornošću za trgovinu i usluge</item>
    </izvorni_sadrzaj>
    <derivirana_varijabla naziv="DomainObject.Predmet.ProtuStrankaListNazivFormated_1">
      <item>LEDENI SVIJET jednostavno društvo s ograničenom odgovornošću za trgovinu i usluge</item>
    </derivirana_varijabla>
  </DomainObject.Predmet.ProtuStrankaListNazivFormated>
  <DomainObject.Predmet.ProtuStrankaListNazivFormatedOIB>
    <izvorni_sadrzaj>
      <item>LEDENI SVIJET jednostavno društvo s ograničenom odgovornošću za trgovinu i usluge, OIB 72968985770</item>
    </izvorni_sadrzaj>
    <derivirana_varijabla naziv="DomainObject.Predmet.ProtuStrankaListNazivFormatedOIB_1">
      <item>LEDENI SVIJET jednostavno društvo s ograničenom odgovornošću za trgovinu i usluge, OIB 72968985770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LEDENI SVIJET jednostavno društvo s ograničenom odgovornošću za trgovinu i usluge</izvorni_sadrzaj>
    <derivirana_varijabla naziv="DomainObject.Predmet.ProtustrankaIDrugi_1">LEDENI SVIJET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LEDENI SVIJET jednostavno društvo s ograničenom odgovornošću za trgovinu i usluge, OIB 72968985770, Mate Lovraka 7, 10000 Zagreb</izvorni_sadrzaj>
    <derivirana_varijabla naziv="DomainObject.Predmet.ProtustrankaIDrugiAdressOIB_1">LEDENI SVIJET jednostavno društvo s ograničenom odgovornošću za trgovinu i usluge, OIB 72968985770, Mate Lovraka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LEDENI SVIJET jednostavno društvo s ograničenom odgovornošću za trgovinu i usluge</item>
      <item>FINA Regionalni centar Zagreb</item>
    </izvorni_sadrzaj>
    <derivirana_varijabla naziv="DomainObject.Predmet.SudioniciListNaziv_1">
      <item>LEDENI SVIJET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LEDENI SVIJET jednostavno društvo s ograničenom odgovornošću za trgovinu i usluge, OIB 72968985770, Mate Lovraka 7,10000 Zagreb</item>
      <item>FINA Regionalni centar Zagreb, OIB 85821130368, Trg svibanjskih žrtava 1995. br. 1,10000 Zagreb</item>
    </izvorni_sadrzaj>
    <derivirana_varijabla naziv="DomainObject.Predmet.SudioniciListAdressOIB_1">
      <item>LEDENI SVIJET jednostavno društvo s ograničenom odgovornošću za trgovinu i usluge, OIB 72968985770, Mate Lovraka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72968985770</item>
      <item>, OIB 85821130368</item>
    </izvorni_sadrzaj>
    <derivirana_varijabla naziv="DomainObject.Predmet.SudioniciListNazivOIB_1">
      <item>, OIB 72968985770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65090-BE45-4AC3-8BF2-7D37DE099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2950</properties:Characters>
  <properties:Lines>98</properties:Lines>
  <properties:Paragraphs>31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2016-08-01T07:14:00Z</dcterms:modified>
  <cp:revision>247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