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b72b" w14:paraId="691b72b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8A38BC">
        <w:rPr>
          <w:rStyle w:val="Strong"/>
          <w:b w:val="false"/>
        </w:rPr>
        <w:t>124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0F4ED3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B5E1B">
        <w:t xml:space="preserve">KLUB TAJLANDSKOG BOKSA NO LIMIT GYM, Zagreb, Prilaz </w:t>
      </w:r>
      <w:proofErr w:type="spellStart"/>
      <w:r w:rsidR="00EB5E1B">
        <w:t>Gjure</w:t>
      </w:r>
      <w:proofErr w:type="spellEnd"/>
      <w:r w:rsidR="00EB5E1B">
        <w:t xml:space="preserve"> </w:t>
      </w:r>
      <w:proofErr w:type="spellStart"/>
      <w:r w:rsidR="00EB5E1B">
        <w:t>Deželića</w:t>
      </w:r>
      <w:proofErr w:type="spellEnd"/>
      <w:r w:rsidR="00EB5E1B">
        <w:t xml:space="preserve"> 79</w:t>
      </w:r>
      <w:r w:rsidR="00C75AC9">
        <w:t xml:space="preserve">, </w:t>
      </w:r>
      <w:r w:rsidR="00EB5E1B">
        <w:t>Registarski broj</w:t>
      </w:r>
      <w:r w:rsidR="00C75AC9">
        <w:t xml:space="preserve">: </w:t>
      </w:r>
      <w:r w:rsidR="00EB5E1B">
        <w:t>21010631</w:t>
      </w:r>
      <w:r w:rsidR="00C75AC9">
        <w:t xml:space="preserve">, OIB: </w:t>
      </w:r>
      <w:r w:rsidR="00EB5E1B">
        <w:t>11302604701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B5E1B">
        <w:t xml:space="preserve">KLUB TAJLANDSKOG BOKSA NO LIMIT GYM, Zagreb, Prilaz </w:t>
      </w:r>
      <w:proofErr w:type="spellStart"/>
      <w:r w:rsidR="00EB5E1B">
        <w:t>Gjure</w:t>
      </w:r>
      <w:proofErr w:type="spellEnd"/>
      <w:r w:rsidR="00EB5E1B">
        <w:t xml:space="preserve"> </w:t>
      </w:r>
      <w:proofErr w:type="spellStart"/>
      <w:r w:rsidR="00EB5E1B">
        <w:t>Deželića</w:t>
      </w:r>
      <w:proofErr w:type="spellEnd"/>
      <w:r w:rsidR="00EB5E1B">
        <w:t xml:space="preserve"> 79, Registarski broj: 21010631, OIB: 11302604701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B5E1B">
        <w:t>8</w:t>
      </w:r>
      <w:r w:rsidR="00780AF6">
        <w:t>.</w:t>
      </w:r>
      <w:r w:rsidR="00EB5E1B">
        <w:t>498</w:t>
      </w:r>
      <w:r w:rsidR="00B20F95">
        <w:t>,</w:t>
      </w:r>
      <w:r w:rsidR="00EB5E1B">
        <w:t>46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B5E1B">
        <w:t>124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B5E1B">
        <w:t>2.4.2017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4ED3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13F7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17E42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F4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F4E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F4E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E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E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F4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F4E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F4E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E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E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KLUB TAJLANDSKOG BOKSA NO LIMIT GYM</izvorni_sadrzaj>
    <derivirana_varijabla naziv="DomainObject.Predmet.ProtustrankaFormated_1">  KLUB TAJLANDSKOG BOKSA NO LIMIT GYM</derivirana_varijabla>
  </DomainObject.Predmet.ProtustrankaFormated>
  <DomainObject.Predmet.ProtustrankaFormatedOIB>
    <izvorni_sadrzaj>  KLUB TAJLANDSKOG BOKSA NO LIMIT GYM, OIB 11302604701</izvorni_sadrzaj>
    <derivirana_varijabla naziv="DomainObject.Predmet.ProtustrankaFormatedOIB_1">  KLUB TAJLANDSKOG BOKSA NO LIMIT GYM, OIB 11302604701</derivirana_varijabla>
  </DomainObject.Predmet.ProtustrankaFormatedOIB>
  <DomainObject.Predmet.ProtustrankaFormatedWithAdress>
    <izvorni_sadrzaj> KLUB TAJLANDSKOG BOKSA NO LIMIT GYM, Prilaz Gjure Deželića 79, 10000 Zagreb</izvorni_sadrzaj>
    <derivirana_varijabla naziv="DomainObject.Predmet.ProtustrankaFormatedWithAdress_1"> KLUB TAJLANDSKOG BOKSA NO LIMIT GYM, Prilaz Gjure Deželića 79, 10000 Zagreb</derivirana_varijabla>
  </DomainObject.Predmet.ProtustrankaFormatedWithAdress>
  <DomainObject.Predmet.ProtustrankaFormatedWithAdressOIB>
    <izvorni_sadrzaj> KLUB TAJLANDSKOG BOKSA NO LIMIT GYM, OIB 11302604701, Prilaz Gjure Deželića 79, 10000 Zagreb</izvorni_sadrzaj>
    <derivirana_varijabla naziv="DomainObject.Predmet.ProtustrankaFormatedWithAdressOIB_1"> KLUB TAJLANDSKOG BOKSA NO LIMIT GYM, OIB 11302604701, Prilaz Gjure Deželića 79, 10000 Zagreb</derivirana_varijabla>
  </DomainObject.Predmet.ProtustrankaFormatedWithAdressOIB>
  <DomainObject.Predmet.ProtustrankaWithAdress>
    <izvorni_sadrzaj>KLUB TAJLANDSKOG BOKSA NO LIMIT GYM Prilaz Gjure Deželića 79, 10000 Zagreb</izvorni_sadrzaj>
    <derivirana_varijabla naziv="DomainObject.Predmet.ProtustrankaWithAdress_1">KLUB TAJLANDSKOG BOKSA NO LIMIT GYM Prilaz Gjure Deželića 79, 10000 Zagreb</derivirana_varijabla>
  </DomainObject.Predmet.ProtustrankaWithAdress>
  <DomainObject.Predmet.ProtustrankaWithAdressOIB>
    <izvorni_sadrzaj>KLUB TAJLANDSKOG BOKSA NO LIMIT GYM, OIB 11302604701, Prilaz Gjure Deželića 79, 10000 Zagreb</izvorni_sadrzaj>
    <derivirana_varijabla naziv="DomainObject.Predmet.ProtustrankaWithAdressOIB_1">KLUB TAJLANDSKOG BOKSA NO LIMIT GYM, OIB 11302604701, Prilaz Gjure Deželića 79, 10000 Zagreb</derivirana_varijabla>
  </DomainObject.Predmet.ProtustrankaWithAdressOIB>
  <DomainObject.Predmet.ProtustrankaNazivFormated>
    <izvorni_sadrzaj>KLUB TAJLANDSKOG BOKSA NO LIMIT GYM</izvorni_sadrzaj>
    <derivirana_varijabla naziv="DomainObject.Predmet.ProtustrankaNazivFormated_1">KLUB TAJLANDSKOG BOKSA NO LIMIT GYM</derivirana_varijabla>
  </DomainObject.Predmet.ProtustrankaNazivFormated>
  <DomainObject.Predmet.ProtustrankaNazivFormatedOIB>
    <izvorni_sadrzaj>KLUB TAJLANDSKOG BOKSA NO LIMIT GYM, OIB 11302604701</izvorni_sadrzaj>
    <derivirana_varijabla naziv="DomainObject.Predmet.ProtustrankaNazivFormatedOIB_1">KLUB TAJLANDSKOG BOKSA NO LIMIT GYM, OIB 11302604701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NO LIMIT GYM</item>
    </izvorni_sadrzaj>
    <derivirana_varijabla naziv="DomainObject.Predmet.ProtuStrankaListFormated_1">
      <item>KLUB TAJLANDSKOG BOKSA NO LIMIT GYM</item>
    </derivirana_varijabla>
  </DomainObject.Predmet.ProtuStrankaListFormated>
  <DomainObject.Predmet.ProtuStrankaListFormatedOIB>
    <izvorni_sadrzaj>
      <item>KLUB TAJLANDSKOG BOKSA NO LIMIT GYM, OIB 11302604701</item>
    </izvorni_sadrzaj>
    <derivirana_varijabla naziv="DomainObject.Predmet.ProtuStrankaListFormatedOIB_1">
      <item>KLUB TAJLANDSKOG BOKSA NO LIMIT GYM, OIB 11302604701</item>
    </derivirana_varijabla>
  </DomainObject.Predmet.ProtuStrankaListFormatedOIB>
  <DomainObject.Predmet.ProtuStrankaListFormatedWithAdress>
    <izvorni_sadrzaj>
      <item>KLUB TAJLANDSKOG BOKSA NO LIMIT GYM, Prilaz Gjure Deželića 79, 10000 Zagreb</item>
    </izvorni_sadrzaj>
    <derivirana_varijabla naziv="DomainObject.Predmet.ProtuStrankaListFormatedWithAdress_1">
      <item>KLUB TAJLANDSKOG BOKSA NO LIMIT GYM, Prilaz Gjure Deželića 79, 10000 Zagreb</item>
    </derivirana_varijabla>
  </DomainObject.Predmet.ProtuStrankaListFormatedWithAdress>
  <DomainObject.Predmet.ProtuStrankaListFormatedWithAdressOIB>
    <izvorni_sadrzaj>
      <item>KLUB TAJLANDSKOG BOKSA NO LIMIT GYM, OIB 11302604701, Prilaz Gjure Deželića 79, 10000 Zagreb</item>
    </izvorni_sadrzaj>
    <derivirana_varijabla naziv="DomainObject.Predmet.ProtuStrankaListFormatedWithAdressOIB_1">
      <item>KLUB TAJLANDSKOG BOKSA NO LIMIT GYM, OIB 11302604701, Prilaz Gjure Deželića 79, 10000 Zagreb</item>
    </derivirana_varijabla>
  </DomainObject.Predmet.ProtuStrankaListFormatedWithAdressOIB>
  <DomainObject.Predmet.ProtuStrankaListNazivFormated>
    <izvorni_sadrzaj>
      <item>KLUB TAJLANDSKOG BOKSA NO LIMIT GYM</item>
    </izvorni_sadrzaj>
    <derivirana_varijabla naziv="DomainObject.Predmet.ProtuStrankaListNazivFormated_1">
      <item>KLUB TAJLANDSKOG BOKSA NO LIMIT GYM</item>
    </derivirana_varijabla>
  </DomainObject.Predmet.ProtuStrankaListNazivFormated>
  <DomainObject.Predmet.ProtuStrankaListNazivFormatedOIB>
    <izvorni_sadrzaj>
      <item>KLUB TAJLANDSKOG BOKSA NO LIMIT GYM, OIB 11302604701</item>
    </izvorni_sadrzaj>
    <derivirana_varijabla naziv="DomainObject.Predmet.ProtuStrankaListNazivFormatedOIB_1">
      <item>KLUB TAJLANDSKOG BOKSA NO LIMIT GYM, OIB 11302604701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NO LIMIT GYM</izvorni_sadrzaj>
    <derivirana_varijabla naziv="DomainObject.Predmet.ProtustrankaIDrugi_1">KLUB TAJLANDSKOG BOKSA NO LIMIT GYM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TAJLANDSKOG BOKSA NO LIMIT GYM, OIB 11302604701, Prilaz Gjure Deželića 79, 10000 Zagreb</izvorni_sadrzaj>
    <derivirana_varijabla naziv="DomainObject.Predmet.ProtustrankaIDrugiAdressOIB_1">KLUB TAJLANDSKOG BOKSA NO LIMIT GYM, OIB 11302604701, Prilaz Gjure Deželića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NO LIMIT GYM</item>
      <item>FINA Regionalni centar Zagreb</item>
    </izvorni_sadrzaj>
    <derivirana_varijabla naziv="DomainObject.Predmet.SudioniciListNaziv_1">
      <item>KLUB TAJLANDSKOG BOKSA NO LIMIT GYM</item>
      <item>FINA Regionalni centar Zagreb</item>
    </derivirana_varijabla>
  </DomainObject.Predmet.SudioniciListNaziv>
  <DomainObject.Predmet.SudioniciListAdressOIB>
    <izvorni_sadrzaj>
      <item>KLUB TAJLANDSKOG BOKSA NO LIMIT GYM, OIB 11302604701, Prilaz Gjure Deželića 79,10000 Zagreb</item>
      <item>FINA Regionalni centar Zagreb, OIB 85821130368, Trg svibanjskih žrtava 1995. br. 1,10000 Zagreb</item>
    </izvorni_sadrzaj>
    <derivirana_varijabla naziv="DomainObject.Predmet.SudioniciListAdressOIB_1">
      <item>KLUB TAJLANDSKOG BOKSA NO LIMIT GYM, OIB 11302604701, Prilaz Gjure Deželića 79,10000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11302604701</item>
      <item>, OIB 85821130368</item>
    </izvorni_sadrzaj>
    <derivirana_varijabla naziv="DomainObject.Predmet.SudioniciListNazivOIB_1">
      <item>, OIB 11302604701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0E8A5-F2AA-4AFA-82A0-B8553F881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2082</properties:Characters>
  <properties:Lines>50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2017-02-03T07:32:00Z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2017-02-03T07:49:00Z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