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ebba8" w14:paraId="61ebba8" w:rsidRDefault="006A72EF" w:rsidP="006A72EF" w:rsidR="006A72EF">
      <w:pPr>
        <w:spacing w:after="0"/>
        <w:jc w:val="both"/>
        <w15:collapsed w:val="false"/>
      </w:pPr>
      <w:bookmarkStart w:name="_GoBack" w:id="0"/>
      <w:bookmarkEnd w:id="0"/>
      <w:r>
        <w:rPr>
          <w:noProof/>
          <w:lang w:eastAsia="hr-HR"/>
        </w:rPr>
        <w:t xml:space="preserve">                    </w:t>
      </w:r>
      <w:r>
        <w:rPr>
          <w:lang w:eastAsia="hr-HR"/>
        </w:rPr>
        <w:drawing>
          <wp:inline distR="0" distL="0" distB="0" distT="0">
            <wp:extent cy="961200" cx="720000"/>
            <wp:effectExtent b="0" r="4445"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bCs/>
        </w:rPr>
        <w:tab/>
      </w:r>
      <w:r>
        <w:rPr>
          <w:bCs/>
        </w:rPr>
        <w:tab/>
        <w:t xml:space="preserve">                             </w:t>
      </w:r>
    </w:p>
    <w:p w:rsidRDefault="006A72EF" w:rsidP="006A72EF" w:rsidR="006A72EF">
      <w:pPr>
        <w:spacing w:after="0"/>
        <w:jc w:val="both"/>
      </w:pPr>
      <w:r>
        <w:t xml:space="preserve">       REPUBLIKA HRVATSKA</w:t>
      </w:r>
    </w:p>
    <w:p w:rsidRDefault="006A72EF" w:rsidP="006A72EF" w:rsidR="006A72EF">
      <w:pPr>
        <w:spacing w:after="0"/>
        <w:jc w:val="both"/>
      </w:pPr>
      <w:r>
        <w:t>TRGOVAČKI SUD U VARAŽDINU</w:t>
      </w:r>
    </w:p>
    <w:p w:rsidRDefault="006A72EF" w:rsidP="006A72EF" w:rsidR="006A72EF">
      <w:pPr>
        <w:spacing w:after="0"/>
        <w:rPr>
          <w:bCs/>
        </w:rPr>
      </w:pPr>
      <w:r>
        <w:t xml:space="preserve">                  B. Radić 2</w:t>
      </w:r>
      <w:r>
        <w:rPr>
          <w:bCs/>
        </w:rPr>
        <w:t xml:space="preserve">                   </w:t>
      </w:r>
      <w:r>
        <w:rPr>
          <w:bCs/>
        </w:rPr>
        <w:tab/>
      </w:r>
      <w:r>
        <w:rPr>
          <w:bCs/>
        </w:rPr>
        <w:tab/>
      </w:r>
      <w:r>
        <w:rPr>
          <w:bCs/>
        </w:rPr>
        <w:tab/>
      </w:r>
    </w:p>
    <w:p w:rsidRDefault="006A72EF" w:rsidP="006A72EF" w:rsidR="006A72EF">
      <w:pPr>
        <w:spacing w:after="0"/>
        <w:jc w:val="both"/>
      </w:pPr>
      <w:r>
        <w:tab/>
      </w:r>
    </w:p>
    <w:p w:rsidRDefault="006A72EF" w:rsidP="006A72EF" w:rsidR="006A72EF">
      <w:pPr>
        <w:spacing w:after="0"/>
        <w:jc w:val="both"/>
      </w:pPr>
    </w:p>
    <w:p w:rsidRDefault="006A72EF" w:rsidP="006A72EF" w:rsidR="006A72EF">
      <w:pPr>
        <w:spacing w:after="0"/>
        <w:jc w:val="center"/>
      </w:pPr>
    </w:p>
    <w:p w:rsidRDefault="006A72EF" w:rsidP="006A72EF" w:rsidR="006A72EF">
      <w:pPr>
        <w:spacing w:after="0"/>
        <w:jc w:val="center"/>
        <w:rPr>
          <w:b/>
        </w:rPr>
      </w:pPr>
    </w:p>
    <w:p w:rsidRDefault="006A72EF" w:rsidP="006A72EF" w:rsidR="006A72EF">
      <w:pPr>
        <w:spacing w:after="0"/>
        <w:jc w:val="center"/>
        <w:rPr>
          <w:b/>
        </w:rPr>
      </w:pPr>
    </w:p>
    <w:p w:rsidRDefault="006A72EF" w:rsidP="006A72EF" w:rsidR="006A72EF">
      <w:pPr>
        <w:spacing w:after="0"/>
        <w:ind w:firstLine="720"/>
        <w:jc w:val="both"/>
      </w:pPr>
      <w:r>
        <w:t>TRGOVAČKI SUD U VARAŽDINU oglašuje</w:t>
      </w:r>
    </w:p>
    <w:p w:rsidRDefault="006A72EF" w:rsidP="006A72EF" w:rsidR="006A72EF">
      <w:pPr>
        <w:spacing w:after="0"/>
        <w:ind w:firstLine="720"/>
        <w:jc w:val="both"/>
      </w:pPr>
    </w:p>
    <w:p w:rsidRDefault="006A72EF" w:rsidP="006A72EF" w:rsidR="006A72EF">
      <w:pPr>
        <w:spacing w:after="0"/>
        <w:ind w:firstLine="720"/>
        <w:jc w:val="both"/>
      </w:pPr>
    </w:p>
    <w:p w:rsidRDefault="006A72EF" w:rsidP="006A72EF" w:rsidR="006A72EF">
      <w:pPr>
        <w:spacing w:after="0"/>
        <w:ind w:firstLine="720"/>
        <w:jc w:val="both"/>
      </w:pPr>
      <w:r>
        <w:t xml:space="preserve">I. U stečajnom postupku nad stečajnim dužnikom , u skladu s čl. 193. Stečajnog zakona, određuje se završno ročište vjerovnika, </w:t>
      </w:r>
    </w:p>
    <w:p w:rsidRDefault="006A72EF" w:rsidP="006A72EF" w:rsidR="006A72EF">
      <w:pPr>
        <w:spacing w:after="0"/>
      </w:pPr>
    </w:p>
    <w:p w:rsidRDefault="006A72EF" w:rsidP="006A72EF" w:rsidR="006A72EF">
      <w:pPr>
        <w:spacing w:after="0"/>
        <w:ind w:left="720"/>
        <w:jc w:val="center"/>
      </w:pPr>
      <w:r>
        <w:t xml:space="preserve">za 21. prosinca 2015. godine u 08,30 sati </w:t>
      </w:r>
    </w:p>
    <w:p w:rsidRDefault="006A72EF" w:rsidP="006A72EF" w:rsidR="006A72EF">
      <w:pPr>
        <w:spacing w:after="0"/>
        <w:ind w:left="720"/>
        <w:jc w:val="center"/>
      </w:pPr>
      <w:r>
        <w:t>kod ovoga suda u Varaždinu, B. Radića 2, soba 232/II.</w:t>
      </w:r>
    </w:p>
    <w:p w:rsidRDefault="006A72EF" w:rsidP="006A72EF" w:rsidR="006A72EF">
      <w:pPr>
        <w:spacing w:after="0"/>
        <w:jc w:val="both"/>
      </w:pPr>
    </w:p>
    <w:p w:rsidRDefault="006A72EF" w:rsidP="006A72EF" w:rsidR="006A72EF">
      <w:pPr>
        <w:spacing w:after="0"/>
        <w:jc w:val="both"/>
      </w:pPr>
    </w:p>
    <w:p w:rsidRDefault="006A72EF" w:rsidP="006A72EF" w:rsidR="006A72EF">
      <w:pPr>
        <w:spacing w:after="0"/>
        <w:ind w:firstLine="720"/>
        <w:jc w:val="both"/>
      </w:pPr>
      <w:r>
        <w:t>II. Za završno ročište predlaže se sljedeći</w:t>
      </w:r>
    </w:p>
    <w:p w:rsidRDefault="006A72EF" w:rsidP="006A72EF" w:rsidR="006A72EF">
      <w:pPr>
        <w:spacing w:after="0"/>
        <w:jc w:val="both"/>
        <w:rPr>
          <w:b/>
        </w:rPr>
      </w:pPr>
    </w:p>
    <w:p w:rsidRDefault="006A72EF" w:rsidP="006A72EF" w:rsidR="006A72EF">
      <w:pPr>
        <w:spacing w:after="0"/>
        <w:jc w:val="both"/>
        <w:rPr>
          <w:b/>
        </w:rPr>
      </w:pPr>
    </w:p>
    <w:p w:rsidRDefault="006A72EF" w:rsidP="006A72EF" w:rsidR="006A72EF">
      <w:pPr>
        <w:spacing w:after="0"/>
        <w:jc w:val="center"/>
        <w:rPr>
          <w:b/>
        </w:rPr>
      </w:pPr>
      <w:r>
        <w:rPr>
          <w:b/>
        </w:rPr>
        <w:t xml:space="preserve">d n e v n i   r e d </w:t>
      </w:r>
    </w:p>
    <w:p w:rsidRDefault="006A72EF" w:rsidP="006A72EF" w:rsidR="006A72EF">
      <w:pPr>
        <w:spacing w:after="0"/>
        <w:jc w:val="center"/>
        <w:rPr>
          <w:b/>
        </w:rPr>
      </w:pPr>
    </w:p>
    <w:p w:rsidRDefault="006A72EF" w:rsidP="006A72EF" w:rsidR="006A72EF">
      <w:pPr>
        <w:spacing w:after="0"/>
        <w:jc w:val="center"/>
        <w:rPr>
          <w:b/>
        </w:rPr>
      </w:pPr>
    </w:p>
    <w:p w:rsidRDefault="006A72EF" w:rsidP="006A72EF" w:rsidR="006A72EF">
      <w:pPr>
        <w:widowControl w:val="false"/>
        <w:numPr>
          <w:ilvl w:val="0"/>
          <w:numId w:val="47"/>
        </w:numPr>
        <w:snapToGrid w:val="false"/>
        <w:spacing w:after="0"/>
        <w:jc w:val="both"/>
      </w:pPr>
      <w:r>
        <w:t>Rasprava o završnom računu stečajnog upravitelja,</w:t>
      </w:r>
    </w:p>
    <w:p w:rsidRDefault="006A72EF" w:rsidP="006A72EF" w:rsidR="006A72EF">
      <w:pPr>
        <w:spacing w:after="0"/>
        <w:ind w:left="720"/>
        <w:jc w:val="both"/>
      </w:pPr>
    </w:p>
    <w:p w:rsidRDefault="006A72EF" w:rsidP="006A72EF" w:rsidR="006A72EF">
      <w:pPr>
        <w:widowControl w:val="false"/>
        <w:numPr>
          <w:ilvl w:val="0"/>
          <w:numId w:val="47"/>
        </w:numPr>
        <w:snapToGrid w:val="false"/>
        <w:spacing w:after="0"/>
        <w:jc w:val="both"/>
      </w:pPr>
      <w:r>
        <w:t>Podnošenje prigovora na završni popis,</w:t>
      </w:r>
    </w:p>
    <w:p w:rsidRDefault="006A72EF" w:rsidP="006A72EF" w:rsidR="006A72EF">
      <w:pPr>
        <w:spacing w:after="0"/>
        <w:jc w:val="both"/>
      </w:pPr>
    </w:p>
    <w:p w:rsidRDefault="006A72EF" w:rsidP="006A72EF" w:rsidR="006A72EF">
      <w:pPr>
        <w:widowControl w:val="false"/>
        <w:numPr>
          <w:ilvl w:val="0"/>
          <w:numId w:val="47"/>
        </w:numPr>
        <w:snapToGrid w:val="false"/>
        <w:spacing w:after="0"/>
        <w:jc w:val="both"/>
      </w:pPr>
      <w:r>
        <w:t>Odlučivanje o neunovčivim predmetima stečajne mase,</w:t>
      </w:r>
    </w:p>
    <w:p w:rsidRDefault="006A72EF" w:rsidP="006A72EF" w:rsidR="006A72EF">
      <w:pPr>
        <w:spacing w:after="0"/>
        <w:jc w:val="both"/>
      </w:pPr>
    </w:p>
    <w:p w:rsidRDefault="006A72EF" w:rsidP="006A72EF" w:rsidR="006A72EF">
      <w:pPr>
        <w:widowControl w:val="false"/>
        <w:numPr>
          <w:ilvl w:val="0"/>
          <w:numId w:val="47"/>
        </w:numPr>
        <w:snapToGrid w:val="false"/>
        <w:spacing w:after="0"/>
        <w:jc w:val="both"/>
      </w:pPr>
      <w:r>
        <w:t>Razno.</w:t>
      </w:r>
    </w:p>
    <w:p w:rsidRDefault="006A72EF" w:rsidP="006A72EF" w:rsidR="006A72EF">
      <w:pPr>
        <w:spacing w:after="0"/>
        <w:rPr>
          <w:b/>
        </w:rPr>
      </w:pPr>
    </w:p>
    <w:p w:rsidRDefault="006A72EF" w:rsidP="006A72EF" w:rsidR="006A72EF">
      <w:pPr>
        <w:spacing w:after="0"/>
        <w:ind w:firstLine="720"/>
        <w:jc w:val="center"/>
      </w:pPr>
      <w:r>
        <w:tab/>
        <w:t>U Varaždinu, 25. rujna 2015.</w:t>
      </w:r>
    </w:p>
    <w:p w:rsidRDefault="006A72EF" w:rsidP="006A72EF" w:rsidR="006A72EF">
      <w:pPr>
        <w:spacing w:after="0"/>
        <w:ind w:firstLine="720"/>
        <w:jc w:val="center"/>
      </w:pPr>
    </w:p>
    <w:p w:rsidRDefault="006A72EF" w:rsidP="006A72EF" w:rsidR="006A72EF">
      <w:pPr>
        <w:spacing w:after="0"/>
        <w:ind w:firstLine="612" w:left="5760"/>
        <w:jc w:val="both"/>
      </w:pPr>
      <w:r>
        <w:tab/>
      </w:r>
      <w:r>
        <w:tab/>
      </w:r>
      <w:r>
        <w:tab/>
      </w:r>
      <w:r>
        <w:tab/>
      </w:r>
      <w:r>
        <w:tab/>
        <w:t>SUDAC</w:t>
      </w:r>
    </w:p>
    <w:p w:rsidRDefault="006A72EF" w:rsidP="006A72EF" w:rsidR="006A72EF">
      <w:pPr>
        <w:spacing w:after="0"/>
        <w:ind w:firstLine="612" w:left="5760"/>
        <w:jc w:val="both"/>
      </w:pPr>
    </w:p>
    <w:p w:rsidRDefault="006A72EF" w:rsidP="006A72EF" w:rsidR="006A72EF">
      <w:pPr>
        <w:spacing w:after="0"/>
        <w:ind w:firstLine="708" w:left="4956"/>
        <w:jc w:val="both"/>
      </w:pPr>
      <w:r>
        <w:t>Ksenija Flack-Makitan, v.r.</w:t>
      </w:r>
    </w:p>
    <w:p w:rsidRDefault="006A72EF" w:rsidP="006A72EF" w:rsidR="006A72EF">
      <w:pPr>
        <w:spacing w:after="0"/>
        <w:ind w:firstLine="708" w:left="4956"/>
        <w:jc w:val="both"/>
      </w:pPr>
    </w:p>
    <w:p w:rsidRDefault="006A72EF" w:rsidP="006A72EF" w:rsidR="006A72EF">
      <w:pPr>
        <w:spacing w:after="0"/>
        <w:ind w:left="4956"/>
        <w:jc w:val="both"/>
      </w:pPr>
      <w:r>
        <w:t>Za točnost otpravka – ovlašteni službenik:</w:t>
      </w:r>
    </w:p>
    <w:p w:rsidRDefault="006A72EF" w:rsidP="006A72EF" w:rsidR="006A72EF">
      <w:pPr>
        <w:spacing w:after="0"/>
        <w:ind w:firstLine="720"/>
        <w:jc w:val="both"/>
      </w:pPr>
    </w:p>
    <w:p w:rsidRDefault="006A72EF" w:rsidP="006A72EF" w:rsidR="006A72EF">
      <w:pPr>
        <w:spacing w:after="0"/>
        <w:ind w:firstLine="720"/>
        <w:jc w:val="both"/>
      </w:pPr>
    </w:p>
    <w:p w:rsidRDefault="006A72EF" w:rsidP="006A72EF" w:rsidR="00DA0242">
      <w:pPr>
        <w:pStyle w:val="SudNaziv"/>
      </w:pPr>
      <w:r>
        <w:rPr>
          <w:lang w:eastAsia="hr-HR"/>
        </w:rPr>
        <w:lastRenderedPageBreak/>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72EF" w:rsidR="008333A9">
    <w:pPr>
      <w:pStyle w:val="Zaglavlje"/>
    </w:pPr>
    <w:r>
      <w:rPr>
        <w:rStyle w:val="PozadinaSvijetloCrvena"/>
        <w:shd w:fill="auto" w:color="auto" w:val="clear"/>
      </w:rPr>
      <w:t>Poslovni broj: 5 St-111/14-28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D45CA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2EF"/>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49594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2015.</izvorni_sadrzaj>
    <derivirana_varijabla naziv="DomainObject.DatumDonosenjaOdluke_1">25.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St-111/2014-28</izvorni_sadrzaj>
    <derivirana_varijabla naziv="DomainObject.Oznaka_1">St-111/2014-28</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St-111/2014</izvorni_sadrzaj>
    <derivirana_varijabla naziv="DomainObject.Predmet.OznakaBroj_1">St-111/2014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PLIMA društvo s ograničenom odgovornošću za proizvodnu obuće, trgovinu i usluge</izvorni_sadrzaj>
    <derivirana_varijabla naziv="DomainObject.Predmet.ProtustrankaFormated_1">  PLIMA društvo s ograničenom odgovornošću za proizvodnu obuće, trgovinu i usluge</derivirana_varijabla>
  </DomainObject.Predmet.ProtustrankaFormated>
  <DomainObject.Predmet.ProtustrankaFormatedOIB>
    <izvorni_sadrzaj>  PLIMA društvo s ograničenom odgovornošću za proizvodnu obuće, trgovinu i usluge, OIB 60621130976</izvorni_sadrzaj>
    <derivirana_varijabla naziv="DomainObject.Predmet.ProtustrankaFormatedOIB_1">  PLIMA društvo s ograničenom odgovornošću za proizvodnu obuće, trgovinu i usluge, OIB 60621130976</derivirana_varijabla>
  </DomainObject.Predmet.ProtustrankaFormatedOIB>
  <DomainObject.Predmet.ProtustrankaFormatedWithAdress>
    <izvorni_sadrzaj> PLIMA društvo s ograničenom odgovornošću za proizvodnu obuće, trgovinu i usluge, Zagrebačka 94, 42000 Varaždin</izvorni_sadrzaj>
    <derivirana_varijabla naziv="DomainObject.Predmet.ProtustrankaFormatedWithAdress_1"> PLIMA društvo s ograničenom odgovornošću za proizvodnu obuće, trgovinu i usluge, Zagrebačka 94, 42000 Varaždin</derivirana_varijabla>
  </DomainObject.Predmet.ProtustrankaFormatedWithAdress>
  <DomainObject.Predmet.ProtustrankaFormatedWithAdressOIB>
    <izvorni_sadrzaj> PLIMA društvo s ograničenom odgovornošću za proizvodnu obuće, trgovinu i usluge, OIB 60621130976, Zagrebačka 94, 42000 Varaždin</izvorni_sadrzaj>
    <derivirana_varijabla naziv="DomainObject.Predmet.ProtustrankaFormatedWithAdressOIB_1"> PLIMA društvo s ograničenom odgovornošću za proizvodnu obuće, trgovinu i usluge, OIB 60621130976, Zagrebačka 94, 42000 Varaždin</derivirana_varijabla>
  </DomainObject.Predmet.ProtustrankaFormatedWithAdressOIB>
  <DomainObject.Predmet.ProtustrankaWithAdress>
    <izvorni_sadrzaj>PLIMA društvo s ograničenom odgovornošću za proizvodnu obuće, trgovinu i usluge Zagrebačka 94, 42000 Varaždin</izvorni_sadrzaj>
    <derivirana_varijabla naziv="DomainObject.Predmet.ProtustrankaWithAdress_1">PLIMA društvo s ograničenom odgovornošću za proizvodnu obuće, trgovinu i usluge Zagrebačka 94, 42000 Varaždin</derivirana_varijabla>
  </DomainObject.Predmet.ProtustrankaWithAdress>
  <DomainObject.Predmet.ProtustrankaWithAdressOIB>
    <izvorni_sadrzaj>PLIMA društvo s ograničenom odgovornošću za proizvodnu obuće, trgovinu i usluge, OIB 60621130976, Zagrebačka 94, 42000 Varaždin</izvorni_sadrzaj>
    <derivirana_varijabla naziv="DomainObject.Predmet.ProtustrankaWithAdressOIB_1">PLIMA društvo s ograničenom odgovornošću za proizvodnu obuće, trgovinu i usluge, OIB 60621130976, Zagrebačka 94, 42000 Varaždin</derivirana_varijabla>
  </DomainObject.Predmet.ProtustrankaWithAdressOIB>
  <DomainObject.Predmet.ProtustrankaNazivFormated>
    <izvorni_sadrzaj>PLIMA društvo s ograničenom odgovornošću za proizvodnu obuće, trgovinu i usluge</izvorni_sadrzaj>
    <derivirana_varijabla naziv="DomainObject.Predmet.ProtustrankaNazivFormated_1">PLIMA društvo s ograničenom odgovornošću za proizvodnu obuće, trgovinu i usluge</derivirana_varijabla>
  </DomainObject.Predmet.ProtustrankaNazivFormated>
  <DomainObject.Predmet.ProtustrankaNazivFormatedOIB>
    <izvorni_sadrzaj>PLIMA društvo s ograničenom odgovornošću za proizvodnu obuće, trgovinu i usluge, OIB 60621130976</izvorni_sadrzaj>
    <derivirana_varijabla naziv="DomainObject.Predmet.ProtustrankaNazivFormatedOIB_1">PLIMA društvo s ograničenom odgovornošću za proizvodnu obuće, trgovinu i usluge, OIB 60621130976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BAJEC zastupanog po punomoćniku Romana Malašić; MAJDA KREBER zastupanog po punomoćniku Romana Malašić; BRANKA PETRIŠIĆ zastupanog po punomoćniku Romana Malašić; VLATKA HOSNI zastupanog po punomoćniku Romana Malašić; ŽELJKA HORVAT zastupanog po punomoćniku Romana Malašić; KLAUDIJA GOLUBIĆ zastupanog po punomoćniku Romana Malašić; BARICA PAJAN zastupanog po punomoćniku Romana Malašić; VESNA VRABEC zastupanog po punomoćniku Romana Malašić; MARIJA KOŠIĆ zastupanog po punomoćniku Romana Malašić; VESNA PLANTIĆ zastupanog po punomoćniku Romana Malašić</izvorni_sadrzaj>
    <derivirana_varijabla naziv="DomainObject.Predmet.StrankaFormated_1">  ALENKA BAJEC zastupanog po punomoćniku Romana Malašić; MAJDA KREBER zastupanog po punomoćniku Romana Malašić; BRANKA PETRIŠIĆ zastupanog po punomoćniku Romana Malašić; VLATKA HOSNI zastupanog po punomoćniku Romana Malašić; ŽELJKA HORVAT zastupanog po punomoćniku Romana Malašić; KLAUDIJA GOLUBIĆ zastupanog po punomoćniku Romana Malašić; BARICA PAJAN zastupanog po punomoćniku Romana Malašić; VESNA VRABEC zastupanog po punomoćniku Romana Malašić; MARIJA KOŠIĆ zastupanog po punomoćniku Romana Malašić; VESNA PLANTIĆ zastupanog po punomoćniku Romana Malašić</derivirana_varijabla>
  </DomainObject.Predmet.StrankaFormated>
  <DomainObject.Predmet.StrankaFormatedOIB>
    <izvorni_sadrzaj>  ALENKA BAJEC, OIB 69324770747 zastupanog po punomoćniku Romana Malašić; MAJDA KREBER, OIB 49837748204 zastupanog po punomoćniku Romana Malašić; BRANKA PETRIŠIĆ, OIB 14971491440 zastupanog po punomoćniku Romana Malašić; VLATKA HOSNI, OIB 71102583826 zastupanog po punomoćniku Romana Malašić; ŽELJKA HORVAT, OIB 57278047485 zastupanog po punomoćniku Romana Malašić; KLAUDIJA GOLUBIĆ, OIB 47876886481 zastupanog po punomoćniku Romana Malašić; BARICA PAJAN, OIB 64711140317 zastupanog po punomoćniku Romana Malašić; VESNA VRABEC, OIB 79901504392 zastupanog po punomoćniku Romana Malašić; MARIJA KOŠIĆ, OIB 02660304985 zastupanog po punomoćniku Romana Malašić; VESNA PLANTIĆ, OIB 71798154840 zastupanog po punomoćniku Romana Malašić</izvorni_sadrzaj>
    <derivirana_varijabla naziv="DomainObject.Predmet.StrankaFormatedOIB_1">  ALENKA BAJEC, OIB 69324770747 zastupanog po punomoćniku Romana Malašić; MAJDA KREBER, OIB 49837748204 zastupanog po punomoćniku Romana Malašić; BRANKA PETRIŠIĆ, OIB 14971491440 zastupanog po punomoćniku Romana Malašić; VLATKA HOSNI, OIB 71102583826 zastupanog po punomoćniku Romana Malašić; ŽELJKA HORVAT, OIB 57278047485 zastupanog po punomoćniku Romana Malašić; KLAUDIJA GOLUBIĆ, OIB 47876886481 zastupanog po punomoćniku Romana Malašić; BARICA PAJAN, OIB 64711140317 zastupanog po punomoćniku Romana Malašić; VESNA VRABEC, OIB 79901504392 zastupanog po punomoćniku Romana Malašić; MARIJA KOŠIĆ, OIB 02660304985 zastupanog po punomoćniku Romana Malašić; VESNA PLANTIĆ, OIB 71798154840 zastupanog po punomoćniku Romana Malašić</derivirana_varijabla>
  </DomainObject.Predmet.StrankaFormatedOIB>
  <DomainObject.Predmet.StrankaFormatedWithAdress>
    <izvorni_sadrzaj> ALENKA BAJEC, Črnec 161, 42204 Črnec Biškupečki zastupanog po punomoćniku Romana Malašić; MAJDA KREBER, Toplička 82, 42204 Gornji Kneginec zastupanog po punomoćniku Romana Malašić; BRANKA PETRIŠIĆ, Dravska 111, 42209 Svibovec Podravski zastupanog po punomoćniku Romana Malašić; VLATKA HOSNI, Knegingradska 100, 42204 Gornji Kneginec zastupanog po punomoćniku Romana Malašić; ŽELJKA HORVAT, Kupalište bb, 42000 Varaždin zastupanog po punomoćniku Romana Malašić; KLAUDIJA GOLUBIĆ, S. Tomaškovića 20, 42000 Jalkovec zastupanog po punomoćniku Romana Malašić; BARICA PAJAN, Grana 145c, 42220 Novi Marof zastupanog po punomoćniku Romana Malašić; VESNA VRABEC, M. Melinčeka 36, 42209 Sračinec zastupanog po punomoćniku Romana Malašić; MARIJA KOŠIĆ, A. Stepinca 18, 42205 Krkanec zastupanog po punomoćniku Romana Malašić; VESNA PLANTIĆ, Cargovec 31, 42205 Cargovec zastupanog po punomoćniku Romana Malašić</izvorni_sadrzaj>
    <derivirana_varijabla naziv="DomainObject.Predmet.StrankaFormatedWithAdress_1"> ALENKA BAJEC, Črnec 161, 42204 Črnec Biškupečki zastupanog po punomoćniku Romana Malašić; MAJDA KREBER, Toplička 82, 42204 Gornji Kneginec zastupanog po punomoćniku Romana Malašić; BRANKA PETRIŠIĆ, Dravska 111, 42209 Svibovec Podravski zastupanog po punomoćniku Romana Malašić; VLATKA HOSNI, Knegingradska 100, 42204 Gornji Kneginec zastupanog po punomoćniku Romana Malašić; ŽELJKA HORVAT, Kupalište bb, 42000 Varaždin zastupanog po punomoćniku Romana Malašić; KLAUDIJA GOLUBIĆ, S. Tomaškovića 20, 42000 Jalkovec zastupanog po punomoćniku Romana Malašić; BARICA PAJAN, Grana 145c, 42220 Novi Marof zastupanog po punomoćniku Romana Malašić; VESNA VRABEC, M. Melinčeka 36, 42209 Sračinec zastupanog po punomoćniku Romana Malašić; MARIJA KOŠIĆ, A. Stepinca 18, 42205 Krkanec zastupanog po punomoćniku Romana Malašić; VESNA PLANTIĆ, Cargovec 31, 42205 Cargovec zastupanog po punomoćniku Romana Malašić</derivirana_varijabla>
  </DomainObject.Predmet.StrankaFormatedWithAdress>
  <DomainObject.Predmet.StrankaFormatedWithAdressOIB>
    <izvorni_sadrzaj> ALENKA BAJEC, OIB 69324770747, Črnec 161, 42204 Črnec Biškupečki zastupanog po punomoćniku Romana Malašić; MAJDA KREBER, OIB 49837748204, Toplička 82, 42204 Gornji Kneginec zastupanog po punomoćniku Romana Malašić; BRANKA PETRIŠIĆ, OIB 14971491440, Dravska 111, 42209 Svibovec Podravski zastupanog po punomoćniku Romana Malašić; VLATKA HOSNI, OIB 71102583826, Knegingradska 100, 42204 Gornji Kneginec zastupanog po punomoćniku Romana Malašić; ŽELJKA HORVAT, OIB 57278047485, Kupalište bb, 42000 Varaždin zastupanog po punomoćniku Romana Malašić; KLAUDIJA GOLUBIĆ, OIB 47876886481, S. Tomaškovića 20, 42000 Jalkovec zastupanog po punomoćniku Romana Malašić; BARICA PAJAN, OIB 64711140317, Grana 145c, 42220 Novi Marof zastupanog po punomoćniku Romana Malašić; VESNA VRABEC, OIB 79901504392, M. Melinčeka 36, 42209 Sračinec zastupanog po punomoćniku Romana Malašić; MARIJA KOŠIĆ, OIB 02660304985, A. Stepinca 18, 42205 Krkanec zastupanog po punomoćniku Romana Malašić; VESNA PLANTIĆ, OIB 71798154840, Cargovec 31, 42205 Cargovec zastupanog po punomoćniku Romana Malašić</izvorni_sadrzaj>
    <derivirana_varijabla naziv="DomainObject.Predmet.StrankaFormatedWithAdressOIB_1"> ALENKA BAJEC, OIB 69324770747, Črnec 161, 42204 Črnec Biškupečki zastupanog po punomoćniku Romana Malašić; MAJDA KREBER, OIB 49837748204, Toplička 82, 42204 Gornji Kneginec zastupanog po punomoćniku Romana Malašić; BRANKA PETRIŠIĆ, OIB 14971491440, Dravska 111, 42209 Svibovec Podravski zastupanog po punomoćniku Romana Malašić; VLATKA HOSNI, OIB 71102583826, Knegingradska 100, 42204 Gornji Kneginec zastupanog po punomoćniku Romana Malašić; ŽELJKA HORVAT, OIB 57278047485, Kupalište bb, 42000 Varaždin zastupanog po punomoćniku Romana Malašić; KLAUDIJA GOLUBIĆ, OIB 47876886481, S. Tomaškovića 20, 42000 Jalkovec zastupanog po punomoćniku Romana Malašić; BARICA PAJAN, OIB 64711140317, Grana 145c, 42220 Novi Marof zastupanog po punomoćniku Romana Malašić; VESNA VRABEC, OIB 79901504392, M. Melinčeka 36, 42209 Sračinec zastupanog po punomoćniku Romana Malašić; MARIJA KOŠIĆ, OIB 02660304985, A. Stepinca 18, 42205 Krkanec zastupanog po punomoćniku Romana Malašić; VESNA PLANTIĆ, OIB 71798154840, Cargovec 31, 42205 Cargovec zastupanog po punomoćniku Romana Malašić</derivirana_varijabla>
  </DomainObject.Predmet.StrankaFormatedWithAdressOIB>
  <DomainObject.Predmet.StrankaWithAdress>
    <izvorni_sadrzaj>ALENKA BAJEC Črnec 161,42204 Črnec Biškupečki,MAJDA KREBER Toplička 82,42204 Gornji Kneginec,BRANKA PETRIŠIĆ Dravska 111,42209 Svibovec Podravski,VLATKA HOSNI Knegingradska 100,42204 Gornji Kneginec,ŽELJKA HORVAT Kupalište bb,42000 Varaždin,KLAUDIJA GOLUBIĆ S. Tomaškovića 20,42000 Jalkovec,BARICA PAJAN Grana 145c,42220 Novi Marof,VESNA VRABEC M. Melinčeka 36,42209 Sračinec,MARIJA KOŠIĆ A. Stepinca 18,42205 Krkanec,VESNA PLANTIĆ Cargovec 31,42205 Cargovec</izvorni_sadrzaj>
    <derivirana_varijabla naziv="DomainObject.Predmet.StrankaWithAdress_1">ALENKA BAJEC Črnec 161,42204 Črnec Biškupečki,MAJDA KREBER Toplička 82,42204 Gornji Kneginec,BRANKA PETRIŠIĆ Dravska 111,42209 Svibovec Podravski,VLATKA HOSNI Knegingradska 100,42204 Gornji Kneginec,ŽELJKA HORVAT Kupalište bb,42000 Varaždin,KLAUDIJA GOLUBIĆ S. Tomaškovića 20,42000 Jalkovec,BARICA PAJAN Grana 145c,42220 Novi Marof,VESNA VRABEC M. Melinčeka 36,42209 Sračinec,MARIJA KOŠIĆ A. Stepinca 18,42205 Krkanec,VESNA PLANTIĆ Cargovec 31,42205 Cargovec</derivirana_varijabla>
  </DomainObject.Predmet.StrankaWithAdress>
  <DomainObject.Predmet.StrankaWithAdressOIB>
    <izvorni_sadrzaj>ALENKA BAJEC, OIB 69324770747, Črnec 161,42204 Črnec Biškupečki,MAJDA KREBER, OIB 49837748204, Toplička 82,42204 Gornji Kneginec,BRANKA PETRIŠIĆ, OIB 14971491440, Dravska 111,42209 Svibovec Podravski,VLATKA HOSNI, OIB 71102583826, Knegingradska 100,42204 Gornji Kneginec,ŽELJKA HORVAT, OIB 57278047485, Kupalište bb,42000 Varaždin,KLAUDIJA GOLUBIĆ, OIB 47876886481, S. Tomaškovića 20,42000 Jalkovec,BARICA PAJAN, OIB 64711140317, Grana 145c,42220 Novi Marof,VESNA VRABEC, OIB 79901504392, M. Melinčeka 36,42209 Sračinec,MARIJA KOŠIĆ, OIB 02660304985, A. Stepinca 18,42205 Krkanec,VESNA PLANTIĆ, OIB 71798154840, Cargovec 31,42205 Cargovec</izvorni_sadrzaj>
    <derivirana_varijabla naziv="DomainObject.Predmet.StrankaWithAdressOIB_1">ALENKA BAJEC, OIB 69324770747, Črnec 161,42204 Črnec Biškupečki,MAJDA KREBER, OIB 49837748204, Toplička 82,42204 Gornji Kneginec,BRANKA PETRIŠIĆ, OIB 14971491440, Dravska 111,42209 Svibovec Podravski,VLATKA HOSNI, OIB 71102583826, Knegingradska 100,42204 Gornji Kneginec,ŽELJKA HORVAT, OIB 57278047485, Kupalište bb,42000 Varaždin,KLAUDIJA GOLUBIĆ, OIB 47876886481, S. Tomaškovića 20,42000 Jalkovec,BARICA PAJAN, OIB 64711140317, Grana 145c,42220 Novi Marof,VESNA VRABEC, OIB 79901504392, M. Melinčeka 36,42209 Sračinec,MARIJA KOŠIĆ, OIB 02660304985, A. Stepinca 18,42205 Krkanec,VESNA PLANTIĆ, OIB 71798154840, Cargovec 31,42205 Cargovec</derivirana_varijabla>
  </DomainObject.Predmet.StrankaWithAdressOIB>
  <DomainObject.Predmet.StrankaNazivFormated>
    <izvorni_sadrzaj>ALENKA BAJEC,MAJDA KREBER,BRANKA PETRIŠIĆ,VLATKA HOSNI,ŽELJKA HORVAT,KLAUDIJA GOLUBIĆ,BARICA PAJAN,VESNA VRABEC,MARIJA KOŠIĆ,VESNA PLANTIĆ</izvorni_sadrzaj>
    <derivirana_varijabla naziv="DomainObject.Predmet.StrankaNazivFormated_1">ALENKA BAJEC,MAJDA KREBER,BRANKA PETRIŠIĆ,VLATKA HOSNI,ŽELJKA HORVAT,KLAUDIJA GOLUBIĆ,BARICA PAJAN,VESNA VRABEC,MARIJA KOŠIĆ,VESNA PLANTIĆ</derivirana_varijabla>
  </DomainObject.Predmet.StrankaNazivFormated>
  <DomainObject.Predmet.StrankaNazivFormatedOIB>
    <izvorni_sadrzaj>ALENKA BAJEC, OIB 69324770747,MAJDA KREBER, OIB 49837748204,BRANKA PETRIŠIĆ, OIB 14971491440,VLATKA HOSNI, OIB 71102583826,ŽELJKA HORVAT, OIB 57278047485,KLAUDIJA GOLUBIĆ, OIB 47876886481,BARICA PAJAN, OIB 64711140317,VESNA VRABEC, OIB 79901504392,MARIJA KOŠIĆ, OIB 02660304985,VESNA PLANTIĆ, OIB 71798154840</izvorni_sadrzaj>
    <derivirana_varijabla naziv="DomainObject.Predmet.StrankaNazivFormatedOIB_1">ALENKA BAJEC, OIB 69324770747,MAJDA KREBER, OIB 49837748204,BRANKA PETRIŠIĆ, OIB 14971491440,VLATKA HOSNI, OIB 71102583826,ŽELJKA HORVAT, OIB 57278047485,KLAUDIJA GOLUBIĆ, OIB 47876886481,BARICA PAJAN, OIB 64711140317,VESNA VRABEC, OIB 79901504392,MARIJA KOŠIĆ, OIB 02660304985,VESNA PLANTIĆ, OIB 71798154840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ALENKA BAJEC zastupanog po punomoćniku Romana Malašić</item>
      <item>MAJDA KREBER zastupanog po punomoćniku Romana Malašić</item>
      <item>BRANKA PETRIŠIĆ zastupanog po punomoćniku Romana Malašić</item>
      <item>VLATKA HOSNI zastupanog po punomoćniku Romana Malašić</item>
      <item>ŽELJKA HORVAT zastupanog po punomoćniku Romana Malašić</item>
      <item>KLAUDIJA GOLUBIĆ zastupanog po punomoćniku Romana Malašić</item>
      <item>BARICA PAJAN zastupanog po punomoćniku Romana Malašić</item>
      <item>VESNA VRABEC zastupanog po punomoćniku Romana Malašić</item>
      <item>MARIJA KOŠIĆ zastupanog po punomoćniku Romana Malašić</item>
      <item>VESNA PLANTIĆ zastupanog po punomoćniku Romana Malašić</item>
    </izvorni_sadrzaj>
    <derivirana_varijabla naziv="DomainObject.Predmet.StrankaListFormated_1">
      <item>ALENKA BAJEC zastupanog po punomoćniku Romana Malašić</item>
      <item>MAJDA KREBER zastupanog po punomoćniku Romana Malašić</item>
      <item>BRANKA PETRIŠIĆ zastupanog po punomoćniku Romana Malašić</item>
      <item>VLATKA HOSNI zastupanog po punomoćniku Romana Malašić</item>
      <item>ŽELJKA HORVAT zastupanog po punomoćniku Romana Malašić</item>
      <item>KLAUDIJA GOLUBIĆ zastupanog po punomoćniku Romana Malašić</item>
      <item>BARICA PAJAN zastupanog po punomoćniku Romana Malašić</item>
      <item>VESNA VRABEC zastupanog po punomoćniku Romana Malašić</item>
      <item>MARIJA KOŠIĆ zastupanog po punomoćniku Romana Malašić</item>
      <item>VESNA PLANTIĆ zastupanog po punomoćniku Romana Malašić</item>
    </derivirana_varijabla>
  </DomainObject.Predmet.StrankaListFormated>
  <DomainObject.Predmet.StrankaListFormatedOIB>
    <izvorni_sadrzaj>
      <item>ALENKA BAJEC, OIB 69324770747 zastupanog po punomoćniku Romana Malašić</item>
      <item>MAJDA KREBER, OIB 49837748204 zastupanog po punomoćniku Romana Malašić</item>
      <item>BRANKA PETRIŠIĆ, OIB 14971491440 zastupanog po punomoćniku Romana Malašić</item>
      <item>VLATKA HOSNI, OIB 71102583826 zastupanog po punomoćniku Romana Malašić</item>
      <item>ŽELJKA HORVAT, OIB 57278047485 zastupanog po punomoćniku Romana Malašić</item>
      <item>KLAUDIJA GOLUBIĆ, OIB 47876886481 zastupanog po punomoćniku Romana Malašić</item>
      <item>BARICA PAJAN, OIB 64711140317 zastupanog po punomoćniku Romana Malašić</item>
      <item>VESNA VRABEC, OIB 79901504392 zastupanog po punomoćniku Romana Malašić</item>
      <item>MARIJA KOŠIĆ, OIB 02660304985 zastupanog po punomoćniku Romana Malašić</item>
      <item>VESNA PLANTIĆ, OIB 71798154840 zastupanog po punomoćniku Romana Malašić</item>
    </izvorni_sadrzaj>
    <derivirana_varijabla naziv="DomainObject.Predmet.StrankaListFormatedOIB_1">
      <item>ALENKA BAJEC, OIB 69324770747 zastupanog po punomoćniku Romana Malašić</item>
      <item>MAJDA KREBER, OIB 49837748204 zastupanog po punomoćniku Romana Malašić</item>
      <item>BRANKA PETRIŠIĆ, OIB 14971491440 zastupanog po punomoćniku Romana Malašić</item>
      <item>VLATKA HOSNI, OIB 71102583826 zastupanog po punomoćniku Romana Malašić</item>
      <item>ŽELJKA HORVAT, OIB 57278047485 zastupanog po punomoćniku Romana Malašić</item>
      <item>KLAUDIJA GOLUBIĆ, OIB 47876886481 zastupanog po punomoćniku Romana Malašić</item>
      <item>BARICA PAJAN, OIB 64711140317 zastupanog po punomoćniku Romana Malašić</item>
      <item>VESNA VRABEC, OIB 79901504392 zastupanog po punomoćniku Romana Malašić</item>
      <item>MARIJA KOŠIĆ, OIB 02660304985 zastupanog po punomoćniku Romana Malašić</item>
      <item>VESNA PLANTIĆ, OIB 71798154840 zastupanog po punomoćniku Romana Malašić</item>
    </derivirana_varijabla>
  </DomainObject.Predmet.StrankaListFormatedOIB>
  <DomainObject.Predmet.StrankaListFormatedWithAdress>
    <izvorni_sadrzaj>
      <item>ALENKA BAJEC, Črnec 161, 42204 Črnec Biškupečki zastupanog po punomoćniku Romana Malašić</item>
      <item>MAJDA KREBER, Toplička 82, 42204 Gornji Kneginec zastupanog po punomoćniku Romana Malašić</item>
      <item>BRANKA PETRIŠIĆ, Dravska 111, 42209 Svibovec Podravski zastupanog po punomoćniku Romana Malašić</item>
      <item>VLATKA HOSNI, Knegingradska 100, 42204 Gornji Kneginec zastupanog po punomoćniku Romana Malašić</item>
      <item>ŽELJKA HORVAT, Kupalište bb, 42000 Varaždin zastupanog po punomoćniku Romana Malašić</item>
      <item>KLAUDIJA GOLUBIĆ, S. Tomaškovića 20, 42000 Jalkovec zastupanog po punomoćniku Romana Malašić</item>
      <item>BARICA PAJAN, Grana 145c, 42220 Novi Marof zastupanog po punomoćniku Romana Malašić</item>
      <item>VESNA VRABEC, M. Melinčeka 36, 42209 Sračinec zastupanog po punomoćniku Romana Malašić</item>
      <item>MARIJA KOŠIĆ, A. Stepinca 18, 42205 Krkanec zastupanog po punomoćniku Romana Malašić</item>
      <item>VESNA PLANTIĆ, Cargovec 31, 42205 Cargovec zastupanog po punomoćniku Romana Malašić</item>
    </izvorni_sadrzaj>
    <derivirana_varijabla naziv="DomainObject.Predmet.StrankaListFormatedWithAdress_1">
      <item>ALENKA BAJEC, Črnec 161, 42204 Črnec Biškupečki zastupanog po punomoćniku Romana Malašić</item>
      <item>MAJDA KREBER, Toplička 82, 42204 Gornji Kneginec zastupanog po punomoćniku Romana Malašić</item>
      <item>BRANKA PETRIŠIĆ, Dravska 111, 42209 Svibovec Podravski zastupanog po punomoćniku Romana Malašić</item>
      <item>VLATKA HOSNI, Knegingradska 100, 42204 Gornji Kneginec zastupanog po punomoćniku Romana Malašić</item>
      <item>ŽELJKA HORVAT, Kupalište bb, 42000 Varaždin zastupanog po punomoćniku Romana Malašić</item>
      <item>KLAUDIJA GOLUBIĆ, S. Tomaškovića 20, 42000 Jalkovec zastupanog po punomoćniku Romana Malašić</item>
      <item>BARICA PAJAN, Grana 145c, 42220 Novi Marof zastupanog po punomoćniku Romana Malašić</item>
      <item>VESNA VRABEC, M. Melinčeka 36, 42209 Sračinec zastupanog po punomoćniku Romana Malašić</item>
      <item>MARIJA KOŠIĆ, A. Stepinca 18, 42205 Krkanec zastupanog po punomoćniku Romana Malašić</item>
      <item>VESNA PLANTIĆ, Cargovec 31, 42205 Cargovec zastupanog po punomoćniku Romana Malašić</item>
    </derivirana_varijabla>
  </DomainObject.Predmet.StrankaListFormatedWithAdress>
  <DomainObject.Predmet.StrankaListFormatedWithAdressOIB>
    <izvorni_sadrzaj>
      <item>ALENKA BAJEC, OIB 69324770747, Črnec 161, 42204 Črnec Biškupečki zastupanog po punomoćniku Romana Malašić</item>
      <item>MAJDA KREBER, OIB 49837748204, Toplička 82, 42204 Gornji Kneginec zastupanog po punomoćniku Romana Malašić</item>
      <item>BRANKA PETRIŠIĆ, OIB 14971491440, Dravska 111, 42209 Svibovec Podravski zastupanog po punomoćniku Romana Malašić</item>
      <item>VLATKA HOSNI, OIB 71102583826, Knegingradska 100, 42204 Gornji Kneginec zastupanog po punomoćniku Romana Malašić</item>
      <item>ŽELJKA HORVAT, OIB 57278047485, Kupalište bb, 42000 Varaždin zastupanog po punomoćniku Romana Malašić</item>
      <item>KLAUDIJA GOLUBIĆ, OIB 47876886481, S. Tomaškovića 20, 42000 Jalkovec zastupanog po punomoćniku Romana Malašić</item>
      <item>BARICA PAJAN, OIB 64711140317, Grana 145c, 42220 Novi Marof zastupanog po punomoćniku Romana Malašić</item>
      <item>VESNA VRABEC, OIB 79901504392, M. Melinčeka 36, 42209 Sračinec zastupanog po punomoćniku Romana Malašić</item>
      <item>MARIJA KOŠIĆ, OIB 02660304985, A. Stepinca 18, 42205 Krkanec zastupanog po punomoćniku Romana Malašić</item>
      <item>VESNA PLANTIĆ, OIB 71798154840, Cargovec 31, 42205 Cargovec zastupanog po punomoćniku Romana Malašić</item>
    </izvorni_sadrzaj>
    <derivirana_varijabla naziv="DomainObject.Predmet.StrankaListFormatedWithAdressOIB_1">
      <item>ALENKA BAJEC, OIB 69324770747, Črnec 161, 42204 Črnec Biškupečki zastupanog po punomoćniku Romana Malašić</item>
      <item>MAJDA KREBER, OIB 49837748204, Toplička 82, 42204 Gornji Kneginec zastupanog po punomoćniku Romana Malašić</item>
      <item>BRANKA PETRIŠIĆ, OIB 14971491440, Dravska 111, 42209 Svibovec Podravski zastupanog po punomoćniku Romana Malašić</item>
      <item>VLATKA HOSNI, OIB 71102583826, Knegingradska 100, 42204 Gornji Kneginec zastupanog po punomoćniku Romana Malašić</item>
      <item>ŽELJKA HORVAT, OIB 57278047485, Kupalište bb, 42000 Varaždin zastupanog po punomoćniku Romana Malašić</item>
      <item>KLAUDIJA GOLUBIĆ, OIB 47876886481, S. Tomaškovića 20, 42000 Jalkovec zastupanog po punomoćniku Romana Malašić</item>
      <item>BARICA PAJAN, OIB 64711140317, Grana 145c, 42220 Novi Marof zastupanog po punomoćniku Romana Malašić</item>
      <item>VESNA VRABEC, OIB 79901504392, M. Melinčeka 36, 42209 Sračinec zastupanog po punomoćniku Romana Malašić</item>
      <item>MARIJA KOŠIĆ, OIB 02660304985, A. Stepinca 18, 42205 Krkanec zastupanog po punomoćniku Romana Malašić</item>
      <item>VESNA PLANTIĆ, OIB 71798154840, Cargovec 31, 42205 Cargovec zastupanog po punomoćniku Romana Malašić</item>
    </derivirana_varijabla>
  </DomainObject.Predmet.StrankaListFormatedWithAdressOIB>
  <DomainObject.Predmet.StrankaListNazivFormated>
    <izvorni_sadrzaj>
      <item>ALENKA BAJEC</item>
      <item>MAJDA KREBER</item>
      <item>BRANKA PETRIŠIĆ</item>
      <item>VLATKA HOSNI</item>
      <item>ŽELJKA HORVAT</item>
      <item>KLAUDIJA GOLUBIĆ</item>
      <item>BARICA PAJAN</item>
      <item>VESNA VRABEC</item>
      <item>MARIJA KOŠIĆ</item>
      <item>VESNA PLANTIĆ</item>
    </izvorni_sadrzaj>
    <derivirana_varijabla naziv="DomainObject.Predmet.StrankaListNazivFormated_1">
      <item>ALENKA BAJEC</item>
      <item>MAJDA KREBER</item>
      <item>BRANKA PETRIŠIĆ</item>
      <item>VLATKA HOSNI</item>
      <item>ŽELJKA HORVAT</item>
      <item>KLAUDIJA GOLUBIĆ</item>
      <item>BARICA PAJAN</item>
      <item>VESNA VRABEC</item>
      <item>MARIJA KOŠIĆ</item>
      <item>VESNA PLANTIĆ</item>
    </derivirana_varijabla>
  </DomainObject.Predmet.StrankaListNazivFormated>
  <DomainObject.Predmet.StrankaListNazivFormatedOIB>
    <izvorni_sadrzaj>
      <item>ALENKA BAJEC, OIB 69324770747</item>
      <item>MAJDA KREBER, OIB 49837748204</item>
      <item>BRANKA PETRIŠIĆ, OIB 14971491440</item>
      <item>VLATKA HOSNI, OIB 71102583826</item>
      <item>ŽELJKA HORVAT, OIB 57278047485</item>
      <item>KLAUDIJA GOLUBIĆ, OIB 47876886481</item>
      <item>BARICA PAJAN, OIB 64711140317</item>
      <item>VESNA VRABEC, OIB 79901504392</item>
      <item>MARIJA KOŠIĆ, OIB 02660304985</item>
      <item>VESNA PLANTIĆ, OIB 71798154840</item>
    </izvorni_sadrzaj>
    <derivirana_varijabla naziv="DomainObject.Predmet.StrankaListNazivFormatedOIB_1">
      <item>ALENKA BAJEC, OIB 69324770747</item>
      <item>MAJDA KREBER, OIB 49837748204</item>
      <item>BRANKA PETRIŠIĆ, OIB 14971491440</item>
      <item>VLATKA HOSNI, OIB 71102583826</item>
      <item>ŽELJKA HORVAT, OIB 57278047485</item>
      <item>KLAUDIJA GOLUBIĆ, OIB 47876886481</item>
      <item>BARICA PAJAN, OIB 64711140317</item>
      <item>VESNA VRABEC, OIB 79901504392</item>
      <item>MARIJA KOŠIĆ, OIB 02660304985</item>
      <item>VESNA PLANTIĆ, OIB 71798154840</item>
    </derivirana_varijabla>
  </DomainObject.Predmet.StrankaListNazivFormatedOIB>
  <DomainObject.Predmet.ProtuStrankaListFormated>
    <izvorni_sadrzaj>
      <item>PLIMA društvo s ograničenom odgovornošću za proizvodnu obuće, trgovinu i usluge</item>
    </izvorni_sadrzaj>
    <derivirana_varijabla naziv="DomainObject.Predmet.ProtuStrankaListFormated_1">
      <item>PLIMA društvo s ograničenom odgovornošću za proizvodnu obuće, trgovinu i usluge</item>
    </derivirana_varijabla>
  </DomainObject.Predmet.ProtuStrankaListFormated>
  <DomainObject.Predmet.ProtuStrankaListFormatedOIB>
    <izvorni_sadrzaj>
      <item>PLIMA društvo s ograničenom odgovornošću za proizvodnu obuće, trgovinu i usluge, OIB 60621130976</item>
    </izvorni_sadrzaj>
    <derivirana_varijabla naziv="DomainObject.Predmet.ProtuStrankaListFormatedOIB_1">
      <item>PLIMA društvo s ograničenom odgovornošću za proizvodnu obuće, trgovinu i usluge, OIB 60621130976</item>
    </derivirana_varijabla>
  </DomainObject.Predmet.ProtuStrankaListFormatedOIB>
  <DomainObject.Predmet.ProtuStrankaListFormatedWithAdress>
    <izvorni_sadrzaj>
      <item>PLIMA društvo s ograničenom odgovornošću za proizvodnu obuće, trgovinu i usluge, Zagrebačka 94, 42000 Varaždin</item>
    </izvorni_sadrzaj>
    <derivirana_varijabla naziv="DomainObject.Predmet.ProtuStrankaListFormatedWithAdress_1">
      <item>PLIMA društvo s ograničenom odgovornošću za proizvodnu obuće, trgovinu i usluge, Zagrebačka 94, 42000 Varaždin</item>
    </derivirana_varijabla>
  </DomainObject.Predmet.ProtuStrankaListFormatedWithAdress>
  <DomainObject.Predmet.ProtuStrankaListFormatedWithAdressOIB>
    <izvorni_sadrzaj>
      <item>PLIMA društvo s ograničenom odgovornošću za proizvodnu obuće, trgovinu i usluge, OIB 60621130976, Zagrebačka 94, 42000 Varaždin</item>
    </izvorni_sadrzaj>
    <derivirana_varijabla naziv="DomainObject.Predmet.ProtuStrankaListFormatedWithAdressOIB_1">
      <item>PLIMA društvo s ograničenom odgovornošću za proizvodnu obuće, trgovinu i usluge, OIB 60621130976, Zagrebačka 94, 42000 Varaždin</item>
    </derivirana_varijabla>
  </DomainObject.Predmet.ProtuStrankaListFormatedWithAdressOIB>
  <DomainObject.Predmet.ProtuStrankaListNazivFormated>
    <izvorni_sadrzaj>
      <item>PLIMA društvo s ograničenom odgovornošću za proizvodnu obuće, trgovinu i usluge</item>
    </izvorni_sadrzaj>
    <derivirana_varijabla naziv="DomainObject.Predmet.ProtuStrankaListNazivFormated_1">
      <item>PLIMA društvo s ograničenom odgovornošću za proizvodnu obuće, trgovinu i usluge</item>
    </derivirana_varijabla>
  </DomainObject.Predmet.ProtuStrankaListNazivFormated>
  <DomainObject.Predmet.ProtuStrankaListNazivFormatedOIB>
    <izvorni_sadrzaj>
      <item>PLIMA društvo s ograničenom odgovornošću za proizvodnu obuće, trgovinu i usluge, OIB 60621130976</item>
    </izvorni_sadrzaj>
    <derivirana_varijabla naziv="DomainObject.Predmet.ProtuStrankaListNazivFormatedOIB_1">
      <item>PLIMA društvo s ograničenom odgovornošću za proizvodnu obuće, trgovinu i usluge, OIB 60621130976</item>
    </derivirana_varijabla>
  </DomainObject.Predmet.ProtuStrankaListNazivFormatedOIB>
  <DomainObject.Predmet.OstaliListFormated>
    <izvorni_sadrzaj>
      <item>Romana Malašić punomoćnik sudionika u postupku VESNA PLANTIĆ; MAJDA KREBER; VESNA VRABEC; BARICA PAJAN; ALENKA BAJEC; BRANKA PETRIŠIĆ; ŽELJKA HORVAT; VLATKA HOSNI; KLAUDIJA GOLUBIĆ; MARIJA KOŠIĆ</item>
      <item>Lidia Belamarić</item>
    </izvorni_sadrzaj>
    <derivirana_varijabla naziv="DomainObject.Predmet.OstaliListFormated_1">
      <item>Romana Malašić punomoćnik sudionika u postupku VESNA PLANTIĆ; MAJDA KREBER; VESNA VRABEC; BARICA PAJAN; ALENKA BAJEC; BRANKA PETRIŠIĆ; ŽELJKA HORVAT; VLATKA HOSNI; KLAUDIJA GOLUBIĆ; MARIJA KOŠIĆ</item>
      <item>Lidia Belamarić</item>
    </derivirana_varijabla>
  </DomainObject.Predmet.OstaliListFormated>
  <DomainObject.Predmet.OstaliListFormatedOIB>
    <izvorni_sadrzaj>
      <item>Romana Malašić, OIB 67902305286 punomoćnik sudionika u postupku VESNA PLANTIĆ; MAJDA KREBER; VESNA VRABEC; BARICA PAJAN; ALENKA BAJEC; BRANKA PETRIŠIĆ; ŽELJKA HORVAT; VLATKA HOSNI; KLAUDIJA GOLUBIĆ; MARIJA KOŠIĆ</item>
      <item>Lidia Belamarić, OIB 55271144632</item>
    </izvorni_sadrzaj>
    <derivirana_varijabla naziv="DomainObject.Predmet.OstaliListFormatedOIB_1">
      <item>Romana Malašić, OIB 67902305286 punomoćnik sudionika u postupku VESNA PLANTIĆ; MAJDA KREBER; VESNA VRABEC; BARICA PAJAN; ALENKA BAJEC; BRANKA PETRIŠIĆ; ŽELJKA HORVAT; VLATKA HOSNI; KLAUDIJA GOLUBIĆ; MARIJA KOŠIĆ</item>
      <item>Lidia Belamarić, OIB 55271144632</item>
    </derivirana_varijabla>
  </DomainObject.Predmet.OstaliListFormatedOIB>
  <DomainObject.Predmet.OstaliListFormatedWithAdress>
    <izvorni_sadrzaj>
      <item>Romana Malašić, Kneginec Gornji, Knegingradska 59, 42204 Turčin punomoćnik sudionika u postupku VESNA PLANTIĆ; MAJDA KREBER; VESNA VRABEC; BARICA PAJAN; ALENKA BAJEC; BRANKA PETRIŠIĆ; ŽELJKA HORVAT; VLATKA HOSNI; KLAUDIJA GOLUBIĆ; MARIJA KOŠIĆ</item>
      <item>Lidia Belamarić, Kratka 2, 42000 Varaždin</item>
    </izvorni_sadrzaj>
    <derivirana_varijabla naziv="DomainObject.Predmet.OstaliListFormatedWithAdress_1">
      <item>Romana Malašić, Kneginec Gornji, Knegingradska 59, 42204 Turčin punomoćnik sudionika u postupku VESNA PLANTIĆ; MAJDA KREBER; VESNA VRABEC; BARICA PAJAN; ALENKA BAJEC; BRANKA PETRIŠIĆ; ŽELJKA HORVAT; VLATKA HOSNI; KLAUDIJA GOLUBIĆ; MARIJA KOŠIĆ</item>
      <item>Lidia Belamarić, Kratka 2, 42000 Varaždin</item>
    </derivirana_varijabla>
  </DomainObject.Predmet.OstaliListFormatedWithAdress>
  <DomainObject.Predmet.OstaliListFormatedWithAdressOIB>
    <izvorni_sadrzaj>
      <item>Romana Malašić, OIB 67902305286, Kneginec Gornji, Knegingradska 59, 42204 Turčin punomoćnik sudionika u postupku VESNA PLANTIĆ; MAJDA KREBER; VESNA VRABEC; BARICA PAJAN; ALENKA BAJEC; BRANKA PETRIŠIĆ; ŽELJKA HORVAT; VLATKA HOSNI; KLAUDIJA GOLUBIĆ; MARIJA KOŠIĆ</item>
      <item>Lidia Belamarić, OIB 55271144632, Kratka 2, 42000 Varaždin</item>
    </izvorni_sadrzaj>
    <derivirana_varijabla naziv="DomainObject.Predmet.OstaliListFormatedWithAdressOIB_1">
      <item>Romana Malašić, OIB 67902305286, Kneginec Gornji, Knegingradska 59, 42204 Turčin punomoćnik sudionika u postupku VESNA PLANTIĆ; MAJDA KREBER; VESNA VRABEC; BARICA PAJAN; ALENKA BAJEC; BRANKA PETRIŠIĆ; ŽELJKA HORVAT; VLATKA HOSNI; KLAUDIJA GOLUBIĆ; MARIJA KOŠIĆ</item>
      <item>Lidia Belamarić, OIB 55271144632, Kratka 2, 42000 Varaždin</item>
    </derivirana_varijabla>
  </DomainObject.Predmet.OstaliListFormatedWithAdressOIB>
  <DomainObject.Predmet.OstaliListNazivFormated>
    <izvorni_sadrzaj>
      <item>Romana Malašić</item>
      <item>Lidia Belamarić</item>
    </izvorni_sadrzaj>
    <derivirana_varijabla naziv="DomainObject.Predmet.OstaliListNazivFormated_1">
      <item>Romana Malašić</item>
      <item>Lidia Belamarić</item>
    </derivirana_varijabla>
  </DomainObject.Predmet.OstaliListNazivFormated>
  <DomainObject.Predmet.OstaliListNazivFormatedOIB>
    <izvorni_sadrzaj>
      <item>Romana Malašić, OIB 67902305286</item>
      <item>Lidia Belamarić, OIB 55271144632</item>
    </izvorni_sadrzaj>
    <derivirana_varijabla naziv="DomainObject.Predmet.OstaliListNazivFormatedOIB_1">
      <item>Romana Malašić, OIB 67902305286</item>
      <item>Lidia Belamarić, OIB 55271144632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St-111/2014-28</izvorni_sadrzaj>
    <derivirana_varijabla naziv="DomainObject.PoslovniBrojDokumenta_1">St-111/2014-28</derivirana_varijabla>
  </DomainObject.PoslovniBrojDokumenta>
  <DomainObject.Predmet.StrankaIDrugi>
    <izvorni_sadrzaj>ALENKA BAJEC i dr.</izvorni_sadrzaj>
    <derivirana_varijabla naziv="DomainObject.Predmet.StrankaIDrugi_1">ALENKA BAJEC i dr.</derivirana_varijabla>
  </DomainObject.Predmet.StrankaIDrugi>
  <DomainObject.Predmet.ProtustrankaIDrugi>
    <izvorni_sadrzaj>PLIMA društvo s ograničenom odgovornošću za proizvodnu obuće, trgovinu i usluge</izvorni_sadrzaj>
    <derivirana_varijabla naziv="DomainObject.Predmet.ProtustrankaIDrugi_1">PLIMA društvo s ograničenom odgovornošću za proizvodnu obuće, trgovinu i usluge</derivirana_varijabla>
  </DomainObject.Predmet.ProtustrankaIDrugi>
  <DomainObject.Predmet.StrankaIDrugiAdressOIB>
    <izvorni_sadrzaj>ALENKA BAJEC, OIB 69324770747, Črnec 161, 42204 Črnec Biškupečki i dr.</izvorni_sadrzaj>
    <derivirana_varijabla naziv="DomainObject.Predmet.StrankaIDrugiAdressOIB_1">ALENKA BAJEC, OIB 69324770747, Črnec 161, 42204 Črnec Biškupečki i dr.</derivirana_varijabla>
  </DomainObject.Predmet.StrankaIDrugiAdressOIB>
  <DomainObject.Predmet.ProtustrankaIDrugiAdressOIB>
    <izvorni_sadrzaj>PLIMA društvo s ograničenom odgovornošću za proizvodnu obuće, trgovinu i usluge, OIB 60621130976, Zagrebačka 94, 42000 Varaždin</izvorni_sadrzaj>
    <derivirana_varijabla naziv="DomainObject.Predmet.ProtustrankaIDrugiAdressOIB_1">PLIMA društvo s ograničenom odgovornošću za proizvodnu obuće, trgovinu i usluge, OIB 60621130976, Zagrebačka 94,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BAJEC</item>
      <item>MAJDA KREBER</item>
      <item>BRANKA PETRIŠIĆ</item>
      <item>VLATKA HOSNI</item>
      <item>ŽELJKA HORVAT</item>
      <item>KLAUDIJA GOLUBIĆ</item>
      <item>BARICA PAJAN</item>
      <item>VESNA VRABEC</item>
      <item>MARIJA KOŠIĆ</item>
      <item>VESNA PLANTIĆ</item>
      <item>PLIMA društvo s ograničenom odgovornošću za proizvodnu obuće, trgovinu i usluge</item>
      <item>Romana Malašić</item>
      <item>Lidia Belamarić</item>
    </izvorni_sadrzaj>
    <derivirana_varijabla naziv="DomainObject.Predmet.SudioniciListNaziv_1">
      <item>ALENKA BAJEC</item>
      <item>MAJDA KREBER</item>
      <item>BRANKA PETRIŠIĆ</item>
      <item>VLATKA HOSNI</item>
      <item>ŽELJKA HORVAT</item>
      <item>KLAUDIJA GOLUBIĆ</item>
      <item>BARICA PAJAN</item>
      <item>VESNA VRABEC</item>
      <item>MARIJA KOŠIĆ</item>
      <item>VESNA PLANTIĆ</item>
      <item>PLIMA društvo s ograničenom odgovornošću za proizvodnu obuće, trgovinu i usluge</item>
      <item>Romana Malašić</item>
      <item>Lidia Belamarić</item>
    </derivirana_varijabla>
  </DomainObject.Predmet.SudioniciListNaziv>
  <DomainObject.Predmet.SudioniciListAdressOIB>
    <izvorni_sadrzaj>
      <item>ALENKA BAJEC, OIB 69324770747, Črnec 161,42204 Črnec Biškupečki</item>
      <item>MAJDA KREBER, OIB 49837748204, Toplička 82,42204 Gornji Kneginec</item>
      <item>BRANKA PETRIŠIĆ, OIB 14971491440, Dravska 111,42209 Svibovec Podravski</item>
      <item>VLATKA HOSNI, OIB 71102583826, Knegingradska 100,42204 Gornji Kneginec</item>
      <item>ŽELJKA HORVAT, OIB 57278047485, Kupalište bb,42000 Varaždin</item>
      <item>KLAUDIJA GOLUBIĆ, OIB 47876886481, S. Tomaškovića 20,42000 Jalkovec</item>
      <item>BARICA PAJAN, OIB 64711140317, Grana 145c,42220 Novi Marof</item>
      <item>VESNA VRABEC, OIB 79901504392, M. Melinčeka 36,42209 Sračinec</item>
      <item>MARIJA KOŠIĆ, OIB 02660304985, A. Stepinca 18,42205 Krkanec</item>
      <item>VESNA PLANTIĆ, OIB 71798154840, Cargovec 31,42205 Cargovec</item>
      <item>PLIMA društvo s ograničenom odgovornošću za proizvodnu obuće, trgovinu i usluge, OIB 60621130976, Zagrebačka 94,42000 Varaždin</item>
      <item>Romana Malašić, OIB 67902305286, Kneginec Gornji, Knegingradska 59,42204 Turčin</item>
      <item>Lidia Belamarić, OIB 55271144632, Kratka 2,42000 Varaždin</item>
    </izvorni_sadrzaj>
    <derivirana_varijabla naziv="DomainObject.Predmet.SudioniciListAdressOIB_1">
      <item>ALENKA BAJEC, OIB 69324770747, Črnec 161,42204 Črnec Biškupečki</item>
      <item>MAJDA KREBER, OIB 49837748204, Toplička 82,42204 Gornji Kneginec</item>
      <item>BRANKA PETRIŠIĆ, OIB 14971491440, Dravska 111,42209 Svibovec Podravski</item>
      <item>VLATKA HOSNI, OIB 71102583826, Knegingradska 100,42204 Gornji Kneginec</item>
      <item>ŽELJKA HORVAT, OIB 57278047485, Kupalište bb,42000 Varaždin</item>
      <item>KLAUDIJA GOLUBIĆ, OIB 47876886481, S. Tomaškovića 20,42000 Jalkovec</item>
      <item>BARICA PAJAN, OIB 64711140317, Grana 145c,42220 Novi Marof</item>
      <item>VESNA VRABEC, OIB 79901504392, M. Melinčeka 36,42209 Sračinec</item>
      <item>MARIJA KOŠIĆ, OIB 02660304985, A. Stepinca 18,42205 Krkanec</item>
      <item>VESNA PLANTIĆ, OIB 71798154840, Cargovec 31,42205 Cargovec</item>
      <item>PLIMA društvo s ograničenom odgovornošću za proizvodnu obuće, trgovinu i usluge, OIB 60621130976, Zagrebačka 94,42000 Varaždin</item>
      <item>Romana Malašić, OIB 67902305286, Kneginec Gornji, Knegingradska 59,42204 Turčin</item>
      <item>Lidia Belamarić, OIB 55271144632, Kratka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F8AD8A-F4EE-451C-935A-03A909C798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104</properties:Words>
  <properties:Characters>537</properties:Characters>
  <properties:Lines>44</properties:Lines>
  <properties:Paragraphs>17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Nikolina Jaguljnjak</cp:lastModifiedBy>
  <dcterms:modified xmlns:xsi="http://www.w3.org/2001/XMLSchema-instance" xsi:type="dcterms:W3CDTF">2015-09-28T07:51:00Z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St-111/2014-28 / Odluka - Oglas - određivanje završnog ročišta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