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a7a9" w14:paraId="748a7a9" w:rsidRDefault="004A3868" w:rsidP="004A3868" w:rsidR="004A3868">
      <w:pPr>
        <w:jc w:val="right"/>
        <w15:collapsed w:val="false"/>
      </w:pPr>
      <w:r>
        <w:t>Broj: 6 St-</w:t>
      </w:r>
      <w:r w:rsidR="009429B2">
        <w:t>1364/17-</w:t>
      </w:r>
      <w:r w:rsidR="00751C8A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 xml:space="preserve">U </w:t>
      </w:r>
      <w:r w:rsidR="00751C8A">
        <w:t xml:space="preserve"> </w:t>
      </w:r>
      <w:r>
        <w:t>I</w:t>
      </w:r>
      <w:r w:rsidR="00751C8A">
        <w:t xml:space="preserve"> </w:t>
      </w:r>
      <w:r>
        <w:t>M</w:t>
      </w:r>
      <w:r w:rsidR="00751C8A">
        <w:t xml:space="preserve"> </w:t>
      </w:r>
      <w:r>
        <w:t xml:space="preserve">E </w:t>
      </w:r>
      <w:r w:rsidR="00751C8A">
        <w:t xml:space="preserve"> </w:t>
      </w:r>
      <w:r>
        <w:t>R</w:t>
      </w:r>
      <w:r w:rsidR="00751C8A">
        <w:t xml:space="preserve"> </w:t>
      </w:r>
      <w:r>
        <w:t>E</w:t>
      </w:r>
      <w:r w:rsidR="00751C8A">
        <w:t xml:space="preserve"> </w:t>
      </w:r>
      <w:r>
        <w:t>P</w:t>
      </w:r>
      <w:r w:rsidR="00751C8A">
        <w:t xml:space="preserve"> </w:t>
      </w:r>
      <w:r>
        <w:t>U</w:t>
      </w:r>
      <w:r w:rsidR="00751C8A">
        <w:t xml:space="preserve"> </w:t>
      </w:r>
      <w:r>
        <w:t>B</w:t>
      </w:r>
      <w:r w:rsidR="00751C8A">
        <w:t xml:space="preserve">  </w:t>
      </w:r>
      <w:r>
        <w:t>L</w:t>
      </w:r>
      <w:r w:rsidR="00751C8A">
        <w:t xml:space="preserve"> </w:t>
      </w:r>
      <w:r>
        <w:t>I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  <w:r w:rsidR="00751C8A">
        <w:t xml:space="preserve"> </w:t>
      </w:r>
      <w:r>
        <w:t xml:space="preserve"> H</w:t>
      </w:r>
      <w:r w:rsidR="00751C8A">
        <w:t xml:space="preserve"> </w:t>
      </w:r>
      <w:r>
        <w:t>R</w:t>
      </w:r>
      <w:r w:rsidR="00751C8A">
        <w:t xml:space="preserve"> </w:t>
      </w:r>
      <w:r>
        <w:t>V</w:t>
      </w:r>
      <w:r w:rsidR="00751C8A">
        <w:t xml:space="preserve"> </w:t>
      </w:r>
      <w:r>
        <w:t>A</w:t>
      </w:r>
      <w:r w:rsidR="00751C8A">
        <w:t xml:space="preserve">  </w:t>
      </w:r>
      <w:r>
        <w:t>T</w:t>
      </w:r>
      <w:r w:rsidR="00751C8A">
        <w:t xml:space="preserve"> </w:t>
      </w:r>
      <w:r>
        <w:t>S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9429B2" w:rsidRPr="009429B2">
        <w:rPr>
          <w:b/>
        </w:rPr>
        <w:t>RAO FEN društvo s ograničenom odgovornošću za trgovinu i usluge, Osijek, Kapucinska 34, MBS: 080702076, OIB:10150622605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1B79D1">
        <w:t>17. listopada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C71FF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9429B2">
        <w:t>RAO FEN društvo s ograničenom odgovornošću za trgovinu i usluge, Osijek, Kapucinska 34, MBS: 080702076, OIB:10150622605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>Dana</w:t>
      </w:r>
      <w:r w:rsidR="00751C8A">
        <w:t xml:space="preserve"> </w:t>
      </w:r>
      <w:r w:rsidR="009429B2">
        <w:t>10. kolovoza</w:t>
      </w:r>
      <w:r w:rsidR="00CA0AA3">
        <w:t xml:space="preserve">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1B79D1">
        <w:t>15. rujna</w:t>
      </w:r>
      <w:r w:rsidR="00CA0AA3">
        <w:t xml:space="preserve"> 2017. g.</w:t>
      </w:r>
      <w:r>
        <w:t xml:space="preserve"> oglas od </w:t>
      </w:r>
      <w:r w:rsidR="009429B2">
        <w:t>13</w:t>
      </w:r>
      <w:r w:rsidR="001B79D1">
        <w:t>. rujna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9429B2">
        <w:t>2</w:t>
      </w:r>
      <w:r w:rsidR="001B79D1">
        <w:t>5. rujna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 xml:space="preserve">zastupani po ŽDO, na propisanom obrascu, podnijeli su prijedlog za otvaranje stečajnog dužnika navodeći da prema dužniku imaju tražbinu u iznosu od </w:t>
      </w:r>
      <w:r w:rsidR="009429B2">
        <w:t>23.507,99</w:t>
      </w:r>
      <w:r w:rsidR="00B176DA">
        <w:t xml:space="preserve"> kn temeljem </w:t>
      </w:r>
      <w:r w:rsidR="001B79D1">
        <w:t>neplaćenih obveza poreza, doprinosa i drugih javnih davanja</w:t>
      </w:r>
      <w:r w:rsidR="00B176DA">
        <w:t xml:space="preserve"> te da postoji stečajni razlog </w:t>
      </w:r>
      <w:r w:rsidR="00751C8A">
        <w:t xml:space="preserve">nesposobnost za plaćanje </w:t>
      </w:r>
      <w:r w:rsidR="00B176DA">
        <w:t>zato što u Očevidniku redoslijeda osnova za plaćanje koj</w:t>
      </w:r>
      <w:r w:rsidR="009429B2">
        <w:t>i</w:t>
      </w:r>
      <w:r w:rsidR="00B176DA">
        <w:t xml:space="preserve"> vodi FINA dužnik ima evidentirane neizvršene osnove za plaćanje </w:t>
      </w:r>
      <w:r w:rsidR="009429B2">
        <w:t>u razdo</w:t>
      </w:r>
      <w:r w:rsidR="001010EC">
        <w:t>b</w:t>
      </w:r>
      <w:r w:rsidR="009429B2">
        <w:t>lju dužem od 120 dana.</w:t>
      </w:r>
    </w:p>
    <w:p w:rsidRDefault="00BC2DD2" w:rsidP="008041DE" w:rsidR="00BC2DD2">
      <w:pPr>
        <w:ind w:firstLine="720"/>
        <w:jc w:val="both"/>
      </w:pPr>
    </w:p>
    <w:p w:rsidRDefault="001B79D1" w:rsidP="001B79D1" w:rsidR="001B79D1">
      <w:pPr>
        <w:jc w:val="right"/>
      </w:pPr>
      <w:r>
        <w:t>Broj: 6 St-</w:t>
      </w:r>
      <w:r w:rsidR="009429B2">
        <w:t>1364</w:t>
      </w:r>
      <w:r>
        <w:t>/17-5</w:t>
      </w:r>
    </w:p>
    <w:p w:rsidRDefault="00BC2DD2" w:rsidP="008041DE" w:rsidR="00BC2DD2">
      <w:pPr>
        <w:ind w:firstLine="720"/>
        <w:jc w:val="both"/>
      </w:pPr>
    </w:p>
    <w:p w:rsidRDefault="00BC2DD2" w:rsidP="008041DE" w:rsidR="00BC2DD2">
      <w:pPr>
        <w:ind w:firstLine="720"/>
        <w:jc w:val="both"/>
      </w:pPr>
    </w:p>
    <w:p w:rsidRDefault="00B176DA" w:rsidP="008041DE" w:rsidR="00B176DA">
      <w:pPr>
        <w:ind w:firstLine="720"/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B79D1">
        <w:rPr>
          <w:bCs/>
        </w:rPr>
        <w:t>17. listopada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6832C3">
      <w:pPr>
        <w:numPr>
          <w:ilvl w:val="0"/>
          <w:numId w:val="2"/>
        </w:numPr>
        <w:jc w:val="both"/>
      </w:pPr>
      <w:bookmarkStart w:name="_GoBack" w:id="0"/>
      <w:bookmarkEnd w:id="0"/>
      <w:r>
        <w:t xml:space="preserve">e-Ogl. pl. uz podnesak </w:t>
      </w:r>
      <w:r w:rsidR="00BC2DD2">
        <w:t xml:space="preserve">ŽDO od </w:t>
      </w:r>
      <w:r w:rsidR="009429B2">
        <w:t>25</w:t>
      </w:r>
      <w:r w:rsidR="001B79D1">
        <w:t>.9.</w:t>
      </w:r>
      <w:r w:rsidR="00BC2DD2">
        <w:t xml:space="preserve">2017. g. (str. </w:t>
      </w:r>
      <w:r w:rsidR="001B79D1">
        <w:t>5-7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1B79D1">
        <w:t>17.11.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1010EC" w:rsidR="00755608" w:rsidRPr="00EF33B5">
      <w:pPr>
        <w:ind w:hanging="336" w:left="6096"/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r w:rsidR="00755608">
        <w:rPr>
          <w:b/>
          <w:bCs/>
        </w:rPr>
        <w:t xml:space="preserve">                                                                                                     </w:t>
      </w:r>
      <w:r w:rsidR="00755608" w:rsidRPr="00EF33B5">
        <w:t xml:space="preserve"> </w:t>
      </w:r>
      <w:r w:rsidR="00755608">
        <w:t xml:space="preserve">                                               </w:t>
      </w:r>
    </w:p>
    <w:p w:rsidRDefault="00755608" w:rsidP="00755608" w:rsidR="00755608" w:rsidRPr="00EF33B5"/>
    <w:p w:rsidRDefault="002E4934" w:rsidP="00755608" w:rsidR="002E4934">
      <w:pPr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F42" w:rsidP="004A3868" w:rsidR="00374F42">
      <w:r>
        <w:separator/>
      </w:r>
    </w:p>
  </w:endnote>
  <w:endnote w:id="0" w:type="continuationSeparator">
    <w:p w:rsidRDefault="00374F42" w:rsidP="004A3868" w:rsidR="00374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F42" w:rsidP="004A3868" w:rsidR="00374F42">
      <w:r>
        <w:separator/>
      </w:r>
    </w:p>
  </w:footnote>
  <w:footnote w:id="0" w:type="continuationSeparator">
    <w:p w:rsidRDefault="00374F42" w:rsidP="004A3868" w:rsidR="00374F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3A54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010EC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B79D1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4F42"/>
    <w:rsid w:val="003843C3"/>
    <w:rsid w:val="003A6C8A"/>
    <w:rsid w:val="003B06A8"/>
    <w:rsid w:val="003B51C9"/>
    <w:rsid w:val="003B7AAC"/>
    <w:rsid w:val="003D451A"/>
    <w:rsid w:val="003E392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480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06291"/>
    <w:rsid w:val="00710662"/>
    <w:rsid w:val="00726845"/>
    <w:rsid w:val="00727922"/>
    <w:rsid w:val="00751C8A"/>
    <w:rsid w:val="00752B41"/>
    <w:rsid w:val="00755608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23A54"/>
    <w:rsid w:val="00941AE2"/>
    <w:rsid w:val="009429B2"/>
    <w:rsid w:val="00943812"/>
    <w:rsid w:val="00964800"/>
    <w:rsid w:val="00991CE4"/>
    <w:rsid w:val="00992F2B"/>
    <w:rsid w:val="00996147"/>
    <w:rsid w:val="009D73C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74D2E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138B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73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7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3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3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3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73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7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3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3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3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St-1364/2017-5</izvorni_sadrzaj>
    <derivirana_varijabla naziv="DomainObject.Oznaka_1">St-1364/2017-5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2017.</izvorni_sadrzaj>
    <derivirana_varijabla naziv="DomainObject.Predmet.DatumRjesavanja_1">17.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St-1364/2017</izvorni_sadrzaj>
    <derivirana_varijabla naziv="DomainObject.Predmet.OznakaBroj_1">St-1364/2017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RAO FEN društvo s ograničenom odgovornošću za trgovinu i usluge</izvorni_sadrzaj>
    <derivirana_varijabla naziv="DomainObject.Predmet.ProtustrankaFormated_1">  RAO FEN društvo s ograničenom odgovornošću za trgovinu i usluge</derivirana_varijabla>
  </DomainObject.Predmet.ProtustrankaFormated>
  <DomainObject.Predmet.ProtustrankaFormatedOIB>
    <izvorni_sadrzaj>  RAO FEN društvo s ograničenom odgovornošću za trgovinu i usluge, OIB 10150622605</izvorni_sadrzaj>
    <derivirana_varijabla naziv="DomainObject.Predmet.ProtustrankaFormatedOIB_1">  RAO FEN društvo s ograničenom odgovornošću za trgovinu i usluge, OIB 10150622605</derivirana_varijabla>
  </DomainObject.Predmet.ProtustrankaFormatedOIB>
  <DomainObject.Predmet.ProtustrankaFormatedWithAdress>
    <izvorni_sadrzaj> RAO FEN društvo s ograničenom odgovornošću za trgovinu i usluge, Kapucinska 34 , 31000 Osijek</izvorni_sadrzaj>
    <derivirana_varijabla naziv="DomainObject.Predmet.ProtustrankaFormatedWithAdress_1"> RAO FEN društvo s ograničenom odgovornošću za trgovinu i usluge, Kapucinska 34 , 31000 Osijek</derivirana_varijabla>
  </DomainObject.Predmet.ProtustrankaFormatedWithAdress>
  <DomainObject.Predmet.ProtustrankaFormatedWithAdressOIB>
    <izvorni_sadrzaj> RAO FEN društvo s ograničenom odgovornošću za trgovinu i usluge, OIB 10150622605, Kapucinska 34 , 31000 Osijek</izvorni_sadrzaj>
    <derivirana_varijabla naziv="DomainObject.Predmet.ProtustrankaFormatedWithAdressOIB_1"> RAO FEN društvo s ograničenom odgovornošću za trgovinu i usluge, OIB 10150622605, Kapucinska 34 , 31000 Osijek</derivirana_varijabla>
  </DomainObject.Predmet.ProtustrankaFormatedWithAdressOIB>
  <DomainObject.Predmet.ProtustrankaWithAdress>
    <izvorni_sadrzaj>RAO FEN društvo s ograničenom odgovornošću za trgovinu i usluge Kapucinska 34 , 31000 Osijek</izvorni_sadrzaj>
    <derivirana_varijabla naziv="DomainObject.Predmet.ProtustrankaWithAdress_1">RAO FEN društvo s ograničenom odgovornošću za trgovinu i usluge Kapucinska 34 , 31000 Osijek</derivirana_varijabla>
  </DomainObject.Predmet.ProtustrankaWithAdress>
  <DomainObject.Predmet.ProtustrankaWithAdressOIB>
    <izvorni_sadrzaj>RAO FEN društvo s ograničenom odgovornošću za trgovinu i usluge, OIB 10150622605, Kapucinska 34 , 31000 Osijek</izvorni_sadrzaj>
    <derivirana_varijabla naziv="DomainObject.Predmet.ProtustrankaWithAdressOIB_1">RAO FEN društvo s ograničenom odgovornošću za trgovinu i usluge, OIB 10150622605, Kapucinska 34 , 31000 Osijek</derivirana_varijabla>
  </DomainObject.Predmet.ProtustrankaWithAdressOIB>
  <DomainObject.Predmet.ProtustrankaNazivFormated>
    <izvorni_sadrzaj>RAO FEN društvo s ograničenom odgovornošću za trgovinu i usluge</izvorni_sadrzaj>
    <derivirana_varijabla naziv="DomainObject.Predmet.ProtustrankaNazivFormated_1">RAO FEN društvo s ograničenom odgovornošću za trgovinu i usluge</derivirana_varijabla>
  </DomainObject.Predmet.ProtustrankaNazivFormated>
  <DomainObject.Predmet.ProtustrankaNazivFormatedOIB>
    <izvorni_sadrzaj>RAO FEN društvo s ograničenom odgovornošću za trgovinu i usluge, OIB 10150622605</izvorni_sadrzaj>
    <derivirana_varijabla naziv="DomainObject.Predmet.ProtustrankaNazivFormatedOIB_1">RAO FEN društvo s ograničenom odgovornošću za trgovinu i usluge, OIB 10150622605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RAO FEN društvo s ograničenom odgovornošću za trgovinu i usluge</item>
    </izvorni_sadrzaj>
    <derivirana_varijabla naziv="DomainObject.Predmet.ProtuStrankaListFormated_1">
      <item>RAO FEN društvo s ograničenom odgovornošću za trgovinu i usluge</item>
    </derivirana_varijabla>
  </DomainObject.Predmet.ProtuStrankaListFormated>
  <DomainObject.Predmet.ProtuStrankaListFormatedOIB>
    <izvorni_sadrzaj>
      <item>RAO FEN društvo s ograničenom odgovornošću za trgovinu i usluge, OIB 10150622605</item>
    </izvorni_sadrzaj>
    <derivirana_varijabla naziv="DomainObject.Predmet.ProtuStrankaListFormatedOIB_1">
      <item>RAO FEN društvo s ograničenom odgovornošću za trgovinu i usluge, OIB 10150622605</item>
    </derivirana_varijabla>
  </DomainObject.Predmet.ProtuStrankaListFormatedOIB>
  <DomainObject.Predmet.ProtuStrankaListFormatedWithAdress>
    <izvorni_sadrzaj>
      <item>RAO FEN društvo s ograničenom odgovornošću za trgovinu i usluge, Kapucinska 34 , 31000 Osijek</item>
    </izvorni_sadrzaj>
    <derivirana_varijabla naziv="DomainObject.Predmet.ProtuStrankaListFormatedWithAdress_1">
      <item>RAO FEN društvo s ograničenom odgovornošću za trgovinu i usluge, Kapucinska 34 , 31000 Osijek</item>
    </derivirana_varijabla>
  </DomainObject.Predmet.ProtuStrankaListFormatedWithAdress>
  <DomainObject.Predmet.ProtuStrankaListFormatedWithAdressOIB>
    <izvorni_sadrzaj>
      <item>RAO FEN društvo s ograničenom odgovornošću za trgovinu i usluge, OIB 10150622605, Kapucinska 34 , 31000 Osijek</item>
    </izvorni_sadrzaj>
    <derivirana_varijabla naziv="DomainObject.Predmet.ProtuStrankaListFormatedWithAdressOIB_1">
      <item>RAO FEN društvo s ograničenom odgovornošću za trgovinu i usluge, OIB 10150622605, Kapucinska 34 , 31000 Osijek</item>
    </derivirana_varijabla>
  </DomainObject.Predmet.ProtuStrankaListFormatedWithAdressOIB>
  <DomainObject.Predmet.ProtuStrankaListNazivFormated>
    <izvorni_sadrzaj>
      <item>RAO FEN društvo s ograničenom odgovornošću za trgovinu i usluge</item>
    </izvorni_sadrzaj>
    <derivirana_varijabla naziv="DomainObject.Predmet.ProtuStrankaListNazivFormated_1">
      <item>RAO FEN društvo s ograničenom odgovornošću za trgovinu i usluge</item>
    </derivirana_varijabla>
  </DomainObject.Predmet.ProtuStrankaListNazivFormated>
  <DomainObject.Predmet.ProtuStrankaListNazivFormatedOIB>
    <izvorni_sadrzaj>
      <item>RAO FEN društvo s ograničenom odgovornošću za trgovinu i usluge, OIB 10150622605</item>
    </izvorni_sadrzaj>
    <derivirana_varijabla naziv="DomainObject.Predmet.ProtuStrankaListNazivFormatedOIB_1">
      <item>RAO FEN društvo s ograničenom odgovornošću za trgovinu i usluge, OIB 10150622605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St-1364/2017-5</izvorni_sadrzaj>
    <derivirana_varijabla naziv="DomainObject.PoslovniBrojDokumenta_1">St-1364/2017-5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RAO FEN društvo s ograničenom odgovornošću za trgovinu i usluge</izvorni_sadrzaj>
    <derivirana_varijabla naziv="DomainObject.Predmet.ProtustrankaIDrugi_1">RAO FEN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RAO FEN društvo s ograničenom odgovornošću za trgovinu i usluge, OIB 10150622605, Kapucinska 34 , 31000 Osijek</izvorni_sadrzaj>
    <derivirana_varijabla naziv="DomainObject.Predmet.ProtustrankaIDrugiAdressOIB_1">RAO FEN društvo s ograničenom odgovornošću za trgovinu i usluge, OIB 10150622605, Kapucinska 34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St-1364/2017-5</izvorni_sadrzaj>
    <derivirana_varijabla naziv="DomainObject.Predmet.OdlukaRjesenje.Oznaka_1">St-1364/2017-5</derivirana_varijabla>
  </DomainObject.Predmet.OdlukaRjesenje.Oznaka>
  <DomainObject.Predmet.SudioniciListNaziv>
    <izvorni_sadrzaj>
      <item>FINA RC OSIJEK</item>
      <item>RAO FEN društvo s ograničenom odgovornošću za trgovinu i usluge</item>
    </izvorni_sadrzaj>
    <derivirana_varijabla naziv="DomainObject.Predmet.SudioniciListNaziv_1">
      <item>FINA RC OSIJEK</item>
      <item>RAO FEN društvo s ograničenom odgovornošću za trgovinu i usluge</item>
    </derivirana_varijabla>
  </DomainObject.Predmet.SudioniciListNaziv>
  <DomainObject.Predmet.SudioniciListAdressOIB>
    <izvorni_sadrzaj>
      <item>FINA RC OSIJEK, OIB 85821130368</item>
      <item>RAO FEN društvo s ograničenom odgovornošću za trgovinu i usluge, OIB 10150622605, Kapucinska 34 ,31000 Osijek</item>
    </izvorni_sadrzaj>
    <derivirana_varijabla naziv="DomainObject.Predmet.SudioniciListAdressOIB_1">
      <item>FINA RC OSIJEK, OIB 85821130368</item>
      <item>RAO FEN društvo s ograničenom odgovornošću za trgovinu i usluge, OIB 10150622605, Kapucinska 34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10150622605</item>
    </izvorni_sadrzaj>
    <derivirana_varijabla naziv="DomainObject.Predmet.SudioniciListNazivOIB_1">
      <item>, OIB 85821130368</item>
      <item>, OIB 10150622605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A0704-AA7F-43DA-ABE0-8D18EC604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352</properties:Words>
  <properties:Characters>1815</properties:Characters>
  <properties:Lines>101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2017-10-17T07:22:00Z</dcterms:created>
  <dc:creator>mkocijan</dc:creator>
  <cp:lastModifiedBy>Danijela Sekulić</cp:lastModifiedBy>
  <cp:lastPrinted>2017-10-17T07:34:00Z</cp:lastPrinted>
  <dcterms:modified xmlns:xsi="http://www.w3.org/2001/XMLSchema-instance" xsi:type="dcterms:W3CDTF">2017-10-17T09:29:00Z</dcterms:modified>
  <cp:revision>9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St-1364/2017-5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