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1455" w14:paraId="81a1455" w:rsidRDefault="00A9392C" w:rsidP="00A9392C" w:rsidR="00A9392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92C" w:rsidP="00A9392C" w:rsidR="00A9392C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</w:t>
      </w:r>
      <w:r>
        <w:t>2 St-304/20</w:t>
      </w:r>
      <w:r w:rsidRPr="000E1D03">
        <w:t>1</w:t>
      </w:r>
      <w:r w:rsidRPr="00F3440B">
        <w:t>8-4</w:t>
      </w:r>
    </w:p>
    <w:p w:rsidRDefault="00A9392C" w:rsidP="00A9392C" w:rsidR="00A9392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392C" w:rsidP="00A9392C" w:rsidR="00A9392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392C" w:rsidP="00A9392C" w:rsidR="00A9392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227C" w:rsidP="00A9392C" w:rsidR="009A227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392C" w:rsidP="00A9392C" w:rsidR="00A9392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9392C" w:rsidP="00A9392C" w:rsidR="00A9392C">
      <w:pPr>
        <w:jc w:val="center"/>
        <w:rPr>
          <w:rFonts w:cs="Times New Roman" w:eastAsia="Times New Roman"/>
          <w:szCs w:val="24"/>
        </w:rPr>
      </w:pPr>
    </w:p>
    <w:p w:rsidRDefault="00A9392C" w:rsidP="00A9392C" w:rsidR="00A9392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FAST RECOGNITION d.o.o., Buje, Istarska ulica 22, OIB: 374921732</w:t>
      </w:r>
      <w:r w:rsidRPr="00F3440B">
        <w:rPr>
          <w:rFonts w:cs="Times New Roman" w:eastAsia="Times New Roman"/>
          <w:szCs w:val="24"/>
        </w:rPr>
        <w:t xml:space="preserve">93, </w:t>
      </w:r>
      <w:r w:rsidR="00F3440B" w:rsidRPr="00F3440B">
        <w:rPr>
          <w:rFonts w:cs="Times New Roman" w:eastAsia="Times New Roman"/>
          <w:szCs w:val="24"/>
        </w:rPr>
        <w:t>20</w:t>
      </w:r>
      <w:r w:rsidR="005A48E1" w:rsidRPr="00F3440B">
        <w:rPr>
          <w:rFonts w:cs="Times New Roman" w:eastAsia="Times New Roman"/>
          <w:szCs w:val="24"/>
        </w:rPr>
        <w:t>. studenog</w:t>
      </w:r>
      <w:r w:rsidRPr="00F3440B">
        <w:rPr>
          <w:rFonts w:cs="Times New Roman" w:eastAsia="Times New Roman"/>
          <w:szCs w:val="24"/>
        </w:rPr>
        <w:t xml:space="preserve"> 201</w:t>
      </w:r>
      <w:r w:rsidRPr="00A03F3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>Otvara se skraćeni stečajni postupak nad FAST RECOGNITION d.o.o., Buje, Istarska ulica 22, OIB: 37492173293.</w:t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 w:rsidRPr="000F52D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II.</w:t>
      </w:r>
      <w:r>
        <w:rPr>
          <w:rFonts w:cs="Times New Roman" w:eastAsia="Times New Roman"/>
          <w:szCs w:val="24"/>
        </w:rPr>
        <w:tab/>
      </w:r>
      <w:r w:rsidRPr="00A03F32">
        <w:rPr>
          <w:rFonts w:cs="Times New Roman" w:eastAsia="Times New Roman"/>
          <w:szCs w:val="20"/>
        </w:rPr>
        <w:t>Za stečajnog upravitelja imenuje s</w:t>
      </w:r>
      <w:r w:rsidRPr="000F52DA">
        <w:rPr>
          <w:rFonts w:cs="Times New Roman" w:eastAsia="Times New Roman"/>
          <w:szCs w:val="20"/>
        </w:rPr>
        <w:t xml:space="preserve">e </w:t>
      </w:r>
      <w:r w:rsidR="000F52DA" w:rsidRPr="000F52DA">
        <w:t>Mladen Novaković</w:t>
      </w:r>
      <w:r w:rsidRPr="000F52DA">
        <w:t xml:space="preserve"> iz </w:t>
      </w:r>
      <w:r w:rsidR="000F52DA" w:rsidRPr="000F52DA">
        <w:t>Pule, Štinjan, Baližerka 44</w:t>
      </w:r>
      <w:r w:rsidRPr="000F52DA">
        <w:t xml:space="preserve">, OIB: </w:t>
      </w:r>
      <w:r w:rsidR="000F52DA" w:rsidRPr="000F52DA">
        <w:t>28857584241</w:t>
      </w:r>
      <w:r w:rsidRPr="000F52DA">
        <w:rPr>
          <w:rFonts w:cs="Times New Roman" w:eastAsia="Times New Roman"/>
          <w:szCs w:val="20"/>
        </w:rPr>
        <w:t>.</w:t>
      </w:r>
    </w:p>
    <w:p w:rsidRDefault="00A9392C" w:rsidP="00A9392C" w:rsidR="00A9392C" w:rsidRPr="000F52DA">
      <w:pPr>
        <w:rPr>
          <w:rFonts w:cs="Times New Roman" w:eastAsia="Times New Roman"/>
          <w:szCs w:val="20"/>
        </w:rPr>
      </w:pPr>
    </w:p>
    <w:p w:rsidRDefault="00A9392C" w:rsidP="00A9392C" w:rsidR="00A93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>Zaključuje se skraćeni stečajni postupak nad dužnikom FAST RECOGNITION d.o.o., Buje, Istarska ulica 22, OIB: 37492173293.</w:t>
      </w:r>
    </w:p>
    <w:p w:rsidRDefault="00A9392C" w:rsidP="00A9392C" w:rsidR="00A9392C">
      <w:pPr>
        <w:ind w:firstLine="709"/>
        <w:rPr>
          <w:rFonts w:cs="Times New Roman" w:eastAsia="Times New Roman"/>
          <w:szCs w:val="24"/>
        </w:rPr>
      </w:pPr>
    </w:p>
    <w:p w:rsidRDefault="00A9392C" w:rsidP="00A9392C" w:rsidR="00A93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  <w:t>Ovo rješenje objavit će se na mrežnoj stranici e-Oglasna ploča sudova i po pravomoćnosti dostaviti sudskom registru ovog suda radi brisanja dužnika FAST RECOGNITION d.o.o., Buje, Istarska ulica 22, OIB: 37492173293.</w:t>
      </w:r>
    </w:p>
    <w:p w:rsidRDefault="00A9392C" w:rsidP="00A9392C" w:rsidR="00A9392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9392C" w:rsidP="00A9392C" w:rsidR="00A9392C">
      <w:pPr>
        <w:ind w:firstLine="708"/>
        <w:rPr>
          <w:rFonts w:cs="Times New Roman" w:eastAsia="Times New Roman"/>
          <w:szCs w:val="24"/>
        </w:rPr>
      </w:pPr>
    </w:p>
    <w:p w:rsidRDefault="00A9392C" w:rsidP="00A9392C" w:rsidR="00A9392C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Financijska agencija podnijela je </w:t>
      </w:r>
      <w:r>
        <w:rPr>
          <w:rFonts w:cs="Times New Roman" w:eastAsia="Times New Roman"/>
          <w:szCs w:val="24"/>
        </w:rPr>
        <w:t xml:space="preserve">20. kolovoza </w:t>
      </w:r>
      <w:r w:rsidRPr="00984D19">
        <w:rPr>
          <w:rFonts w:cs="Times New Roman" w:eastAsia="Times New Roman"/>
          <w:szCs w:val="24"/>
        </w:rPr>
        <w:t>2018., na temelju čl. 429. st. 1. Stečajnog zakona (Narodne novine br. 71/15, 104/17. nadalje SZ), ovome sudu zahtjev za provedbu skraćenog stečajnog postupka nad pravnom osobom (dužnikom)</w:t>
      </w:r>
      <w:r w:rsidRPr="00984D19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FAST RECOGNITION d.o.o., Buje, Istarska ulica 22, OIB: 37492173293</w:t>
      </w:r>
      <w:r w:rsidRPr="00984D19">
        <w:rPr>
          <w:rFonts w:cs="Times New Roman" w:eastAsia="Times New Roman"/>
          <w:szCs w:val="24"/>
        </w:rPr>
        <w:t>.</w:t>
      </w:r>
    </w:p>
    <w:p w:rsidRDefault="00A9392C" w:rsidP="00A9392C" w:rsidR="00A9392C" w:rsidRPr="00984D19">
      <w:pPr>
        <w:ind w:firstLine="708"/>
      </w:pPr>
      <w:r w:rsidRPr="00984D1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84D19">
        <w:t xml:space="preserve">nema zaposlenih, da u Očevidniku redoslijeda osnova za plaćanje ima evidentirane neizvršene osnove za plaćanje u neprekinutom razdoblju od 120 dana (dužnik je na dan </w:t>
      </w:r>
      <w:r>
        <w:rPr>
          <w:rFonts w:cs="Times New Roman" w:eastAsia="Times New Roman"/>
          <w:szCs w:val="24"/>
        </w:rPr>
        <w:t>16. kolovoza</w:t>
      </w:r>
      <w:r w:rsidRPr="00984D19">
        <w:rPr>
          <w:rFonts w:cs="Times New Roman" w:eastAsia="Times New Roman"/>
          <w:szCs w:val="24"/>
        </w:rPr>
        <w:t xml:space="preserve"> 2018. </w:t>
      </w:r>
      <w:r w:rsidRPr="00984D19">
        <w:t xml:space="preserve">imao neizvršene osnove za plaćanje u neprekinutom razdoblju od 120 dana u ukupnom iznosu </w:t>
      </w:r>
      <w:r>
        <w:t xml:space="preserve">35.419,48 </w:t>
      </w:r>
      <w:r w:rsidRPr="00984D19">
        <w:t>kn) i da za dužnika nisu ispunjene pretpostavke za pokretanje drugog postupka radi brisanja iz sudskog registra, što je utvrđeno uvidom u zahtjev Financijske agencije i izvadak iz sudskog registra za dužnika</w:t>
      </w:r>
      <w:r w:rsidRPr="00984D19">
        <w:rPr>
          <w:rFonts w:eastAsiaTheme="minorHAnsi"/>
          <w:lang w:eastAsia="en-US"/>
        </w:rPr>
        <w:t>, sud je, sukladno čl. 430. SZ</w:t>
      </w:r>
      <w:r w:rsidRPr="009A227C">
        <w:rPr>
          <w:rFonts w:eastAsiaTheme="minorHAnsi"/>
          <w:lang w:eastAsia="en-US"/>
        </w:rPr>
        <w:t>-a, 23. kolovoza</w:t>
      </w:r>
      <w:r w:rsidRPr="00984D19">
        <w:rPr>
          <w:rFonts w:eastAsiaTheme="minorHAnsi"/>
          <w:lang w:eastAsia="en-US"/>
        </w:rPr>
        <w:t xml:space="preserve"> 2018.</w:t>
      </w:r>
      <w:r w:rsidRPr="00984D19">
        <w:rPr>
          <w:rFonts w:cs="Times New Roman" w:eastAsia="Times New Roman"/>
          <w:szCs w:val="24"/>
        </w:rPr>
        <w:t xml:space="preserve"> na mrežnoj stranici e-Oglasna ploča sudova objavio ogl</w:t>
      </w:r>
      <w:r>
        <w:rPr>
          <w:rFonts w:cs="Times New Roman" w:eastAsia="Times New Roman"/>
          <w:szCs w:val="24"/>
        </w:rPr>
        <w:t>a</w:t>
      </w:r>
      <w:r w:rsidRPr="009929B6">
        <w:rPr>
          <w:rFonts w:cs="Times New Roman" w:eastAsia="Times New Roman"/>
          <w:szCs w:val="24"/>
        </w:rPr>
        <w:t>s 2 St-304/2018-3 koj</w:t>
      </w:r>
      <w:r w:rsidRPr="00D168C1">
        <w:rPr>
          <w:rFonts w:cs="Times New Roman" w:eastAsia="Times New Roman"/>
          <w:szCs w:val="24"/>
        </w:rPr>
        <w:t>i</w:t>
      </w:r>
      <w:r w:rsidRPr="00984D19">
        <w:rPr>
          <w:rFonts w:cs="Times New Roman" w:eastAsia="Times New Roman"/>
          <w:szCs w:val="24"/>
        </w:rPr>
        <w:t xml:space="preserve">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984D19"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9392C" w:rsidP="00A9392C" w:rsidR="00A9392C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9392C" w:rsidP="00A9392C" w:rsidR="00A9392C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9392C" w:rsidP="00A9392C" w:rsidR="00A9392C">
      <w:pPr>
        <w:ind w:firstLine="708"/>
        <w:rPr>
          <w:rFonts w:cs="Times New Roman" w:eastAsia="Times New Roman"/>
          <w:szCs w:val="24"/>
        </w:rPr>
      </w:pP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 w:rsidRPr="00A03F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</w:t>
      </w:r>
      <w:r w:rsidRPr="00F3440B">
        <w:rPr>
          <w:rFonts w:cs="Times New Roman" w:eastAsia="Times New Roman"/>
          <w:szCs w:val="24"/>
        </w:rPr>
        <w:t xml:space="preserve">nu </w:t>
      </w:r>
      <w:r w:rsidR="00F3440B" w:rsidRPr="00F3440B">
        <w:rPr>
          <w:rFonts w:cs="Times New Roman" w:eastAsia="Times New Roman"/>
          <w:szCs w:val="24"/>
        </w:rPr>
        <w:t>20</w:t>
      </w:r>
      <w:r w:rsidR="005A48E1" w:rsidRPr="00F3440B">
        <w:rPr>
          <w:rFonts w:cs="Times New Roman" w:eastAsia="Times New Roman"/>
          <w:szCs w:val="24"/>
        </w:rPr>
        <w:t>. studenog</w:t>
      </w:r>
      <w:r w:rsidRPr="00F3440B">
        <w:rPr>
          <w:rFonts w:cs="Times New Roman" w:eastAsia="Times New Roman"/>
          <w:szCs w:val="24"/>
        </w:rPr>
        <w:t xml:space="preserve"> 2018</w:t>
      </w:r>
      <w:r w:rsidRPr="00A03F32">
        <w:rPr>
          <w:rFonts w:cs="Times New Roman" w:eastAsia="Times New Roman"/>
          <w:szCs w:val="24"/>
        </w:rPr>
        <w:t xml:space="preserve">. </w:t>
      </w:r>
    </w:p>
    <w:p w:rsidRDefault="00A9392C" w:rsidP="00A9392C" w:rsidR="00A9392C">
      <w:pPr>
        <w:rPr>
          <w:rFonts w:cs="Times New Roman" w:eastAsia="Times New Roman"/>
          <w:szCs w:val="24"/>
        </w:rPr>
      </w:pPr>
    </w:p>
    <w:p w:rsidRDefault="00A9392C" w:rsidP="00A9392C" w:rsidR="00A9392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9392C" w:rsidP="00A9392C" w:rsidR="00A9392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A9392C" w:rsidP="00A9392C" w:rsidR="00A9392C">
      <w:pPr>
        <w:jc w:val="left"/>
        <w:rPr>
          <w:rFonts w:cs="Times New Roman" w:eastAsia="Times New Roman"/>
          <w:szCs w:val="24"/>
        </w:rPr>
      </w:pPr>
    </w:p>
    <w:p w:rsidRDefault="00A9392C" w:rsidP="00A9392C" w:rsidR="00A9392C">
      <w:pPr>
        <w:jc w:val="left"/>
        <w:rPr>
          <w:rFonts w:cs="Times New Roman" w:eastAsia="Times New Roman"/>
          <w:szCs w:val="24"/>
        </w:rPr>
      </w:pPr>
    </w:p>
    <w:p w:rsidRDefault="00A9392C" w:rsidP="00A9392C" w:rsidR="00A9392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A9392C" w:rsidP="00A9392C" w:rsidR="00A9392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9392C" w:rsidP="00A9392C" w:rsidR="00A93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9392C" w:rsidP="00A9392C" w:rsidR="00A9392C"/>
    <w:p w:rsidRDefault="00A9392C" w:rsidP="00A9392C" w:rsidR="00A9392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9392C" w:rsidP="00A9392C" w:rsidR="00A93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A9392C" w:rsidP="00A9392C" w:rsidR="00A93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FAST RECOGNITION d.o.o., Buje, Istarska ulica 22 </w:t>
      </w:r>
    </w:p>
    <w:p w:rsidRDefault="00A9392C" w:rsidP="00A9392C" w:rsidR="00A939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A9392C" w:rsidP="00A9392C" w:rsidR="00A93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A9392C" w:rsidP="00A9392C" w:rsidR="00A9392C" w:rsidRPr="000D604E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>- stečajni upravite</w:t>
      </w:r>
      <w:r w:rsidRPr="00591C32">
        <w:rPr>
          <w:rFonts w:cs="Times New Roman" w:eastAsia="Times New Roman"/>
          <w:szCs w:val="24"/>
        </w:rPr>
        <w:t xml:space="preserve">lj </w:t>
      </w:r>
      <w:r w:rsidR="000F52DA" w:rsidRPr="000F52DA">
        <w:t>Mladen Novaković</w:t>
      </w:r>
      <w:r w:rsidR="000F52DA">
        <w:t>,</w:t>
      </w:r>
      <w:r w:rsidR="000F52DA" w:rsidRPr="000F52DA">
        <w:t xml:space="preserve"> Pul</w:t>
      </w:r>
      <w:r w:rsidR="000F52DA">
        <w:t>a</w:t>
      </w:r>
      <w:r w:rsidR="000F52DA" w:rsidRPr="000F52DA">
        <w:t>, Štinjan, Baližerka 44</w:t>
      </w:r>
    </w:p>
    <w:p w:rsidRDefault="00A9392C" w:rsidP="00A9392C" w:rsidR="00A939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A9392C" w:rsidP="00A9392C" w:rsidR="00A93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A9392C" w:rsidP="00A9392C" w:rsidR="00A93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A9392C" w:rsidP="00A9392C" w:rsidR="00A9392C"/>
    <w:p w:rsidRDefault="00013E63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92C" w:rsidP="00A9392C" w:rsidR="00A9392C">
      <w:r>
        <w:separator/>
      </w:r>
    </w:p>
  </w:endnote>
  <w:endnote w:id="0" w:type="continuationSeparator">
    <w:p w:rsidRDefault="00A9392C" w:rsidP="00A9392C" w:rsidR="00A93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92C" w:rsidP="00A9392C" w:rsidR="00A9392C">
      <w:r>
        <w:separator/>
      </w:r>
    </w:p>
  </w:footnote>
  <w:footnote w:id="0" w:type="continuationSeparator">
    <w:p w:rsidRDefault="00A9392C" w:rsidP="00A9392C" w:rsidR="00A93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A9392C" w:rsidR="003B15D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13E63">
          <w:rPr>
            <w:noProof/>
          </w:rPr>
          <w:t>2</w:t>
        </w:r>
        <w:r>
          <w:fldChar w:fldCharType="end"/>
        </w:r>
        <w:r>
          <w:tab/>
          <w:t>2 St-304/20</w:t>
        </w:r>
        <w:r w:rsidRPr="00F3440B">
          <w:t>18-4</w:t>
        </w:r>
      </w:p>
    </w:sdtContent>
  </w:sdt>
  <w:p w:rsidRDefault="00013E63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92C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92C"/>
    <w:rsid w:val="00013E63"/>
    <w:rsid w:val="000F52DA"/>
    <w:rsid w:val="00554328"/>
    <w:rsid w:val="005A48E1"/>
    <w:rsid w:val="00985388"/>
    <w:rsid w:val="009929B6"/>
    <w:rsid w:val="009A227C"/>
    <w:rsid w:val="00A9392C"/>
    <w:rsid w:val="00F3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9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9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92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9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39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39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E6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3E6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3E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3E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9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9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92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39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39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39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E6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3E6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3E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3E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RECOGNITION d.o.o. BUJE</izvorni_sadrzaj>
    <derivirana_varijabla naziv="DomainObject.Predmet.ProtustrankaFormated_1">  FAST RECOGNITION d.o.o. BUJE</derivirana_varijabla>
  </DomainObject.Predmet.ProtustrankaFormated>
  <DomainObject.Predmet.ProtustrankaFormatedOIB>
    <izvorni_sadrzaj>  FAST RECOGNITION d.o.o. BUJE, OIB 37492173293</izvorni_sadrzaj>
    <derivirana_varijabla naziv="DomainObject.Predmet.ProtustrankaFormatedOIB_1">  FAST RECOGNITION d.o.o. BUJE, OIB 37492173293</derivirana_varijabla>
  </DomainObject.Predmet.ProtustrankaFormatedOIB>
  <DomainObject.Predmet.ProtustrankaFormatedWithAdress>
    <izvorni_sadrzaj> FAST RECOGNITION d.o.o. BUJE, Istarska ulica 22, 52460 Buje</izvorni_sadrzaj>
    <derivirana_varijabla naziv="DomainObject.Predmet.ProtustrankaFormatedWithAdress_1"> FAST RECOGNITION d.o.o. BUJE, Istarska ulica 22, 52460 Buje</derivirana_varijabla>
  </DomainObject.Predmet.ProtustrankaFormatedWithAdress>
  <DomainObject.Predmet.ProtustrankaFormatedWithAdressOIB>
    <izvorni_sadrzaj> FAST RECOGNITION d.o.o. BUJE, OIB 37492173293, Istarska ulica 22, 52460 Buje</izvorni_sadrzaj>
    <derivirana_varijabla naziv="DomainObject.Predmet.ProtustrankaFormatedWithAdressOIB_1"> FAST RECOGNITION d.o.o. BUJE, OIB 37492173293, Istarska ulica 22, 52460 Buje</derivirana_varijabla>
  </DomainObject.Predmet.ProtustrankaFormatedWithAdressOIB>
  <DomainObject.Predmet.ProtustrankaWithAdress>
    <izvorni_sadrzaj>FAST RECOGNITION d.o.o. BUJE Istarska ulica 22, 52460 Buje</izvorni_sadrzaj>
    <derivirana_varijabla naziv="DomainObject.Predmet.ProtustrankaWithAdress_1">FAST RECOGNITION d.o.o. BUJE Istarska ulica 22, 52460 Buje</derivirana_varijabla>
  </DomainObject.Predmet.ProtustrankaWithAdress>
  <DomainObject.Predmet.ProtustrankaWithAdressOIB>
    <izvorni_sadrzaj>FAST RECOGNITION d.o.o. BUJE, OIB 37492173293, Istarska ulica 22, 52460 Buje</izvorni_sadrzaj>
    <derivirana_varijabla naziv="DomainObject.Predmet.ProtustrankaWithAdressOIB_1">FAST RECOGNITION d.o.o. BUJE, OIB 37492173293, Istarska ulica 22, 52460 Buje</derivirana_varijabla>
  </DomainObject.Predmet.ProtustrankaWithAdressOIB>
  <DomainObject.Predmet.ProtustrankaNazivFormated>
    <izvorni_sadrzaj>FAST RECOGNITION d.o.o. BUJE</izvorni_sadrzaj>
    <derivirana_varijabla naziv="DomainObject.Predmet.ProtustrankaNazivFormated_1">FAST RECOGNITION d.o.o. BUJE</derivirana_varijabla>
  </DomainObject.Predmet.ProtustrankaNazivFormated>
  <DomainObject.Predmet.ProtustrankaNazivFormatedOIB>
    <izvorni_sadrzaj>FAST RECOGNITION d.o.o. BUJE, OIB 37492173293</izvorni_sadrzaj>
    <derivirana_varijabla naziv="DomainObject.Predmet.ProtustrankaNazivFormatedOIB_1">FAST RECOGNITION d.o.o. BUJE, OIB 37492173293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35419.48</izvorni_sadrzaj>
    <derivirana_varijabla naziv="DomainObject.Predmet.TrenutnaVrijednost_1">35419.48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FAST RECOGNITION d.o.o. BUJE</item>
    </izvorni_sadrzaj>
    <derivirana_varijabla naziv="DomainObject.Predmet.ProtuStrankaListFormated_1">
      <item>FAST RECOGNITION d.o.o. BUJE</item>
    </derivirana_varijabla>
  </DomainObject.Predmet.ProtuStrankaListFormated>
  <DomainObject.Predmet.ProtuStrankaListFormatedOIB>
    <izvorni_sadrzaj>
      <item>FAST RECOGNITION d.o.o. BUJE, OIB 37492173293</item>
    </izvorni_sadrzaj>
    <derivirana_varijabla naziv="DomainObject.Predmet.ProtuStrankaListFormatedOIB_1">
      <item>FAST RECOGNITION d.o.o. BUJE, OIB 37492173293</item>
    </derivirana_varijabla>
  </DomainObject.Predmet.ProtuStrankaListFormatedOIB>
  <DomainObject.Predmet.ProtuStrankaListFormatedWithAdress>
    <izvorni_sadrzaj>
      <item>FAST RECOGNITION d.o.o. BUJE, Istarska ulica 22, 52460 Buje</item>
    </izvorni_sadrzaj>
    <derivirana_varijabla naziv="DomainObject.Predmet.ProtuStrankaListFormatedWithAdress_1">
      <item>FAST RECOGNITION d.o.o. BUJE, Istarska ulica 22, 52460 Buje</item>
    </derivirana_varijabla>
  </DomainObject.Predmet.ProtuStrankaListFormatedWithAdress>
  <DomainObject.Predmet.ProtuStrankaListFormatedWithAdressOIB>
    <izvorni_sadrzaj>
      <item>FAST RECOGNITION d.o.o. BUJE, OIB 37492173293, Istarska ulica 22, 52460 Buje</item>
    </izvorni_sadrzaj>
    <derivirana_varijabla naziv="DomainObject.Predmet.ProtuStrankaListFormatedWithAdressOIB_1">
      <item>FAST RECOGNITION d.o.o. BUJE, OIB 37492173293, Istarska ulica 22, 52460 Buje</item>
    </derivirana_varijabla>
  </DomainObject.Predmet.ProtuStrankaListFormatedWithAdressOIB>
  <DomainObject.Predmet.ProtuStrankaListNazivFormated>
    <izvorni_sadrzaj>
      <item>FAST RECOGNITION d.o.o. BUJE</item>
    </izvorni_sadrzaj>
    <derivirana_varijabla naziv="DomainObject.Predmet.ProtuStrankaListNazivFormated_1">
      <item>FAST RECOGNITION d.o.o. BUJE</item>
    </derivirana_varijabla>
  </DomainObject.Predmet.ProtuStrankaListNazivFormated>
  <DomainObject.Predmet.ProtuStrankaListNazivFormatedOIB>
    <izvorni_sadrzaj>
      <item>FAST RECOGNITION d.o.o. BUJE, OIB 37492173293</item>
    </izvorni_sadrzaj>
    <derivirana_varijabla naziv="DomainObject.Predmet.ProtuStrankaListNazivFormatedOIB_1">
      <item>FAST RECOGNITION d.o.o. BUJE, OIB 37492173293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FAST RECOGNITION d.o.o. BUJE</izvorni_sadrzaj>
    <derivirana_varijabla naziv="DomainObject.Predmet.ProtustrankaIDrugi_1">FAST RECOGNITION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FAST RECOGNITION d.o.o. BUJE, OIB 37492173293, Istarska ulica 22, 52460 Buje</izvorni_sadrzaj>
    <derivirana_varijabla naziv="DomainObject.Predmet.ProtustrankaIDrugiAdressOIB_1">FAST RECOGNITION d.o.o. BUJE, OIB 37492173293, Istarska ulica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FAST RECOGNITION d.o.o. BUJE</item>
    </izvorni_sadrzaj>
    <derivirana_varijabla naziv="DomainObject.Predmet.SudioniciListNaziv_1">
      <item>FINANCIJSKA AGENCIJA, RC RIJEKA, PODRUŽNICA PULA, PULA</item>
      <item>FAST RECOGNITION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FAST RECOGNITION d.o.o. BUJE, OIB 37492173293, Istarska ulica 22,52460 Buje</item>
    </izvorni_sadrzaj>
    <derivirana_varijabla naziv="DomainObject.Predmet.SudioniciListAdressOIB_1">
      <item>FINANCIJSKA AGENCIJA, RC RIJEKA, PODRUŽNICA PULA, PULA, OIB 85821130368, F. Kurelca 8,51000 Rijeka</item>
      <item>FAST RECOGNITION d.o.o. BUJE, OIB 37492173293, Istarska ulica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37492173293</item>
    </izvorni_sadrzaj>
    <derivirana_varijabla naziv="DomainObject.Predmet.SudioniciListNazivOIB_1">
      <item>, OIB 85821130368</item>
      <item>, OIB 37492173293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3550</properties:Characters>
  <properties:Lines>94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2018-08-23T05:47:00Z</dcterms:created>
  <dc:creator>Jasmina Matika</dc:creator>
  <cp:lastModifiedBy>Jasmina Matika</cp:lastModifiedBy>
  <dcterms:modified xmlns:xsi="http://www.w3.org/2001/XMLSchema-instance" xsi:type="dcterms:W3CDTF">2018-11-20T13:29:00Z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(St-304-18 - FAST RECOGNITION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