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ca7a" w14:paraId="742ca7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130F42">
        <w:rPr>
          <w:b/>
        </w:rPr>
        <w:t>1603/2017-3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A8252D">
        <w:t>Osijek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A8252D">
        <w:t>Slavonski Brod</w:t>
      </w:r>
      <w:r w:rsidR="00221452">
        <w:t>,</w:t>
      </w:r>
      <w:r w:rsidR="004A0D7B">
        <w:t xml:space="preserve"> za pokretanje skraćenog stečajnog postupka  nad dužnikom </w:t>
      </w:r>
      <w:r w:rsidR="00130F42">
        <w:rPr>
          <w:b/>
        </w:rPr>
        <w:t>NOGOMETNI KLUB "GRANIČAR" SLAVONSKI BROD, Slavonski Brod, L. Lukića 0, OIB: 72313926795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130F42">
        <w:t>24. studenog</w:t>
      </w:r>
      <w:r w:rsidR="00B91EFF">
        <w:t xml:space="preserve"> 201</w:t>
      </w:r>
      <w:r w:rsidR="00A8252D">
        <w:t>7</w:t>
      </w:r>
      <w:r w:rsidR="00B91EFF">
        <w:t>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130F42">
        <w:rPr>
          <w:b/>
        </w:rPr>
        <w:t>NOGOMETNI KLUB "GRANIČAR" SLAVONSKI BROD, Slavonski Brod, L. Lukića 0, OIB: 72313926795</w:t>
      </w:r>
      <w:r w:rsidR="00F7278D">
        <w:t xml:space="preserve">, iznosi </w:t>
      </w:r>
      <w:r w:rsidR="00130F42">
        <w:rPr>
          <w:b/>
        </w:rPr>
        <w:t>15.748,54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A93DE9">
        <w:rPr>
          <w:b/>
        </w:rPr>
        <w:t>Dražen Lukić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9D4C9D">
        <w:rPr>
          <w:b/>
        </w:rPr>
        <w:t>1</w:t>
      </w:r>
      <w:r w:rsidR="00A93DE9">
        <w:rPr>
          <w:b/>
        </w:rPr>
        <w:t>603</w:t>
      </w:r>
      <w:r w:rsidR="000C26C6" w:rsidRPr="00A11D78">
        <w:rPr>
          <w:b/>
        </w:rPr>
        <w:t>-</w:t>
      </w:r>
      <w:r w:rsidR="000C26C6" w:rsidRPr="00D76AAC">
        <w:rPr>
          <w:b/>
        </w:rPr>
        <w:t>1</w:t>
      </w:r>
      <w:r w:rsidR="00A8252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BE0F70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A93DE9">
        <w:t>24. studenog</w:t>
      </w:r>
      <w:r w:rsidR="00B91EFF">
        <w:t xml:space="preserve"> 201</w:t>
      </w:r>
      <w:r w:rsidR="00A8252D">
        <w:t>7</w:t>
      </w:r>
      <w:r w:rsidR="00B91EFF">
        <w:t>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E82" w:rsidR="00F20E82">
      <w:r>
        <w:separator/>
      </w:r>
    </w:p>
  </w:endnote>
  <w:endnote w:id="0" w:type="continuationSeparator">
    <w:p w:rsidRDefault="00F20E82" w:rsidR="00F20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E82" w:rsidR="00F20E82">
      <w:r>
        <w:separator/>
      </w:r>
    </w:p>
  </w:footnote>
  <w:footnote w:id="0" w:type="continuationSeparator">
    <w:p w:rsidRDefault="00F20E82" w:rsidR="00F20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07E06"/>
    <w:rsid w:val="00124958"/>
    <w:rsid w:val="00130F42"/>
    <w:rsid w:val="00137F4D"/>
    <w:rsid w:val="001437B2"/>
    <w:rsid w:val="00152C8A"/>
    <w:rsid w:val="00173F18"/>
    <w:rsid w:val="00177EC7"/>
    <w:rsid w:val="001A2472"/>
    <w:rsid w:val="001B49A2"/>
    <w:rsid w:val="001B5F20"/>
    <w:rsid w:val="001B70D9"/>
    <w:rsid w:val="001C1653"/>
    <w:rsid w:val="001C73F4"/>
    <w:rsid w:val="001C7F1E"/>
    <w:rsid w:val="001E2000"/>
    <w:rsid w:val="001E375C"/>
    <w:rsid w:val="001E7FD8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3A2C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2B0"/>
    <w:rsid w:val="00482F57"/>
    <w:rsid w:val="00484B20"/>
    <w:rsid w:val="0048554A"/>
    <w:rsid w:val="0048747B"/>
    <w:rsid w:val="004A0D7B"/>
    <w:rsid w:val="004A6F2C"/>
    <w:rsid w:val="004B490A"/>
    <w:rsid w:val="004C3969"/>
    <w:rsid w:val="004D18E8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038B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90F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4661"/>
    <w:rsid w:val="008C7029"/>
    <w:rsid w:val="008E7CA2"/>
    <w:rsid w:val="00901EF5"/>
    <w:rsid w:val="00912CF5"/>
    <w:rsid w:val="009137B1"/>
    <w:rsid w:val="00914E49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D4C9D"/>
    <w:rsid w:val="009E5D6D"/>
    <w:rsid w:val="00A003E6"/>
    <w:rsid w:val="00A02C28"/>
    <w:rsid w:val="00A07CA2"/>
    <w:rsid w:val="00A1069B"/>
    <w:rsid w:val="00A11D78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252D"/>
    <w:rsid w:val="00A8702F"/>
    <w:rsid w:val="00A93DE9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0F7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30A3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0E82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2C8"/>
    <w:rsid w:val="00F86A5B"/>
    <w:rsid w:val="00FA6067"/>
    <w:rsid w:val="00FB26E1"/>
    <w:rsid w:val="00FE0CCA"/>
    <w:rsid w:val="00FE1A5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15748.54</izvorni_sadrzaj>
    <derivirana_varijabla naziv="DomainObject.Predmet.InicijalnaVrijednost_1">15748.54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St-1603/2017</izvorni_sadrzaj>
    <derivirana_varijabla naziv="DomainObject.Predmet.OznakaBroj_1">St-1603/2017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NOGOMETNI KLUB "GRANIČAR" SLAVONSKI BROD</izvorni_sadrzaj>
    <derivirana_varijabla naziv="DomainObject.Predmet.ProtustrankaFormated_1">  NOGOMETNI KLUB "GRANIČAR" SLAVONSKI BROD</derivirana_varijabla>
  </DomainObject.Predmet.ProtustrankaFormated>
  <DomainObject.Predmet.ProtustrankaFormatedOIB>
    <izvorni_sadrzaj>  NOGOMETNI KLUB "GRANIČAR" SLAVONSKI BROD, OIB 72313926795</izvorni_sadrzaj>
    <derivirana_varijabla naziv="DomainObject.Predmet.ProtustrankaFormatedOIB_1">  NOGOMETNI KLUB "GRANIČAR" SLAVONSKI BROD, OIB 72313926795</derivirana_varijabla>
  </DomainObject.Predmet.ProtustrankaFormatedOIB>
  <DomainObject.Predmet.ProtustrankaFormatedWithAdress>
    <izvorni_sadrzaj> NOGOMETNI KLUB "GRANIČAR" SLAVONSKI BROD, L. Lukića 0, 35000 Slavonski Brod</izvorni_sadrzaj>
    <derivirana_varijabla naziv="DomainObject.Predmet.ProtustrankaFormatedWithAdress_1"> NOGOMETNI KLUB "GRANIČAR" SLAVONSKI BROD, L. Lukića 0, 35000 Slavonski Brod</derivirana_varijabla>
  </DomainObject.Predmet.ProtustrankaFormatedWithAdress>
  <DomainObject.Predmet.ProtustrankaFormatedWithAdressOIB>
    <izvorni_sadrzaj> NOGOMETNI KLUB "GRANIČAR" SLAVONSKI BROD, OIB 72313926795, L. Lukića 0, 35000 Slavonski Brod</izvorni_sadrzaj>
    <derivirana_varijabla naziv="DomainObject.Predmet.ProtustrankaFormatedWithAdressOIB_1"> NOGOMETNI KLUB "GRANIČAR" SLAVONSKI BROD, OIB 72313926795, L. Lukića 0, 35000 Slavonski Brod</derivirana_varijabla>
  </DomainObject.Predmet.ProtustrankaFormatedWithAdressOIB>
  <DomainObject.Predmet.ProtustrankaWithAdress>
    <izvorni_sadrzaj>NOGOMETNI KLUB "GRANIČAR" SLAVONSKI BROD L. Lukića 0, 35000 Slavonski Brod</izvorni_sadrzaj>
    <derivirana_varijabla naziv="DomainObject.Predmet.ProtustrankaWithAdress_1">NOGOMETNI KLUB "GRANIČAR" SLAVONSKI BROD L. Lukića 0, 35000 Slavonski Brod</derivirana_varijabla>
  </DomainObject.Predmet.ProtustrankaWithAdress>
  <DomainObject.Predmet.ProtustrankaWithAdressOIB>
    <izvorni_sadrzaj>NOGOMETNI KLUB "GRANIČAR" SLAVONSKI BROD, OIB 72313926795, L. Lukića 0, 35000 Slavonski Brod</izvorni_sadrzaj>
    <derivirana_varijabla naziv="DomainObject.Predmet.ProtustrankaWithAdressOIB_1">NOGOMETNI KLUB "GRANIČAR" SLAVONSKI BROD, OIB 72313926795, L. Lukića 0, 35000 Slavonski Brod</derivirana_varijabla>
  </DomainObject.Predmet.ProtustrankaWithAdressOIB>
  <DomainObject.Predmet.ProtustrankaNazivFormated>
    <izvorni_sadrzaj>NOGOMETNI KLUB "GRANIČAR" SLAVONSKI BROD</izvorni_sadrzaj>
    <derivirana_varijabla naziv="DomainObject.Predmet.ProtustrankaNazivFormated_1">NOGOMETNI KLUB "GRANIČAR" SLAVONSKI BROD</derivirana_varijabla>
  </DomainObject.Predmet.ProtustrankaNazivFormated>
  <DomainObject.Predmet.ProtustrankaNazivFormatedOIB>
    <izvorni_sadrzaj>NOGOMETNI KLUB "GRANIČAR" SLAVONSKI BROD, OIB 72313926795</izvorni_sadrzaj>
    <derivirana_varijabla naziv="DomainObject.Predmet.ProtustrankaNazivFormatedOIB_1">NOGOMETNI KLUB "GRANIČAR" SLAVONSKI BROD, OIB 72313926795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"GRANIČAR" SLAVONSKI BROD</item>
    </izvorni_sadrzaj>
    <derivirana_varijabla naziv="DomainObject.Predmet.ProtuStrankaListFormated_1">
      <item>NOGOMETNI KLUB "GRANIČAR" SLAVONSKI BROD</item>
    </derivirana_varijabla>
  </DomainObject.Predmet.ProtuStrankaListFormated>
  <DomainObject.Predmet.ProtuStrankaListFormatedOIB>
    <izvorni_sadrzaj>
      <item>NOGOMETNI KLUB "GRANIČAR" SLAVONSKI BROD, OIB 72313926795</item>
    </izvorni_sadrzaj>
    <derivirana_varijabla naziv="DomainObject.Predmet.ProtuStrankaListFormatedOIB_1">
      <item>NOGOMETNI KLUB "GRANIČAR" SLAVONSKI BROD, OIB 72313926795</item>
    </derivirana_varijabla>
  </DomainObject.Predmet.ProtuStrankaListFormatedOIB>
  <DomainObject.Predmet.ProtuStrankaListFormatedWithAdress>
    <izvorni_sadrzaj>
      <item>NOGOMETNI KLUB "GRANIČAR" SLAVONSKI BROD, L. Lukića 0, 35000 Slavonski Brod</item>
    </izvorni_sadrzaj>
    <derivirana_varijabla naziv="DomainObject.Predmet.ProtuStrankaListFormatedWithAdress_1">
      <item>NOGOMETNI KLUB "GRANIČAR" SLAVONSKI BROD, L. Lukića 0, 35000 Slavonski Brod</item>
    </derivirana_varijabla>
  </DomainObject.Predmet.ProtuStrankaListFormatedWithAdress>
  <DomainObject.Predmet.ProtuStrankaListFormatedWithAdressOIB>
    <izvorni_sadrzaj>
      <item>NOGOMETNI KLUB "GRANIČAR" SLAVONSKI BROD, OIB 72313926795, L. Lukića 0, 35000 Slavonski Brod</item>
    </izvorni_sadrzaj>
    <derivirana_varijabla naziv="DomainObject.Predmet.ProtuStrankaListFormatedWithAdressOIB_1">
      <item>NOGOMETNI KLUB "GRANIČAR" SLAVONSKI BROD, OIB 72313926795, L. Lukića 0, 35000 Slavonski Brod</item>
    </derivirana_varijabla>
  </DomainObject.Predmet.ProtuStrankaListFormatedWithAdressOIB>
  <DomainObject.Predmet.ProtuStrankaListNazivFormated>
    <izvorni_sadrzaj>
      <item>NOGOMETNI KLUB "GRANIČAR" SLAVONSKI BROD</item>
    </izvorni_sadrzaj>
    <derivirana_varijabla naziv="DomainObject.Predmet.ProtuStrankaListNazivFormated_1">
      <item>NOGOMETNI KLUB "GRANIČAR" SLAVONSKI BROD</item>
    </derivirana_varijabla>
  </DomainObject.Predmet.ProtuStrankaListNazivFormated>
  <DomainObject.Predmet.ProtuStrankaListNazivFormatedOIB>
    <izvorni_sadrzaj>
      <item>NOGOMETNI KLUB "GRANIČAR" SLAVONSKI BROD, OIB 72313926795</item>
    </izvorni_sadrzaj>
    <derivirana_varijabla naziv="DomainObject.Predmet.ProtuStrankaListNazivFormatedOIB_1">
      <item>NOGOMETNI KLUB "GRANIČAR" SLAVONSKI BROD, OIB 72313926795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"GRANIČAR" SLAVONSKI BROD</izvorni_sadrzaj>
    <derivirana_varijabla naziv="DomainObject.Predmet.ProtustrankaIDrugi_1">NOGOMETNI KLUB "GRANIČAR" SLAVONSKI BROD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"GRANIČAR" SLAVONSKI BROD, OIB 72313926795, L. Lukića 0, 35000 Slavonski Brod</izvorni_sadrzaj>
    <derivirana_varijabla naziv="DomainObject.Predmet.ProtustrankaIDrugiAdressOIB_1">NOGOMETNI KLUB "GRANIČAR" SLAVONSKI BROD, OIB 72313926795, L. Lukića 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"GRANIČAR" SLAVONSKI BROD</item>
    </izvorni_sadrzaj>
    <derivirana_varijabla naziv="DomainObject.Predmet.SudioniciListNaziv_1">
      <item>Financijska agencija</item>
      <item>NOGOMETNI KLUB "GRANIČAR" SLAVONSKI BROD</item>
    </derivirana_varijabla>
  </DomainObject.Predmet.SudioniciListNaziv>
  <DomainObject.Predmet.SudioniciListAdressOIB>
    <izvorni_sadrzaj>
      <item>Financijska agencija, OIB 85821130368, Ulica grada Vukovara 70,10000 Zagreb</item>
      <item>NOGOMETNI KLUB "GRANIČAR" SLAVONSKI BROD, OIB 72313926795, L. Lukića 0,35000 Slavonski Brod</item>
    </izvorni_sadrzaj>
    <derivirana_varijabla naziv="DomainObject.Predmet.SudioniciListAdressOIB_1">
      <item>Financijska agencija, OIB 85821130368, Ulica grada Vukovara 70,10000 Zagreb</item>
      <item>NOGOMETNI KLUB "GRANIČAR" SLAVONSKI BROD, OIB 72313926795, L. Lukića 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72313926795</item>
    </izvorni_sadrzaj>
    <derivirana_varijabla naziv="DomainObject.Predmet.SudioniciListNazivOIB_1">
      <item>, OIB 85821130368</item>
      <item>, OIB 72313926795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DD22F-2667-4A17-8778-206235C64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1977</properties:Characters>
  <properties:Lines>58</properties:Lines>
  <properties:Paragraphs>17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2016-11-11T07:43:00Z</dcterms:created>
  <dc:creator>Korisnik</dc:creator>
  <cp:lastModifiedBy>wsadmin</cp:lastModifiedBy>
  <cp:lastPrinted>2017-11-24T10:00:00Z</cp:lastPrinted>
  <dcterms:modified xmlns:xsi="http://www.w3.org/2001/XMLSchema-instance" xsi:type="dcterms:W3CDTF">2017-11-24T10:09:00Z</dcterms:modified>
  <cp:revision>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