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F2760F">
        <w:tc>
          <w:tcPr>
            <w:tcW w:type="dxa" w:w="2985"/>
            <w:shd w:fill="auto" w:color="auto" w:val="clear"/>
          </w:tcPr>
          <w:p w:rsidRDefault="005E1D89" w:rsidP="0049749B" w:rsidR="00B92B86" w:rsidRPr="00F2760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F2760F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F2760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2760F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F2760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2760F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F2760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2760F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d4d8ee" w14:paraId="4d4d8ee" w:rsidRDefault="00B92B86" w:rsidP="0049749B" w:rsidR="00B92B86" w:rsidRPr="00F2760F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F2760F">
        <w:trPr>
          <w:jc w:val="right"/>
        </w:trPr>
        <w:tc>
          <w:tcPr>
            <w:tcW w:type="dxa" w:w="4320"/>
          </w:tcPr>
          <w:p w:rsidRDefault="002F61DE" w:rsidP="009001DE" w:rsidR="00340399" w:rsidRPr="00F2760F">
            <w:pPr>
              <w:pStyle w:val="VSVerzija"/>
              <w:jc w:val="right"/>
            </w:pPr>
            <w:r w:rsidRPr="00F2760F">
              <w:t>Poslovni b</w:t>
            </w:r>
            <w:r w:rsidR="0092437B" w:rsidRPr="00F2760F">
              <w:t xml:space="preserve">roj: </w:t>
            </w:r>
            <w:r w:rsidR="002322F7" w:rsidRPr="00F2760F">
              <w:t>1</w:t>
            </w:r>
            <w:r w:rsidR="00514316" w:rsidRPr="00F2760F">
              <w:t>0</w:t>
            </w:r>
            <w:r w:rsidRPr="00F2760F">
              <w:t xml:space="preserve"> </w:t>
            </w:r>
            <w:r w:rsidR="004A29AB" w:rsidRPr="00F2760F">
              <w:t>St</w:t>
            </w:r>
            <w:r w:rsidR="0092437B" w:rsidRPr="00F2760F">
              <w:t>-</w:t>
            </w:r>
            <w:r w:rsidR="009001DE" w:rsidRPr="00F2760F">
              <w:t>417</w:t>
            </w:r>
            <w:r w:rsidR="00340399" w:rsidRPr="00F2760F">
              <w:t>/</w:t>
            </w:r>
            <w:r w:rsidR="002322F7" w:rsidRPr="00F2760F">
              <w:t>201</w:t>
            </w:r>
            <w:r w:rsidR="001139DB" w:rsidRPr="00F2760F">
              <w:t>8</w:t>
            </w:r>
            <w:r w:rsidR="00340399" w:rsidRPr="00F2760F">
              <w:t>-</w:t>
            </w:r>
            <w:r w:rsidR="002F786E" w:rsidRPr="00F2760F">
              <w:t>3</w:t>
            </w:r>
          </w:p>
        </w:tc>
      </w:tr>
    </w:tbl>
    <w:p w:rsidRDefault="00340399" w:rsidP="00340399" w:rsidR="00340399" w:rsidRPr="00F2760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F2760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F2760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2760F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F2760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F2760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2760F">
        <w:rPr>
          <w:rFonts w:hAnsi="Times New Roman" w:ascii="Times New Roman"/>
          <w:sz w:val="24"/>
          <w:szCs w:val="24"/>
        </w:rPr>
        <w:t>R J E Š E N J E</w:t>
      </w:r>
    </w:p>
    <w:p w:rsidRDefault="00DF6C31" w:rsidP="00DF6C31" w:rsidR="00DF6C31" w:rsidRPr="00F2760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F2760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F2760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F2760F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</w:t>
      </w:r>
      <w:r w:rsidR="002B3EC5" w:rsidRPr="00F2760F">
        <w:rPr>
          <w:rFonts w:eastAsia="Times New Roman" w:hAnsi="Times New Roman" w:ascii="Times New Roman"/>
          <w:sz w:val="24"/>
          <w:szCs w:val="24"/>
          <w:lang w:eastAsia="hr-HR"/>
        </w:rPr>
        <w:t>FINANCIJSKA AGENCIJA, RC Zagreb, Podružnica Varaždin, A. Cesarca 2, OIB: 85821130368</w:t>
      </w: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, za pokretanje stečajnog </w:t>
      </w:r>
      <w:r w:rsidRPr="00F2760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postupka nad dužnikom</w:t>
      </w:r>
      <w:r w:rsidR="002B3EC5" w:rsidRPr="00F2760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9001DE" w:rsidRPr="00F2760F">
        <w:rPr>
          <w:rFonts w:eastAsia="Times New Roman" w:hAnsi="Times New Roman" w:ascii="Times New Roman"/>
          <w:color w:themeColor="text1" w:val="000000"/>
          <w:sz w:val="24"/>
          <w:szCs w:val="24"/>
        </w:rPr>
        <w:t>NOSTRO</w:t>
      </w:r>
      <w:r w:rsidR="004C7231" w:rsidRPr="00F2760F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Pr="00F2760F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d.o.o., </w:t>
      </w:r>
      <w:r w:rsidR="009001DE" w:rsidRPr="00F2760F">
        <w:rPr>
          <w:rFonts w:eastAsia="Times New Roman" w:hAnsi="Times New Roman" w:ascii="Times New Roman"/>
          <w:color w:themeColor="text1" w:val="000000"/>
          <w:sz w:val="24"/>
          <w:szCs w:val="24"/>
        </w:rPr>
        <w:t>Čakovec, Slemenice, Slemenice 23</w:t>
      </w:r>
      <w:r w:rsidRPr="00F2760F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9001DE" w:rsidRPr="00F2760F">
        <w:rPr>
          <w:rFonts w:eastAsia="Times New Roman" w:hAnsi="Times New Roman" w:ascii="Times New Roman"/>
          <w:color w:themeColor="text1" w:val="000000"/>
          <w:sz w:val="24"/>
          <w:szCs w:val="24"/>
        </w:rPr>
        <w:t>50087006510</w:t>
      </w:r>
      <w:r w:rsidRPr="00F2760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8E1563" w:rsidRPr="00F2760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22</w:t>
      </w:r>
      <w:r w:rsidRPr="00F2760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316B1E" w:rsidRPr="00F2760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listopada</w:t>
      </w:r>
      <w:r w:rsidRPr="00F2760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               </w:t>
      </w:r>
    </w:p>
    <w:p w:rsidRDefault="0009785E" w:rsidP="0009785E" w:rsidR="0009785E" w:rsidRPr="00F2760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09785E" w:rsidP="0009785E" w:rsidR="0009785E" w:rsidRPr="00F2760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09785E" w:rsidP="0009785E" w:rsidR="0009785E" w:rsidRPr="00F2760F">
      <w:pPr>
        <w:spacing w:lineRule="auto" w:line="240" w:after="0"/>
        <w:ind w:left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9001DE" w:rsidR="0009785E" w:rsidRPr="00F2760F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uvjeta za otvaranje stečajnog postupka nad dužnikom </w:t>
      </w:r>
      <w:r w:rsidR="009001DE" w:rsidRPr="00F2760F">
        <w:rPr>
          <w:rFonts w:eastAsia="Times New Roman" w:hAnsi="Times New Roman" w:ascii="Times New Roman"/>
          <w:color w:themeColor="text1" w:val="000000"/>
          <w:sz w:val="24"/>
          <w:szCs w:val="24"/>
        </w:rPr>
        <w:t>NOSTRO d.o.o., Čakovec, Slemenice, Slemenice 23, OIB: 50087006510</w:t>
      </w: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9785E" w:rsidP="0009785E" w:rsidR="0009785E" w:rsidRPr="00F2760F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F2760F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 w:rsidRPr="00F2760F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369CE" w:rsidP="0009785E" w:rsidR="0009785E" w:rsidRPr="00F2760F">
      <w:pPr>
        <w:spacing w:lineRule="auto" w:line="240" w:after="0"/>
        <w:jc w:val="center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27</w:t>
      </w:r>
      <w:r w:rsidR="0009785E" w:rsidRPr="00F2760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48504C" w:rsidRPr="00F2760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studenog</w:t>
      </w:r>
      <w:r w:rsidR="0009785E" w:rsidRPr="00F2760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 u </w:t>
      </w:r>
      <w:r w:rsidR="009001DE" w:rsidRPr="00F2760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9</w:t>
      </w:r>
      <w:r w:rsidR="0048504C" w:rsidRPr="00F2760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:</w:t>
      </w:r>
      <w:r w:rsidRPr="00F2760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30</w:t>
      </w:r>
      <w:r w:rsidR="0009785E" w:rsidRPr="00F2760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sati</w:t>
      </w:r>
    </w:p>
    <w:p w:rsidRDefault="0009785E" w:rsidP="0009785E" w:rsidR="0009785E" w:rsidRPr="00F2760F">
      <w:pPr>
        <w:spacing w:lineRule="auto" w:line="240" w:after="0"/>
        <w:ind w:left="14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2381" w:rsidP="00EC2381" w:rsidR="0009785E" w:rsidRPr="00F2760F">
      <w:pPr>
        <w:spacing w:lineRule="auto" w:line="240" w:after="0"/>
        <w:ind w:left="709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09785E" w:rsidRPr="00F2760F">
        <w:rPr>
          <w:rFonts w:eastAsia="Times New Roman" w:hAnsi="Times New Roman" w:ascii="Times New Roman"/>
          <w:sz w:val="24"/>
          <w:szCs w:val="24"/>
          <w:lang w:eastAsia="hr-HR"/>
        </w:rPr>
        <w:t>kod Trgovačkog suda u Varaždinu, Braće Radić 2, sudnica broj 224/II kat,</w:t>
      </w:r>
    </w:p>
    <w:p w:rsidRDefault="0009785E" w:rsidP="0009785E" w:rsidR="0009785E" w:rsidRPr="00F2760F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F2760F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>a na koje se dostavom ovoga rješenja pozivaju:</w:t>
      </w:r>
    </w:p>
    <w:p w:rsidRDefault="0009785E" w:rsidP="0009785E" w:rsidR="0009785E" w:rsidRPr="00F2760F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2B3EC5" w:rsidRPr="00F2760F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predlagatelj: </w:t>
      </w:r>
      <w:r w:rsidR="002B3EC5" w:rsidRPr="00F2760F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9001DE" w:rsidP="0009785E" w:rsidR="0009785E" w:rsidRPr="00F2760F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>član uprave</w:t>
      </w:r>
      <w:r w:rsidR="0009785E"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48504C" w:rsidRPr="00F2760F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="0009785E"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>Silvio Novak, Slemenice, Slemenice 23</w:t>
      </w:r>
    </w:p>
    <w:p w:rsidRDefault="009001DE" w:rsidP="0009785E" w:rsidR="009001DE" w:rsidRPr="00F2760F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>član uprave dužnika: Nataša Ilić, Varaždin, Stjepana Vukovića 4</w:t>
      </w:r>
    </w:p>
    <w:p w:rsidRDefault="009001DE" w:rsidP="009001DE" w:rsidR="00316B1E" w:rsidRPr="00F2760F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Raiffeisenbank Austria d.d., Zagreb, Magazinska cesta 69 </w:t>
      </w:r>
      <w:r w:rsidR="00316B1E" w:rsidRPr="00F2760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(kao pravna osoba koja za dužnika obavlja poslove platnog prometa)</w:t>
      </w:r>
    </w:p>
    <w:p w:rsidRDefault="0048504C" w:rsidP="0009785E" w:rsidR="0048504C" w:rsidRPr="00F2760F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Cs/>
          <w:color w:themeColor="text1" w:val="000000"/>
          <w:szCs w:val="20"/>
          <w:lang w:eastAsia="hr-HR"/>
        </w:rPr>
      </w:pPr>
      <w:r w:rsidRPr="00F2760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Županijsko državno odvjetništvo,  građansko - upravni odjel</w:t>
      </w:r>
    </w:p>
    <w:p w:rsidRDefault="0009785E" w:rsidP="0009785E" w:rsidR="0009785E" w:rsidRPr="00F2760F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09785E" w:rsidP="00316B1E" w:rsidR="0009785E" w:rsidRPr="00F2760F">
      <w:pPr>
        <w:numPr>
          <w:ilvl w:val="0"/>
          <w:numId w:val="6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</w:t>
      </w:r>
      <w:r w:rsidR="009001DE" w:rsidRPr="00F2760F">
        <w:rPr>
          <w:rFonts w:eastAsia="Times New Roman" w:hAnsi="Times New Roman" w:ascii="Times New Roman"/>
          <w:sz w:val="24"/>
          <w:szCs w:val="24"/>
          <w:lang w:eastAsia="hr-HR"/>
        </w:rPr>
        <w:t>članovima uprave</w:t>
      </w: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dužnika </w:t>
      </w:r>
      <w:r w:rsidR="009001DE" w:rsidRPr="00F2760F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NOSTRO d.o.o., Čakovec, Slemenice, </w:t>
      </w:r>
      <w:r w:rsidR="002F786E" w:rsidRPr="00F2760F">
        <w:rPr>
          <w:rFonts w:eastAsia="Times New Roman" w:hAnsi="Times New Roman" w:ascii="Times New Roman"/>
          <w:sz w:val="24"/>
          <w:szCs w:val="24"/>
        </w:rPr>
        <w:t xml:space="preserve"> </w:t>
      </w:r>
      <w:r w:rsidR="009001DE" w:rsidRPr="00F2760F">
        <w:rPr>
          <w:rFonts w:eastAsia="Times New Roman" w:hAnsi="Times New Roman" w:ascii="Times New Roman"/>
          <w:sz w:val="24"/>
          <w:szCs w:val="24"/>
          <w:lang w:eastAsia="hr-HR"/>
        </w:rPr>
        <w:t>Silviu Novaku iz Slemenica, Slemenice 23, OIB: 04255376775 i Nataši Ilić iz Varaždina, Stjepana Vukovića 4, OIB: 80513306753</w:t>
      </w:r>
      <w:r w:rsidR="00A10C93" w:rsidRPr="00F2760F">
        <w:rPr>
          <w:rFonts w:eastAsia="Times New Roman" w:hAnsi="Times New Roman" w:ascii="Times New Roman"/>
          <w:sz w:val="24"/>
          <w:szCs w:val="24"/>
        </w:rPr>
        <w:t>,</w:t>
      </w: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 da do dana održavanja ročišta iz točke</w:t>
      </w:r>
      <w:r w:rsidR="009001DE"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 2. izreke ovog rješenja dostave</w:t>
      </w: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 sudu prokazni popis imovine u skladu s pravilima ovrhe za dužnika, podatke o solventnosti dužnika (BON-2), te zemljišno knjižne izvatke za sve nekretnine kojih je vlasnik dužnik.</w:t>
      </w:r>
    </w:p>
    <w:p w:rsidRDefault="0009785E" w:rsidP="0009785E" w:rsidR="0009785E" w:rsidRPr="00F2760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09785E" w:rsidP="0009785E" w:rsidR="0009785E" w:rsidRPr="00F2760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F2760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Predlagatelj je podnio ovome sudu prijedlog za otvaranje stečajnog postupka nad dužnikom navodeći da dužnik na dan </w:t>
      </w:r>
      <w:r w:rsidR="009001DE" w:rsidRPr="00F2760F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316B1E" w:rsidRPr="00F2760F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 u neprekinutom razdoblju od 120 dana u ukupnom iznosu od </w:t>
      </w:r>
      <w:r w:rsidR="009001DE" w:rsidRPr="00F2760F">
        <w:rPr>
          <w:rFonts w:eastAsia="Times New Roman" w:hAnsi="Times New Roman" w:ascii="Times New Roman"/>
          <w:sz w:val="24"/>
          <w:szCs w:val="24"/>
          <w:lang w:eastAsia="hr-HR"/>
        </w:rPr>
        <w:t>869.142,12</w:t>
      </w: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ima </w:t>
      </w:r>
      <w:r w:rsidR="009001DE" w:rsidRPr="00F2760F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D1CBA" w:rsidRPr="00F2760F">
        <w:rPr>
          <w:rFonts w:eastAsia="Times New Roman" w:hAnsi="Times New Roman" w:ascii="Times New Roman"/>
          <w:sz w:val="24"/>
          <w:szCs w:val="24"/>
          <w:lang w:eastAsia="hr-HR"/>
        </w:rPr>
        <w:t>zaposlen</w:t>
      </w:r>
      <w:r w:rsidR="00613168" w:rsidRPr="00F2760F">
        <w:rPr>
          <w:rFonts w:eastAsia="Times New Roman" w:hAnsi="Times New Roman" w:ascii="Times New Roman"/>
          <w:sz w:val="24"/>
          <w:szCs w:val="24"/>
          <w:lang w:eastAsia="hr-HR"/>
        </w:rPr>
        <w:t>ih</w:t>
      </w: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, čime je dokazao da su ispunjene pretpostavke iz čl. </w:t>
      </w:r>
      <w:r w:rsidR="004D5A58" w:rsidRPr="00F2760F">
        <w:rPr>
          <w:rFonts w:eastAsia="Times New Roman" w:hAnsi="Times New Roman" w:ascii="Times New Roman"/>
          <w:sz w:val="24"/>
          <w:szCs w:val="24"/>
          <w:lang w:eastAsia="hr-HR"/>
        </w:rPr>
        <w:t>110. Stečajnog zakona (</w:t>
      </w:r>
      <w:r w:rsidR="00843DFC" w:rsidRPr="00F2760F">
        <w:rPr>
          <w:rFonts w:eastAsia="Times New Roman" w:hAnsi="Times New Roman" w:ascii="Times New Roman"/>
          <w:sz w:val="24"/>
          <w:szCs w:val="24"/>
          <w:lang w:eastAsia="hr-HR"/>
        </w:rPr>
        <w:t>Narodne novine broj</w:t>
      </w:r>
      <w:r w:rsidR="004D5A58"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 71/15 i 104/17</w:t>
      </w: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 u nastavku SZ), te je učinio vjerojatnim postojanje stečajnog razloga - nesposobnosti za plaćanje.</w:t>
      </w:r>
    </w:p>
    <w:p w:rsidRDefault="0009785E" w:rsidP="0009785E" w:rsidR="0009785E" w:rsidRPr="00F2760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F2760F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>Zbog navedenog valjalo je u smislu čl. 115., 123. i 128. SZ</w:t>
      </w:r>
      <w:r w:rsidR="004D5A58" w:rsidRPr="00F2760F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 odlučiti kao u izreci ovog rješenja. </w:t>
      </w:r>
    </w:p>
    <w:p w:rsidRDefault="0009785E" w:rsidP="0009785E" w:rsidR="0009785E" w:rsidRPr="00F2760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071E3" w:rsidP="0009785E" w:rsidR="0009785E" w:rsidRPr="00F2760F">
      <w:pPr>
        <w:spacing w:lineRule="auto" w:line="240" w:after="0"/>
        <w:jc w:val="center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U Varaždinu </w:t>
      </w:r>
      <w:r w:rsidR="008E1563" w:rsidRPr="00F2760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22</w:t>
      </w:r>
      <w:r w:rsidR="0009785E" w:rsidRPr="00F2760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316B1E" w:rsidRPr="00F2760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listopada</w:t>
      </w:r>
      <w:r w:rsidR="0009785E" w:rsidRPr="00F2760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</w:t>
      </w:r>
    </w:p>
    <w:p w:rsidRDefault="0009785E" w:rsidP="0009785E" w:rsidR="0009785E" w:rsidRPr="00F2760F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816077" w:rsidR="0009785E" w:rsidRPr="00F2760F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09785E" w:rsidP="0009785E" w:rsidR="0009785E" w:rsidRPr="00F2760F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1"/>
        <w:tblW w:type="dxa" w:w="9747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DF2A65" w:rsidR="008E1563" w:rsidRPr="00F2760F">
        <w:trPr>
          <w:trHeight w:val="2009"/>
        </w:trPr>
        <w:tc>
          <w:tcPr>
            <w:tcW w:type="dxa" w:w="4928"/>
          </w:tcPr>
          <w:p w:rsidRDefault="008E1563" w:rsidP="00DF2A65" w:rsidR="008E1563" w:rsidRPr="00F2760F">
            <w:pPr>
              <w:rPr>
                <w:rFonts w:hAnsi="Times New Roman" w:ascii="Times New Roman"/>
                <w:lang w:eastAsia="hr-HR"/>
              </w:rPr>
            </w:pPr>
          </w:p>
        </w:tc>
        <w:tc>
          <w:tcPr>
            <w:tcW w:type="dxa" w:w="4819"/>
          </w:tcPr>
          <w:p w:rsidRDefault="008E1563" w:rsidP="008E1563" w:rsidR="008E1563" w:rsidRPr="00F2760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F2760F">
              <w:rPr>
                <w:rFonts w:hAnsi="Times New Roman" w:ascii="Times New Roman"/>
                <w:sz w:val="24"/>
                <w:szCs w:val="24"/>
                <w:lang w:eastAsia="hr-HR"/>
              </w:rPr>
              <w:t>Sudac:</w:t>
            </w:r>
          </w:p>
          <w:p w:rsidRDefault="008E1563" w:rsidP="008E1563" w:rsidR="008E1563" w:rsidRPr="00F2760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8E1563" w:rsidP="008E1563" w:rsidR="008E1563" w:rsidRPr="00F2760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F2760F">
              <w:rPr>
                <w:rFonts w:hAnsi="Times New Roman" w:ascii="Times New Roman"/>
                <w:sz w:val="24"/>
                <w:szCs w:val="24"/>
                <w:lang w:eastAsia="hr-HR"/>
              </w:rPr>
              <w:t>Denis Krnjak, v.r.</w:t>
            </w:r>
          </w:p>
          <w:p w:rsidRDefault="008E1563" w:rsidP="008E1563" w:rsidR="008E1563" w:rsidRPr="00F2760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8E1563" w:rsidP="008E1563" w:rsidR="008E1563" w:rsidRPr="00F2760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8E1563" w:rsidP="008E1563" w:rsidR="008E1563" w:rsidRPr="00F2760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F2760F">
              <w:rPr>
                <w:rFonts w:hAnsi="Times New Roman" w:ascii="Times New Roman"/>
                <w:sz w:val="24"/>
                <w:szCs w:val="24"/>
                <w:lang w:eastAsia="hr-HR"/>
              </w:rPr>
              <w:t>Za točnost otpravka-ovlašteni službenik:</w:t>
            </w:r>
          </w:p>
          <w:p w:rsidRDefault="008E1563" w:rsidP="008E1563" w:rsidR="008E1563" w:rsidRPr="00F2760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09785E" w:rsidP="0009785E" w:rsidR="0009785E" w:rsidRPr="00F2760F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F2760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F2760F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D5A58" w:rsidP="0009785E" w:rsidR="0009785E" w:rsidRPr="00F2760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09785E" w:rsidP="0009785E" w:rsidR="0009785E" w:rsidRPr="00F2760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>Protiv ovoga rješenja posebna žalba nije dopuštena.</w:t>
      </w:r>
    </w:p>
    <w:p w:rsidRDefault="0009785E" w:rsidP="0009785E" w:rsidR="0009785E" w:rsidRPr="00F2760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F2760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09785E" w:rsidP="00F2760F" w:rsidR="0009785E" w:rsidRPr="00F2760F">
      <w:pPr>
        <w:numPr>
          <w:ilvl w:val="0"/>
          <w:numId w:val="8"/>
        </w:numPr>
        <w:tabs>
          <w:tab w:pos="1395" w:val="clear"/>
          <w:tab w:pos="851" w:val="num"/>
        </w:tabs>
        <w:spacing w:lineRule="auto" w:line="240" w:after="0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 w:rsidR="004D5A58"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3EC5" w:rsidRPr="00F2760F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9001DE" w:rsidP="00F2760F" w:rsidR="009001DE" w:rsidRPr="00F2760F">
      <w:pPr>
        <w:pStyle w:val="Odlomakpopisa"/>
        <w:numPr>
          <w:ilvl w:val="0"/>
          <w:numId w:val="8"/>
        </w:numPr>
        <w:spacing w:lineRule="auto" w:line="240" w:after="0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>član uprave dužnika: Silvio Novak, Slemenice, Slemenice 23</w:t>
      </w:r>
    </w:p>
    <w:p w:rsidRDefault="009001DE" w:rsidP="00F2760F" w:rsidR="009001DE" w:rsidRPr="00F2760F">
      <w:pPr>
        <w:pStyle w:val="Odlomakpopisa"/>
        <w:numPr>
          <w:ilvl w:val="0"/>
          <w:numId w:val="8"/>
        </w:numPr>
        <w:spacing w:lineRule="auto" w:line="240" w:after="0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>član uprave dužnika: Nataša Ilić, Varaždin, Stjepana Vukovića 4</w:t>
      </w:r>
    </w:p>
    <w:p w:rsidRDefault="009001DE" w:rsidP="00F2760F" w:rsidR="004C7231" w:rsidRPr="00F2760F">
      <w:pPr>
        <w:numPr>
          <w:ilvl w:val="0"/>
          <w:numId w:val="8"/>
        </w:numPr>
        <w:spacing w:lineRule="auto" w:line="240" w:after="0"/>
        <w:ind w:hanging="567" w:left="567"/>
        <w:contextualSpacing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>Raiffeisenbank Austria d.d., Zagreb, Magazinska cesta 69</w:t>
      </w:r>
    </w:p>
    <w:p w:rsidRDefault="00316B1E" w:rsidP="00F2760F" w:rsidR="00316B1E" w:rsidRPr="00F2760F">
      <w:pPr>
        <w:numPr>
          <w:ilvl w:val="0"/>
          <w:numId w:val="8"/>
        </w:numPr>
        <w:spacing w:lineRule="auto" w:line="240" w:after="0"/>
        <w:ind w:hanging="567" w:left="567"/>
        <w:contextualSpacing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odvjetništvo,  građansko - upravni odjel</w:t>
      </w:r>
    </w:p>
    <w:p w:rsidRDefault="004D5A58" w:rsidP="00F2760F" w:rsidR="0009785E" w:rsidRPr="00F2760F">
      <w:pPr>
        <w:numPr>
          <w:ilvl w:val="0"/>
          <w:numId w:val="8"/>
        </w:numPr>
        <w:spacing w:lineRule="auto" w:line="240" w:after="0"/>
        <w:ind w:hanging="567" w:left="567"/>
        <w:contextualSpacing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2760F">
        <w:rPr>
          <w:rFonts w:eastAsia="Times New Roman" w:hAnsi="Times New Roman" w:ascii="Times New Roman"/>
          <w:sz w:val="24"/>
          <w:szCs w:val="24"/>
          <w:lang w:eastAsia="hr-HR"/>
        </w:rPr>
        <w:t>e-O</w:t>
      </w:r>
      <w:r w:rsidR="0009785E" w:rsidRPr="00F2760F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DF6C31" w:rsidP="0009785E" w:rsidR="00DF6C31" w:rsidRPr="00F2760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8C013F" w:rsidR="00DF6C31" w:rsidRPr="00F2760F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113F40" w:rsidRPr="00113F40">
      <w:rPr>
        <w:rFonts w:hAnsi="Times New Roman" w:ascii="Times New Roman"/>
        <w:bCs/>
        <w:noProof/>
        <w:sz w:val="24"/>
        <w:szCs w:val="24"/>
      </w:rPr>
      <w:t>Poslovni broj: 10 St-417/2018-3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13F40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FB2078C"/>
    <w:multiLevelType w:val="hybridMultilevel"/>
    <w:tmpl w:val="724402A8"/>
    <w:lvl w:tplc="041A000F" w:ilvl="0">
      <w:start w:val="1"/>
      <w:numFmt w:val="decimal"/>
      <w:lvlText w:val="%1."/>
      <w:lvlJc w:val="left"/>
      <w:pPr>
        <w:tabs>
          <w:tab w:pos="1395" w:val="num"/>
        </w:tabs>
        <w:ind w:hanging="495" w:left="139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785E"/>
    <w:rsid w:val="000D1CBA"/>
    <w:rsid w:val="000D36A2"/>
    <w:rsid w:val="001139DB"/>
    <w:rsid w:val="00113F40"/>
    <w:rsid w:val="00166DE1"/>
    <w:rsid w:val="00194888"/>
    <w:rsid w:val="001D0A08"/>
    <w:rsid w:val="001F6DF0"/>
    <w:rsid w:val="002322F7"/>
    <w:rsid w:val="00235B8F"/>
    <w:rsid w:val="00237FCE"/>
    <w:rsid w:val="00264BC5"/>
    <w:rsid w:val="00271C61"/>
    <w:rsid w:val="002971D6"/>
    <w:rsid w:val="002B3EC5"/>
    <w:rsid w:val="002D2FC4"/>
    <w:rsid w:val="002E3DDB"/>
    <w:rsid w:val="002F61DE"/>
    <w:rsid w:val="002F786E"/>
    <w:rsid w:val="00316B1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41D2F"/>
    <w:rsid w:val="00450291"/>
    <w:rsid w:val="0048504C"/>
    <w:rsid w:val="0049749B"/>
    <w:rsid w:val="004A0BD1"/>
    <w:rsid w:val="004A29AB"/>
    <w:rsid w:val="004C7231"/>
    <w:rsid w:val="004D5A58"/>
    <w:rsid w:val="004E1C60"/>
    <w:rsid w:val="00501147"/>
    <w:rsid w:val="00513553"/>
    <w:rsid w:val="00514316"/>
    <w:rsid w:val="005171C0"/>
    <w:rsid w:val="005E1D89"/>
    <w:rsid w:val="005F633B"/>
    <w:rsid w:val="00613168"/>
    <w:rsid w:val="00685195"/>
    <w:rsid w:val="006F7BE7"/>
    <w:rsid w:val="00706C0E"/>
    <w:rsid w:val="00741600"/>
    <w:rsid w:val="00757A30"/>
    <w:rsid w:val="007802E2"/>
    <w:rsid w:val="0078776D"/>
    <w:rsid w:val="007A409A"/>
    <w:rsid w:val="007B18F5"/>
    <w:rsid w:val="007F1C42"/>
    <w:rsid w:val="008071E3"/>
    <w:rsid w:val="00816077"/>
    <w:rsid w:val="00843DFC"/>
    <w:rsid w:val="008659E3"/>
    <w:rsid w:val="008A6557"/>
    <w:rsid w:val="008C013F"/>
    <w:rsid w:val="008C4EFB"/>
    <w:rsid w:val="008D05FD"/>
    <w:rsid w:val="008E1563"/>
    <w:rsid w:val="009001DE"/>
    <w:rsid w:val="0092437B"/>
    <w:rsid w:val="00957093"/>
    <w:rsid w:val="0096157B"/>
    <w:rsid w:val="0096563D"/>
    <w:rsid w:val="00975368"/>
    <w:rsid w:val="00987F31"/>
    <w:rsid w:val="00994A3F"/>
    <w:rsid w:val="00A10C93"/>
    <w:rsid w:val="00A31425"/>
    <w:rsid w:val="00A31587"/>
    <w:rsid w:val="00A369CE"/>
    <w:rsid w:val="00A65E60"/>
    <w:rsid w:val="00AA1295"/>
    <w:rsid w:val="00AF28D9"/>
    <w:rsid w:val="00B00B9A"/>
    <w:rsid w:val="00B17793"/>
    <w:rsid w:val="00B3178F"/>
    <w:rsid w:val="00B43087"/>
    <w:rsid w:val="00B43741"/>
    <w:rsid w:val="00B92B86"/>
    <w:rsid w:val="00BA37EC"/>
    <w:rsid w:val="00BC5568"/>
    <w:rsid w:val="00C42AD6"/>
    <w:rsid w:val="00C470B6"/>
    <w:rsid w:val="00C50709"/>
    <w:rsid w:val="00CB0DAC"/>
    <w:rsid w:val="00CE3864"/>
    <w:rsid w:val="00D06C64"/>
    <w:rsid w:val="00D228AD"/>
    <w:rsid w:val="00D43FE4"/>
    <w:rsid w:val="00D50D29"/>
    <w:rsid w:val="00D52050"/>
    <w:rsid w:val="00D52DEE"/>
    <w:rsid w:val="00D67C83"/>
    <w:rsid w:val="00D7366C"/>
    <w:rsid w:val="00D94208"/>
    <w:rsid w:val="00DB5D1B"/>
    <w:rsid w:val="00DC66A8"/>
    <w:rsid w:val="00DC70E5"/>
    <w:rsid w:val="00DF6C31"/>
    <w:rsid w:val="00E349A5"/>
    <w:rsid w:val="00E95E7D"/>
    <w:rsid w:val="00E97599"/>
    <w:rsid w:val="00EC15A5"/>
    <w:rsid w:val="00EC2381"/>
    <w:rsid w:val="00EF4549"/>
    <w:rsid w:val="00F12359"/>
    <w:rsid w:val="00F2760F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8E156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13F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F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F4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F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F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8E156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13F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F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F4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F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F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St-417/2018</izvorni_sadrzaj>
    <derivirana_varijabla naziv="DomainObject.Predmet.OznakaBroj_1">St-417/2018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St-309/17-17 od 22. siječnja 2018. 
potvrđen predst. sporazum</izvorni_sadrzaj>
    <derivirana_varijabla naziv="DomainObject.Predmet.PrimjedbaSuca_1">5 St-309/17-17 od 22. siječnja 2018. 
potvrđen predst. sporazum</derivirana_varijabla>
  </DomainObject.Predmet.PrimjedbaSuca>
  <DomainObject.Predmet.ProtustrankaFormated>
    <izvorni_sadrzaj>  NOSTRO društvo s ograničenom odgovornošću za tekstilnu proizvodnju, turistička agencija zastupanog po punomoćniku Silvio Novak; Nataša Ilić</izvorni_sadrzaj>
    <derivirana_varijabla naziv="DomainObject.Predmet.ProtustrankaFormated_1">  NOSTRO društvo s ograničenom odgovornošću za tekstilnu proizvodnju, turistička agencija zastupanog po punomoćniku Silvio Novak; Nataša Ilić</derivirana_varijabla>
  </DomainObject.Predmet.ProtustrankaFormated>
  <DomainObject.Predmet.ProtustrankaFormatedOIB>
    <izvorni_sadrzaj>  NOSTRO društvo s ograničenom odgovornošću za tekstilnu proizvodnju, turistička agencija, OIB 50087006510 zastupanog po punomoćniku Silvio Novak; Nataša Ilić</izvorni_sadrzaj>
    <derivirana_varijabla naziv="DomainObject.Predmet.ProtustrankaFormatedOIB_1">  NOSTRO društvo s ograničenom odgovornošću za tekstilnu proizvodnju, turistička agencija, OIB 50087006510 zastupanog po punomoćniku Silvio Novak; Nataša Ilić</derivirana_varijabla>
  </DomainObject.Predmet.ProtustrankaFormatedOIB>
  <DomainObject.Predmet.ProtustrankaFormatedWithAdress>
    <izvorni_sadrzaj> NOSTRO društvo s ograničenom odgovornošću za tekstilnu proizvodnju, turistička agencija, Slemenice 23, 40000 Slemenice zastupanog po punomoćniku Silvio Novak; Nataša Ilić</izvorni_sadrzaj>
    <derivirana_varijabla naziv="DomainObject.Predmet.ProtustrankaFormatedWithAdress_1"> NOSTRO društvo s ograničenom odgovornošću za tekstilnu proizvodnju, turistička agencija, Slemenice 23, 40000 Slemenice zastupanog po punomoćniku Silvio Novak; Nataša Ilić</derivirana_varijabla>
  </DomainObject.Predmet.ProtustrankaFormatedWithAdress>
  <DomainObject.Predmet.ProtustrankaFormatedWithAdressOIB>
    <izvorni_sadrzaj> NOSTRO društvo s ograničenom odgovornošću za tekstilnu proizvodnju, turistička agencija, OIB 50087006510, Slemenice 23, 40000 Slemenice zastupanog po punomoćniku Silvio Novak; Nataša Ilić</izvorni_sadrzaj>
    <derivirana_varijabla naziv="DomainObject.Predmet.ProtustrankaFormatedWithAdressOIB_1"> NOSTRO društvo s ograničenom odgovornošću za tekstilnu proizvodnju, turistička agencija, OIB 50087006510, Slemenice 23, 40000 Slemenice zastupanog po punomoćniku Silvio Novak; Nataša Ilić</derivirana_varijabla>
  </DomainObject.Predmet.ProtustrankaFormatedWithAdressOIB>
  <DomainObject.Predmet.ProtustrankaWithAdress>
    <izvorni_sadrzaj>NOSTRO društvo s ograničenom odgovornošću za tekstilnu proizvodnju, turistička agencija Slemenice 23, 40000 Slemenice</izvorni_sadrzaj>
    <derivirana_varijabla naziv="DomainObject.Predmet.ProtustrankaWithAdress_1">NOSTRO društvo s ograničenom odgovornošću za tekstilnu proizvodnju, turistička agencija Slemenice 23, 40000 Slemenice</derivirana_varijabla>
  </DomainObject.Predmet.ProtustrankaWithAdress>
  <DomainObject.Predmet.ProtustrankaWithAdressOIB>
    <izvorni_sadrzaj>NOSTRO društvo s ograničenom odgovornošću za tekstilnu proizvodnju, turistička agencija, OIB 50087006510, Slemenice 23, 40000 Slemenice</izvorni_sadrzaj>
    <derivirana_varijabla naziv="DomainObject.Predmet.ProtustrankaWithAdressOIB_1">NOSTRO društvo s ograničenom odgovornošću za tekstilnu proizvodnju, turistička agencija, OIB 50087006510, Slemenice 23, 40000 Slemenice</derivirana_varijabla>
  </DomainObject.Predmet.ProtustrankaWithAdressOIB>
  <DomainObject.Predmet.ProtustrankaNazivFormated>
    <izvorni_sadrzaj>NOSTRO društvo s ograničenom odgovornošću za tekstilnu proizvodnju, turistička agencija</izvorni_sadrzaj>
    <derivirana_varijabla naziv="DomainObject.Predmet.ProtustrankaNazivFormated_1">NOSTRO društvo s ograničenom odgovornošću za tekstilnu proizvodnju, turistička agencija</derivirana_varijabla>
  </DomainObject.Predmet.ProtustrankaNazivFormated>
  <DomainObject.Predmet.ProtustrankaNazivFormatedOIB>
    <izvorni_sadrzaj>NOSTRO društvo s ograničenom odgovornošću za tekstilnu proizvodnju, turistička agencija, OIB 50087006510</izvorni_sadrzaj>
    <derivirana_varijabla naziv="DomainObject.Predmet.ProtustrankaNazivFormatedOIB_1">NOSTRO društvo s ograničenom odgovornošću za tekstilnu proizvodnju, turistička agencija, OIB 50087006510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869142.12</izvorni_sadrzaj>
    <derivirana_varijabla naziv="DomainObject.Predmet.TrenutnaVrijednost_1">869142.12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NOSTRO društvo s ograničenom odgovornošću za tekstilnu proizvodnju, turistička agencija zastupanog po punomoćniku Silvio Novak; Nataša Ilić</item>
    </izvorni_sadrzaj>
    <derivirana_varijabla naziv="DomainObject.Predmet.ProtuStrankaListFormated_1">
      <item>NOSTRO društvo s ograničenom odgovornošću za tekstilnu proizvodnju, turistička agencija zastupanog po punomoćniku Silvio Novak; Nataša Ilić</item>
    </derivirana_varijabla>
  </DomainObject.Predmet.ProtuStrankaListFormated>
  <DomainObject.Predmet.ProtuStrankaListFormatedOIB>
    <izvorni_sadrzaj>
      <item>NOSTRO društvo s ograničenom odgovornošću za tekstilnu proizvodnju, turistička agencija, OIB 50087006510 zastupanog po punomoćniku Silvio Novak; Nataša Ilić</item>
    </izvorni_sadrzaj>
    <derivirana_varijabla naziv="DomainObject.Predmet.ProtuStrankaListFormatedOIB_1">
      <item>NOSTRO društvo s ograničenom odgovornošću za tekstilnu proizvodnju, turistička agencija, OIB 50087006510 zastupanog po punomoćniku Silvio Novak; Nataša Ilić</item>
    </derivirana_varijabla>
  </DomainObject.Predmet.ProtuStrankaListFormatedOIB>
  <DomainObject.Predmet.ProtuStrankaListFormatedWithAdress>
    <izvorni_sadrzaj>
      <item>NOSTRO društvo s ograničenom odgovornošću za tekstilnu proizvodnju, turistička agencija, Slemenice 23, 40000 Slemenice zastupanog po punomoćniku Silvio Novak; Nataša Ilić</item>
    </izvorni_sadrzaj>
    <derivirana_varijabla naziv="DomainObject.Predmet.ProtuStrankaListFormatedWithAdress_1">
      <item>NOSTRO društvo s ograničenom odgovornošću za tekstilnu proizvodnju, turistička agencija, Slemenice 23, 40000 Slemenice zastupanog po punomoćniku Silvio Novak; Nataša Ilić</item>
    </derivirana_varijabla>
  </DomainObject.Predmet.ProtuStrankaListFormatedWithAdress>
  <DomainObject.Predmet.ProtuStrankaListFormatedWithAdressOIB>
    <izvorni_sadrzaj>
      <item>NOSTRO društvo s ograničenom odgovornošću za tekstilnu proizvodnju, turistička agencija, OIB 50087006510, Slemenice 23, 40000 Slemenice zastupanog po punomoćniku Silvio Novak; Nataša Ilić</item>
    </izvorni_sadrzaj>
    <derivirana_varijabla naziv="DomainObject.Predmet.ProtuStrankaListFormatedWithAdressOIB_1">
      <item>NOSTRO društvo s ograničenom odgovornošću za tekstilnu proizvodnju, turistička agencija, OIB 50087006510, Slemenice 23, 40000 Slemenice zastupanog po punomoćniku Silvio Novak; Nataša Ilić</item>
    </derivirana_varijabla>
  </DomainObject.Predmet.ProtuStrankaListFormatedWithAdressOIB>
  <DomainObject.Predmet.ProtuStrankaListNazivFormated>
    <izvorni_sadrzaj>
      <item>NOSTRO društvo s ograničenom odgovornošću za tekstilnu proizvodnju, turistička agencija</item>
    </izvorni_sadrzaj>
    <derivirana_varijabla naziv="DomainObject.Predmet.ProtuStrankaListNazivFormated_1">
      <item>NOSTRO društvo s ograničenom odgovornošću za tekstilnu proizvodnju, turistička agencija</item>
    </derivirana_varijabla>
  </DomainObject.Predmet.ProtuStrankaListNazivFormated>
  <DomainObject.Predmet.ProtuStrankaListNazivFormatedOIB>
    <izvorni_sadrzaj>
      <item>NOSTRO društvo s ograničenom odgovornošću za tekstilnu proizvodnju, turistička agencija, OIB 50087006510</item>
    </izvorni_sadrzaj>
    <derivirana_varijabla naziv="DomainObject.Predmet.ProtuStrankaListNazivFormatedOIB_1">
      <item>NOSTRO društvo s ograničenom odgovornošću za tekstilnu proizvodnju, turistička agencija, OIB 50087006510</item>
    </derivirana_varijabla>
  </DomainObject.Predmet.ProtuStrankaListNazivFormatedOIB>
  <DomainObject.Predmet.OstaliListFormated>
    <izvorni_sadrzaj>
      <item>Sudski registar</item>
      <item>Silvio Novak punomoćnik sudionika u postupku NOSTRO društvo s ograničenom odgovornošću za tekstilnu proizvodnju, turistička agencija</item>
      <item>Nataša Ilić punomoćnica sudionika u postupku NOSTRO društvo s ograničenom odgovornošću za tekstilnu proizvodnju, turistička agencija</item>
      <item>Županijsko državno odvjetništvo</item>
      <item>Raiffeisenbank Austria d.d.</item>
    </izvorni_sadrzaj>
    <derivirana_varijabla naziv="DomainObject.Predmet.OstaliListFormated_1">
      <item>Sudski registar</item>
      <item>Silvio Novak punomoćnik sudionika u postupku NOSTRO društvo s ograničenom odgovornošću za tekstilnu proizvodnju, turistička agencija</item>
      <item>Nataša Ilić punomoćnica sudionika u postupku NOSTRO društvo s ograničenom odgovornošću za tekstilnu proizvodnju, turistička agencija</item>
      <item>Županijsko državno odvjetništvo</item>
      <item>Raiffeisenbank Austria d.d.</item>
    </derivirana_varijabla>
  </DomainObject.Predmet.OstaliListFormated>
  <DomainObject.Predmet.OstaliListFormatedOIB>
    <izvorni_sadrzaj>
      <item>Sudski registar</item>
      <item>Silvio Novak, OIB 04255376775 punomoćnik sudionika u postupku NOSTRO društvo s ograničenom odgovornošću za tekstilnu proizvodnju, turistička agencija</item>
      <item>Nataša Ilić, OIB 80513306753 punomoćnica sudionika u postupku NOSTRO društvo s ograničenom odgovornošću za tekstilnu proizvodnju, turistička agencija</item>
      <item>Županijsko državno odvjetništvo</item>
      <item>Raiffeisenbank Austria d.d.</item>
    </izvorni_sadrzaj>
    <derivirana_varijabla naziv="DomainObject.Predmet.OstaliListFormatedOIB_1">
      <item>Sudski registar</item>
      <item>Silvio Novak, OIB 04255376775 punomoćnik sudionika u postupku NOSTRO društvo s ograničenom odgovornošću za tekstilnu proizvodnju, turistička agencija</item>
      <item>Nataša Ilić, OIB 80513306753 punomoćnica sudionika u postupku NOSTRO društvo s ograničenom odgovornošću za tekstilnu proizvodnju, turistička agencija</item>
      <item>Županijsko državno odvjetništvo</item>
      <item>Raiffeisenbank Austria d.d.</item>
    </derivirana_varijabla>
  </DomainObject.Predmet.OstaliListFormatedOIB>
  <DomainObject.Predmet.OstaliListFormatedWithAdress>
    <izvorni_sadrzaj>
      <item>Sudski registar</item>
      <item>Silvio Novak, Slemenice 23, 40000 Slemenice punomoćnik sudionika u postupku NOSTRO društvo s ograničenom odgovornošću za tekstilnu proizvodnju, turistička agencija</item>
      <item>Nataša Ilić, Ulica Stjepana Vukovića 4, 42000 Varaždin punomoćnica sudionika u postupku NOSTRO društvo s ograničenom odgovornošću za tekstilnu proizvodnju, turistička agencija</item>
      <item>Županijsko državno odvjetništvo</item>
      <item>Raiffeisenbank Austria d.d., Magazinska cesta 69, 10000 Zagreb</item>
    </izvorni_sadrzaj>
    <derivirana_varijabla naziv="DomainObject.Predmet.OstaliListFormatedWithAdress_1">
      <item>Sudski registar</item>
      <item>Silvio Novak, Slemenice 23, 40000 Slemenice punomoćnik sudionika u postupku NOSTRO društvo s ograničenom odgovornošću za tekstilnu proizvodnju, turistička agencija</item>
      <item>Nataša Ilić, Ulica Stjepana Vukovića 4, 42000 Varaždin punomoćnica sudionika u postupku NOSTRO društvo s ograničenom odgovornošću za tekstilnu proizvodnju, turistička agencija</item>
      <item>Županijsko državno odvjetništvo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Silvio Novak, OIB 04255376775, Slemenice 23, 40000 Slemenice punomoćnik sudionika u postupku NOSTRO društvo s ograničenom odgovornošću za tekstilnu proizvodnju, turistička agencija</item>
      <item>Nataša Ilić, OIB 80513306753, Ulica Stjepana Vukovića 4, 42000 Varaždin punomoćnica sudionika u postupku NOSTRO društvo s ograničenom odgovornošću za tekstilnu proizvodnju, turistička agencija</item>
      <item>Županijsko državno odvjetništvo</item>
      <item>Raiffeisenbank Austria d.d., Magazinska cesta 69, 10000 Zagreb</item>
    </izvorni_sadrzaj>
    <derivirana_varijabla naziv="DomainObject.Predmet.OstaliListFormatedWithAdressOIB_1">
      <item>Sudski registar</item>
      <item>Silvio Novak, OIB 04255376775, Slemenice 23, 40000 Slemenice punomoćnik sudionika u postupku NOSTRO društvo s ograničenom odgovornošću za tekstilnu proizvodnju, turistička agencija</item>
      <item>Nataša Ilić, OIB 80513306753, Ulica Stjepana Vukovića 4, 42000 Varaždin punomoćnica sudionika u postupku NOSTRO društvo s ograničenom odgovornošću za tekstilnu proizvodnju, turistička agencija</item>
      <item>Županijsko državno odvjetništvo</item>
      <item>Raiffeisenbank Austria d.d., Magazinska cesta 69, 10000 Zagreb</item>
    </derivirana_varijabla>
  </DomainObject.Predmet.OstaliListFormatedWithAdressOIB>
  <DomainObject.Predmet.OstaliListNazivFormated>
    <izvorni_sadrzaj>
      <item>Sudski registar</item>
      <item>Silvio Novak</item>
      <item>Nataša Ilić</item>
      <item>Županijsko državno odvjetništvo</item>
      <item>Raiffeisenbank Austria d.d.</item>
    </izvorni_sadrzaj>
    <derivirana_varijabla naziv="DomainObject.Predmet.OstaliListNazivFormated_1">
      <item>Sudski registar</item>
      <item>Silvio Novak</item>
      <item>Nataša Ilić</item>
      <item>Županijsko državno odvjetništvo</item>
      <item>Raiffeisenbank Austria d.d.</item>
    </derivirana_varijabla>
  </DomainObject.Predmet.OstaliListNazivFormated>
  <DomainObject.Predmet.OstaliListNazivFormatedOIB>
    <izvorni_sadrzaj>
      <item>Sudski registar</item>
      <item>Silvio Novak, OIB 04255376775</item>
      <item>Nataša Ilić, OIB 80513306753</item>
      <item>Županijsko državno odvjetništvo</item>
      <item>Raiffeisenbank Austria d.d.</item>
    </izvorni_sadrzaj>
    <derivirana_varijabla naziv="DomainObject.Predmet.OstaliListNazivFormatedOIB_1">
      <item>Sudski registar</item>
      <item>Silvio Novak, OIB 04255376775</item>
      <item>Nataša Ilić, OIB 80513306753</item>
      <item>Županijsko državno odvjetništvo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NOSTRO društvo s ograničenom odgovornošću za tekstilnu proizvodnju, turistička agencija</izvorni_sadrzaj>
    <derivirana_varijabla naziv="DomainObject.Predmet.ProtustrankaIDrugi_1">NOSTRO društvo s ograničenom odgovornošću za tekstilnu proizvodnju, turistička agencija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NOSTRO društvo s ograničenom odgovornošću za tekstilnu proizvodnju, turistička agencija, OIB 50087006510, Slemenice 23, 40000 Slemenice</izvorni_sadrzaj>
    <derivirana_varijabla naziv="DomainObject.Predmet.ProtustrankaIDrugiAdressOIB_1">NOSTRO društvo s ograničenom odgovornošću za tekstilnu proizvodnju, turistička agencija, OIB 50087006510, Slemenice 23, 40000 Slemenice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NOSTRO društvo s ograničenom odgovornošću za tekstilnu proizvodnju, turistička agencija</item>
      <item>Sudski registar</item>
      <item>Silvio Novak</item>
      <item>Nataša Ilić</item>
      <item>Županijsko državno odvjetništvo</item>
      <item>Raiffeisenbank Austria d.d.</item>
    </izvorni_sadrzaj>
    <derivirana_varijabla naziv="DomainObject.Predmet.SudioniciListNaziv_1">
      <item>Financijska agencija</item>
      <item>NOSTRO društvo s ograničenom odgovornošću za tekstilnu proizvodnju, turistička agencija</item>
      <item>Sudski registar</item>
      <item>Silvio Novak</item>
      <item>Nataša Ilić</item>
      <item>Županijsko državno odvjetništvo</item>
      <item>Raiffeisenbank Austria d.d.</item>
    </derivirana_varijabla>
  </DomainObject.Predmet.SudioniciListNaziv>
  <DomainObject.Predmet.SudioniciListAdressOIB>
    <izvorni_sadrzaj>
      <item>Financijska agencija, OIB 85821130368, A. Cesarca 2,42000 Varaždin</item>
      <item>NOSTRO društvo s ograničenom odgovornošću za tekstilnu proizvodnju, turistička agencija, OIB 50087006510, Slemenice 23,40000 Slemenice</item>
      <item>Sudski registar</item>
      <item>Silvio Novak, OIB 04255376775, Slemenice 23,40000 Slemenice</item>
      <item>Nataša Ilić, OIB 80513306753, Ulica Stjepana Vukovića 4,42000 Varaždin</item>
      <item>Županijsko državno odvjetništvo</item>
      <item>Raiffeisenbank Austria d.d., Magazinska cesta 69,10000 Zagreb</item>
    </izvorni_sadrzaj>
    <derivirana_varijabla naziv="DomainObject.Predmet.SudioniciListAdressOIB_1">
      <item>Financijska agencija, OIB 85821130368, A. Cesarca 2,42000 Varaždin</item>
      <item>NOSTRO društvo s ograničenom odgovornošću za tekstilnu proizvodnju, turistička agencija, OIB 50087006510, Slemenice 23,40000 Slemenice</item>
      <item>Sudski registar</item>
      <item>Silvio Novak, OIB 04255376775, Slemenice 23,40000 Slemenice</item>
      <item>Nataša Ilić, OIB 80513306753, Ulica Stjepana Vukovića 4,42000 Varaždin</item>
      <item>Županijsko državno odvjetništvo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50087006510</item>
      <item>, OIB null</item>
      <item>, OIB 04255376775</item>
      <item>, OIB 80513306753</item>
      <item>, OIB null</item>
      <item>, OIB null</item>
    </izvorni_sadrzaj>
    <derivirana_varijabla naziv="DomainObject.Predmet.SudioniciListNazivOIB_1">
      <item>, OIB 85821130368</item>
      <item>, OIB 50087006510</item>
      <item>, OIB null</item>
      <item>, OIB 04255376775</item>
      <item>, OIB 80513306753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5F1A6C-DD65-4201-AFE1-33A1062879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2544</properties:Characters>
  <properties:Lines>86</properties:Lines>
  <properties:Paragraphs>35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2018-10-19T12:09:00Z</dcterms:created>
  <dc:creator>Mirjana Mlinarić</dc:creator>
  <cp:lastModifiedBy>Nevenka Vuković</cp:lastModifiedBy>
  <cp:lastPrinted>2018-10-17T06:19:00Z</cp:lastPrinted>
  <dcterms:modified xmlns:xsi="http://www.w3.org/2001/XMLSchema-instance" xsi:type="dcterms:W3CDTF">2018-10-22T06:03:00Z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(St-417-18-3 Rješenje pokreće se prethodni postupak - predlagatelj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