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c041" w14:paraId="246c04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F2C4A">
        <w:t>448</w:t>
      </w:r>
      <w:r w:rsidR="009C75FF">
        <w:t>/17</w:t>
      </w:r>
      <w:r w:rsidR="0076077E">
        <w:t>-3</w:t>
      </w:r>
    </w:p>
    <w:p w:rsidRDefault="00960191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Jagera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7F2C4A">
        <w:t xml:space="preserve"> IZRADA </w:t>
      </w:r>
      <w:r w:rsidR="009C75FF">
        <w:t xml:space="preserve"> jednostavno društvo s ograničenom odgovornošću za trgovinu i usluge, </w:t>
      </w:r>
      <w:r w:rsidR="007F2C4A">
        <w:t>Ernestinovo, Vladimira Nazora 61, OIB 09526770811</w:t>
      </w:r>
      <w:r w:rsidR="009C75FF">
        <w:t xml:space="preserve">, </w:t>
      </w:r>
      <w:r w:rsidR="00F27A7F">
        <w:t>MBS 0301</w:t>
      </w:r>
      <w:r w:rsidR="007F2C4A">
        <w:t>64073</w:t>
      </w:r>
      <w:r w:rsidR="00F27A7F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7F2C4A">
        <w:t xml:space="preserve">3. travnja </w:t>
      </w:r>
      <w:r w:rsidR="009C75FF">
        <w:t>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7F2C4A">
        <w:t xml:space="preserve">IZRADA  jednostavno društvo s ograničenom odgovornošću za trgovinu i usluge, Ernestinovo, Vladimira Nazora 61, OIB 09526770811, MBS 030164073 </w:t>
      </w:r>
      <w:r w:rsidR="009C75FF">
        <w:t xml:space="preserve">iznosi </w:t>
      </w:r>
      <w:r w:rsidR="007F2C4A">
        <w:t>8.308,65</w:t>
      </w:r>
      <w:r w:rsidR="009C75FF"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>osoba ovlaštena za zastupanje dužnika</w:t>
      </w:r>
      <w:r w:rsidR="009C75FF">
        <w:t xml:space="preserve">/direktor </w:t>
      </w:r>
      <w:r w:rsidR="0076077E">
        <w:t>da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7F2C4A">
        <w:t>448</w:t>
      </w:r>
      <w:r w:rsidR="009F4E50">
        <w:t>-17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7F2C4A">
        <w:t xml:space="preserve"> 3. travnja</w:t>
      </w:r>
      <w:r w:rsidR="009F4E50">
        <w:t xml:space="preserve"> 2017.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p w:rsidRDefault="00F77E84" w:rsidP="000222A5" w:rsidR="00F77E84"/>
    <w:p w:rsidRDefault="00F77E84" w:rsidP="000222A5" w:rsidR="00F77E84">
      <w:r>
        <w:t>DNA:</w:t>
      </w:r>
    </w:p>
    <w:p w:rsidRDefault="00F77E84" w:rsidP="00F77E84" w:rsidR="00F77E84">
      <w:pPr>
        <w:numPr>
          <w:ilvl w:val="0"/>
          <w:numId w:val="2"/>
        </w:numPr>
      </w:pPr>
      <w:r>
        <w:t xml:space="preserve">e-ogl. ploča </w:t>
      </w:r>
    </w:p>
    <w:p w:rsidRDefault="00F77E84" w:rsidP="00F77E84" w:rsidR="00F77E84">
      <w:pPr>
        <w:numPr>
          <w:ilvl w:val="0"/>
          <w:numId w:val="2"/>
        </w:numPr>
      </w:pPr>
      <w:r>
        <w:t>e-ogl. ploča zahtjev</w:t>
      </w:r>
    </w:p>
    <w:p w:rsidRDefault="00F77E84" w:rsidP="00F77E84" w:rsidR="00F77E84">
      <w:pPr>
        <w:numPr>
          <w:ilvl w:val="0"/>
          <w:numId w:val="2"/>
        </w:numPr>
      </w:pPr>
      <w:r>
        <w:t xml:space="preserve">kal.  </w:t>
      </w:r>
      <w:r w:rsidR="009F4E50">
        <w:t xml:space="preserve">45 dana 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2B6" w:rsidR="006152B6">
      <w:r>
        <w:separator/>
      </w:r>
    </w:p>
  </w:endnote>
  <w:endnote w:id="0" w:type="continuationSeparator">
    <w:p w:rsidRDefault="006152B6" w:rsidR="00615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2B6" w:rsidR="006152B6">
      <w:r>
        <w:separator/>
      </w:r>
    </w:p>
  </w:footnote>
  <w:footnote w:id="0" w:type="continuationSeparator">
    <w:p w:rsidRDefault="006152B6" w:rsidR="006152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3F2B3E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159CC"/>
    <w:rsid w:val="00532E0A"/>
    <w:rsid w:val="00534964"/>
    <w:rsid w:val="0053545A"/>
    <w:rsid w:val="00536526"/>
    <w:rsid w:val="0054259D"/>
    <w:rsid w:val="00542BC7"/>
    <w:rsid w:val="005437AE"/>
    <w:rsid w:val="00550133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52B6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2C4A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60191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C75FF"/>
    <w:rsid w:val="009E5D6D"/>
    <w:rsid w:val="009F4E50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2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B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B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B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B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2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B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B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B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B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IZRADA jednostavno društvo s ograničenom odgovornošću za trgovinu i usluge</izvorni_sadrzaj>
    <derivirana_varijabla naziv="DomainObject.Predmet.ProtustrankaFormated_1">  IZRADA jednostavno društvo s ograničenom odgovornošću za trgovinu i usluge</derivirana_varijabla>
  </DomainObject.Predmet.ProtustrankaFormated>
  <DomainObject.Predmet.ProtustrankaFormatedOIB>
    <izvorni_sadrzaj>  IZRADA jednostavno društvo s ograničenom odgovornošću za trgovinu i usluge, OIB 09526770811</izvorni_sadrzaj>
    <derivirana_varijabla naziv="DomainObject.Predmet.ProtustrankaFormatedOIB_1">  IZRADA jednostavno društvo s ograničenom odgovornošću za trgovinu i usluge, OIB 09526770811</derivirana_varijabla>
  </DomainObject.Predmet.ProtustrankaFormatedOIB>
  <DomainObject.Predmet.ProtustrankaFormatedWithAdress>
    <izvorni_sadrzaj> IZRADA jednostavno društvo s ograničenom odgovornošću za trgovinu i usluge, Vladimira Nazora 61, 31216 Ernestinovo</izvorni_sadrzaj>
    <derivirana_varijabla naziv="DomainObject.Predmet.ProtustrankaFormatedWithAdress_1"> IZRADA jednostavno društvo s ograničenom odgovornošću za trgovinu i usluge, Vladimira Nazora 61, 31216 Ernestinovo</derivirana_varijabla>
  </DomainObject.Predmet.ProtustrankaFormatedWithAdress>
  <DomainObject.Predmet.ProtustrankaFormatedWithAdressOIB>
    <izvorni_sadrzaj> IZRADA jednostavno društvo s ograničenom odgovornošću za trgovinu i usluge, OIB 09526770811, Vladimira Nazora 61, 31216 Ernestinovo</izvorni_sadrzaj>
    <derivirana_varijabla naziv="DomainObject.Predmet.ProtustrankaFormatedWithAdressOIB_1"> IZRADA jednostavno društvo s ograničenom odgovornošću za trgovinu i usluge, OIB 09526770811, Vladimira Nazora 61, 31216 Ernestinovo</derivirana_varijabla>
  </DomainObject.Predmet.ProtustrankaFormatedWithAdressOIB>
  <DomainObject.Predmet.ProtustrankaWithAdress>
    <izvorni_sadrzaj>IZRADA jednostavno društvo s ograničenom odgovornošću za trgovinu i usluge Vladimira Nazora 61, 31216 Ernestinovo</izvorni_sadrzaj>
    <derivirana_varijabla naziv="DomainObject.Predmet.ProtustrankaWithAdress_1">IZRADA jednostavno društvo s ograničenom odgovornošću za trgovinu i usluge Vladimira Nazora 61, 31216 Ernestinovo</derivirana_varijabla>
  </DomainObject.Predmet.ProtustrankaWithAdress>
  <DomainObject.Predmet.ProtustrankaWithAdressOIB>
    <izvorni_sadrzaj>IZRADA jednostavno društvo s ograničenom odgovornošću za trgovinu i usluge, OIB 09526770811, Vladimira Nazora 61, 31216 Ernestinovo</izvorni_sadrzaj>
    <derivirana_varijabla naziv="DomainObject.Predmet.ProtustrankaWithAdressOIB_1">IZRADA jednostavno društvo s ograničenom odgovornošću za trgovinu i usluge, OIB 09526770811, Vladimira Nazora 61, 31216 Ernestinovo</derivirana_varijabla>
  </DomainObject.Predmet.ProtustrankaWithAdressOIB>
  <DomainObject.Predmet.ProtustrankaNazivFormated>
    <izvorni_sadrzaj>IZRADA jednostavno društvo s ograničenom odgovornošću za trgovinu i usluge</izvorni_sadrzaj>
    <derivirana_varijabla naziv="DomainObject.Predmet.ProtustrankaNazivFormated_1">IZRADA jednostavno društvo s ograničenom odgovornošću za trgovinu i usluge</derivirana_varijabla>
  </DomainObject.Predmet.ProtustrankaNazivFormated>
  <DomainObject.Predmet.ProtustrankaNazivFormatedOIB>
    <izvorni_sadrzaj>IZRADA jednostavno društvo s ograničenom odgovornošću za trgovinu i usluge, OIB 09526770811</izvorni_sadrzaj>
    <derivirana_varijabla naziv="DomainObject.Predmet.ProtustrankaNazivFormatedOIB_1">IZRADA jednostavno društvo s ograničenom odgovornošću za trgovinu i usluge, OIB 09526770811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IZRADA jednostavno društvo s ograničenom odgovornošću za trgovinu i usluge</item>
    </izvorni_sadrzaj>
    <derivirana_varijabla naziv="DomainObject.Predmet.ProtuStrankaListFormated_1">
      <item>IZRADA jednostavno društvo s ograničenom odgovornošću za trgovinu i usluge</item>
    </derivirana_varijabla>
  </DomainObject.Predmet.ProtuStrankaListFormated>
  <DomainObject.Predmet.ProtuStrankaListFormatedOIB>
    <izvorni_sadrzaj>
      <item>IZRADA jednostavno društvo s ograničenom odgovornošću za trgovinu i usluge, OIB 09526770811</item>
    </izvorni_sadrzaj>
    <derivirana_varijabla naziv="DomainObject.Predmet.ProtuStrankaListFormatedOIB_1">
      <item>IZRADA jednostavno društvo s ograničenom odgovornošću za trgovinu i usluge, OIB 09526770811</item>
    </derivirana_varijabla>
  </DomainObject.Predmet.ProtuStrankaListFormatedOIB>
  <DomainObject.Predmet.ProtuStrankaListFormatedWithAdress>
    <izvorni_sadrzaj>
      <item>IZRADA jednostavno društvo s ograničenom odgovornošću za trgovinu i usluge, Vladimira Nazora 61, 31216 Ernestinovo</item>
    </izvorni_sadrzaj>
    <derivirana_varijabla naziv="DomainObject.Predmet.ProtuStrankaListFormatedWithAdress_1">
      <item>IZRADA jednostavno društvo s ograničenom odgovornošću za trgovinu i usluge, Vladimira Nazora 61, 31216 Ernestinovo</item>
    </derivirana_varijabla>
  </DomainObject.Predmet.ProtuStrankaListFormatedWithAdress>
  <DomainObject.Predmet.ProtuStrankaListFormatedWithAdressOIB>
    <izvorni_sadrzaj>
      <item>IZRADA jednostavno društvo s ograničenom odgovornošću za trgovinu i usluge, OIB 09526770811, Vladimira Nazora 61, 31216 Ernestinovo</item>
    </izvorni_sadrzaj>
    <derivirana_varijabla naziv="DomainObject.Predmet.ProtuStrankaListFormatedWithAdressOIB_1">
      <item>IZRADA jednostavno društvo s ograničenom odgovornošću za trgovinu i usluge, OIB 09526770811, Vladimira Nazora 61, 31216 Ernestinovo</item>
    </derivirana_varijabla>
  </DomainObject.Predmet.ProtuStrankaListFormatedWithAdressOIB>
  <DomainObject.Predmet.ProtuStrankaListNazivFormated>
    <izvorni_sadrzaj>
      <item>IZRADA jednostavno društvo s ograničenom odgovornošću za trgovinu i usluge</item>
    </izvorni_sadrzaj>
    <derivirana_varijabla naziv="DomainObject.Predmet.ProtuStrankaListNazivFormated_1">
      <item>IZRADA jednostavno društvo s ograničenom odgovornošću za trgovinu i usluge</item>
    </derivirana_varijabla>
  </DomainObject.Predmet.ProtuStrankaListNazivFormated>
  <DomainObject.Predmet.ProtuStrankaListNazivFormatedOIB>
    <izvorni_sadrzaj>
      <item>IZRADA jednostavno društvo s ograničenom odgovornošću za trgovinu i usluge, OIB 09526770811</item>
    </izvorni_sadrzaj>
    <derivirana_varijabla naziv="DomainObject.Predmet.ProtuStrankaListNazivFormatedOIB_1">
      <item>IZRADA jednostavno društvo s ograničenom odgovornošću za trgovinu i usluge, OIB 09526770811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IZRADA jednostavno društvo s ograničenom odgovornošću za trgovinu i usluge</izvorni_sadrzaj>
    <derivirana_varijabla naziv="DomainObject.Predmet.ProtustrankaIDrugi_1">IZRADA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IZRADA jednostavno društvo s ograničenom odgovornošću za trgovinu i usluge, OIB 09526770811, Vladimira Nazora 61, 31216 Ernestinovo</izvorni_sadrzaj>
    <derivirana_varijabla naziv="DomainObject.Predmet.ProtustrankaIDrugiAdressOIB_1">IZRADA jednostavno društvo s ograničenom odgovornošću za trgovinu i usluge, OIB 09526770811, Vladimira Nazora 61, 31216 Ernestinovo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IZRADA jednostavno društvo s ograničenom odgovornošću za trgovinu i usluge</item>
    </izvorni_sadrzaj>
    <derivirana_varijabla naziv="DomainObject.Predmet.SudioniciListNaziv_1">
      <item>FINA RC OSIJEK</item>
      <item>IZRADA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IZRADA jednostavno društvo s ograničenom odgovornošću za trgovinu i usluge, OIB 09526770811, Vladimira Nazora 61,31216 Ernestinovo</item>
    </izvorni_sadrzaj>
    <derivirana_varijabla naziv="DomainObject.Predmet.SudioniciListAdressOIB_1">
      <item>FINA RC OSIJEK, OIB 85821130368</item>
      <item>IZRADA jednostavno društvo s ograničenom odgovornošću za trgovinu i usluge, OIB 09526770811, Vladimira Nazora 61,31216 Ernestinovo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09526770811</item>
    </izvorni_sadrzaj>
    <derivirana_varijabla naziv="DomainObject.Predmet.SudioniciListNazivOIB_1">
      <item>, OIB 85821130368</item>
      <item>, OIB 09526770811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4C06E-71B4-4BAA-AF16-B5691D4EC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1910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2017-04-03T12:08:00Z</dcterms:created>
  <dc:creator>Korisnik</dc:creator>
  <cp:lastModifiedBy>Darija Miličević</cp:lastModifiedBy>
  <cp:lastPrinted>2017-04-03T12:07:00Z</cp:lastPrinted>
  <dcterms:modified xmlns:xsi="http://www.w3.org/2001/XMLSchema-instance" xsi:type="dcterms:W3CDTF">2017-04-03T12:09:00Z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