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6522" w14:paraId="4c16522" w:rsidRDefault="00AE649C" w:rsidP="006744DD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744DD" w:rsidP="006744DD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744D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St-114/16-15</w:t>
      </w:r>
      <w:r w:rsidR="00EA1C6D">
        <w:tab/>
      </w:r>
    </w:p>
    <w:p w:rsidRDefault="006744DD" w:rsidP="006744DD" w:rsidR="006744DD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744DD" w:rsidP="006744DD" w:rsidR="006744D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744DD" w:rsidP="006744DD" w:rsidR="006744D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744DD" w:rsidP="006744DD" w:rsidR="006744D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744DD" w:rsidP="006744DD" w:rsidR="006744DD">
      <w:pPr>
        <w:spacing w:after="0"/>
        <w:rPr>
          <w:lang w:eastAsia="hr-HR"/>
        </w:rPr>
      </w:pP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  <w:jc w:val="center"/>
      </w:pPr>
      <w:r>
        <w:t>U  I M E  R E P U B L I K E  H R V A T S K E</w:t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  <w:jc w:val="center"/>
      </w:pPr>
      <w:r>
        <w:t>R J E Š E NJ E</w:t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GAMA II USLUGE j.d.o.o. iz Obreža Kalničkog, Cari i Šabani 15, OIB: 34653942387, dana 8. travnja 2016. </w:t>
      </w:r>
    </w:p>
    <w:p w:rsidRDefault="006744DD" w:rsidP="006744DD" w:rsidR="006744DD">
      <w:pPr>
        <w:spacing w:after="0"/>
        <w:jc w:val="both"/>
      </w:pPr>
    </w:p>
    <w:p w:rsidRDefault="006744DD" w:rsidP="006744DD" w:rsidR="006744DD">
      <w:pPr>
        <w:spacing w:after="0"/>
        <w:jc w:val="center"/>
      </w:pPr>
      <w:r>
        <w:t>r i j e š i o  j e</w:t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  <w:jc w:val="both"/>
      </w:pPr>
      <w:r>
        <w:tab/>
        <w:t xml:space="preserve">I Otvara se stečajni postupak nad stečajnim dužnikom GAMA II USLUGE j.d.o.o. iz Obreža Kalničkog, Cari i Šabani 15, OIB: 34653942387, s danom 8. travnja 2016. u </w:t>
      </w:r>
      <w:r>
        <w:rPr>
          <w:color w:val="FF0000"/>
        </w:rPr>
        <w:t xml:space="preserve">14,00 </w:t>
      </w:r>
      <w:r>
        <w:t>sati.</w:t>
      </w:r>
    </w:p>
    <w:p w:rsidRDefault="006744DD" w:rsidP="006744DD" w:rsidR="006744DD">
      <w:pPr>
        <w:spacing w:after="0"/>
        <w:jc w:val="both"/>
      </w:pPr>
    </w:p>
    <w:p w:rsidRDefault="006744DD" w:rsidP="006744DD" w:rsidR="006744DD">
      <w:pPr>
        <w:spacing w:after="0"/>
        <w:jc w:val="both"/>
        <w:rPr>
          <w:szCs w:val="20"/>
        </w:rPr>
      </w:pPr>
      <w:r>
        <w:tab/>
        <w:t>II Zaključuje se stečajni postupak nad stečajnim dužnikom GAMA II USLUGE j.d.o.o. iz Obreža Kalničkog, Cari i Šabani 15, OIB: 34653942387.</w:t>
      </w:r>
    </w:p>
    <w:p w:rsidRDefault="006744DD" w:rsidP="006744DD" w:rsidR="006744DD">
      <w:pPr>
        <w:spacing w:after="0"/>
        <w:jc w:val="both"/>
      </w:pPr>
    </w:p>
    <w:p w:rsidRDefault="006744DD" w:rsidP="006744DD" w:rsidR="006744DD">
      <w:pPr>
        <w:spacing w:after="0"/>
        <w:jc w:val="both"/>
      </w:pPr>
      <w:r>
        <w:tab/>
        <w:t>III Za stečajnog upravitelja imenuje se Dinka Trumbić, Lovretska 10, Split, OIB: 43468134790.</w:t>
      </w:r>
    </w:p>
    <w:p w:rsidRDefault="006744DD" w:rsidP="006744DD" w:rsidR="006744DD">
      <w:pPr>
        <w:spacing w:after="0"/>
        <w:jc w:val="both"/>
        <w:rPr>
          <w:color w:val="FF0000"/>
        </w:rPr>
      </w:pPr>
    </w:p>
    <w:p w:rsidRDefault="006744DD" w:rsidP="006744DD" w:rsidR="006744DD">
      <w:pPr>
        <w:spacing w:after="0"/>
        <w:jc w:val="both"/>
      </w:pPr>
      <w:r>
        <w:tab/>
        <w:t>IV Ovo rješenje objavit će se na e-oglasnoj ploči suda.</w:t>
      </w:r>
    </w:p>
    <w:p w:rsidRDefault="006744DD" w:rsidP="006744DD" w:rsidR="006744DD">
      <w:pPr>
        <w:spacing w:after="0"/>
        <w:jc w:val="both"/>
      </w:pPr>
    </w:p>
    <w:p w:rsidRDefault="006744DD" w:rsidP="006744DD" w:rsidR="006744DD">
      <w:pPr>
        <w:spacing w:after="0"/>
        <w:jc w:val="both"/>
        <w:rPr>
          <w:szCs w:val="20"/>
        </w:rPr>
      </w:pPr>
      <w:r>
        <w:tab/>
        <w:t>V Po pravomoćnosti ovoga rješenja stečajni dužnik GAMA II USLUGE j.d.o.o. iz Obreža Kalničkog, Cari i Šabani 15, OIB: 34653942387, bit će brisan iz sudskog registra.</w:t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  <w:jc w:val="center"/>
      </w:pPr>
      <w:r>
        <w:t>Obrazloženje</w:t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  <w:jc w:val="both"/>
      </w:pPr>
      <w:r>
        <w:tab/>
        <w:t xml:space="preserve">Predlagatelj je dana 25.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744DD" w:rsidP="006744DD" w:rsidR="006744DD">
      <w:pPr>
        <w:spacing w:after="0"/>
        <w:jc w:val="center"/>
      </w:pPr>
    </w:p>
    <w:p w:rsidRDefault="006744DD" w:rsidP="006744DD" w:rsidR="006744DD">
      <w:pPr>
        <w:spacing w:after="0"/>
        <w:jc w:val="center"/>
      </w:pPr>
      <w:r>
        <w:t>U Varaždinu, 8. travnja 2016.</w:t>
      </w:r>
    </w:p>
    <w:p w:rsidRDefault="006744DD" w:rsidP="006744DD" w:rsidR="006744DD">
      <w:pPr>
        <w:spacing w:after="0"/>
      </w:pPr>
      <w:r>
        <w:t xml:space="preserve">                                                                                                  </w:t>
      </w:r>
    </w:p>
    <w:p w:rsidRDefault="006744DD" w:rsidP="006744DD" w:rsidR="006744DD">
      <w:pPr>
        <w:spacing w:after="0"/>
      </w:pPr>
      <w:r>
        <w:t xml:space="preserve">     </w:t>
      </w:r>
    </w:p>
    <w:p w:rsidRDefault="006744DD" w:rsidP="006744DD" w:rsidR="006744D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  <w:ind w:left="4956"/>
      </w:pPr>
      <w:r>
        <w:t xml:space="preserve">  Za točnost otpravka-ovlašteni službenik: </w:t>
      </w:r>
    </w:p>
    <w:p w:rsidRDefault="006744DD" w:rsidP="006744DD" w:rsidR="006744DD">
      <w:pPr>
        <w:spacing w:after="0"/>
      </w:pPr>
      <w:r>
        <w:t xml:space="preserve">                              </w:t>
      </w:r>
    </w:p>
    <w:p w:rsidRDefault="006744DD" w:rsidP="006744DD" w:rsidR="006744DD">
      <w:pPr>
        <w:spacing w:after="0"/>
      </w:pPr>
      <w:r>
        <w:tab/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</w:pPr>
      <w:r>
        <w:t xml:space="preserve">            Uputa o pravnom lijeku:</w:t>
      </w:r>
    </w:p>
    <w:p w:rsidRDefault="006744DD" w:rsidP="006744DD" w:rsidR="006744D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744DD" w:rsidP="006744DD" w:rsidR="006744D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</w:pPr>
      <w:r>
        <w:t>DNA:</w:t>
      </w:r>
    </w:p>
    <w:p w:rsidRDefault="006744DD" w:rsidP="006744DD" w:rsidR="006744D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6744DD" w:rsidP="006744DD" w:rsidR="006744D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6744DD" w:rsidP="006744DD" w:rsidR="006744DD">
      <w:pPr>
        <w:numPr>
          <w:ilvl w:val="0"/>
          <w:numId w:val="47"/>
        </w:numPr>
        <w:spacing w:after="0"/>
      </w:pPr>
      <w:r>
        <w:t>Dužnik GAMA II USLUGE j.d.o.o. iz Obreža Kalničkog, Cari i Šabani 15, 48269 Kalnik</w:t>
      </w:r>
    </w:p>
    <w:p w:rsidRDefault="006744DD" w:rsidP="006744DD" w:rsidR="006744DD">
      <w:pPr>
        <w:numPr>
          <w:ilvl w:val="0"/>
          <w:numId w:val="47"/>
        </w:numPr>
        <w:spacing w:after="0"/>
      </w:pPr>
      <w:r>
        <w:t xml:space="preserve">Direktor dužnika Branko Moharić, Beloslavec, Beloslavec 29, </w:t>
      </w:r>
      <w:r>
        <w:rPr>
          <w:color w:val="000000"/>
        </w:rPr>
        <w:t xml:space="preserve">10380 Sveti Ivan Zelina </w:t>
      </w:r>
    </w:p>
    <w:p w:rsidRDefault="006744DD" w:rsidP="006744DD" w:rsidR="006744DD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6744DD" w:rsidP="006744DD" w:rsidR="006744D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Križevci,  I. Z. Dijankovečkog 8, 48260 Križevci</w:t>
      </w:r>
    </w:p>
    <w:p w:rsidRDefault="006744DD" w:rsidP="006744DD" w:rsidR="006744DD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Dinka Trumbić, Lovretska 10, Split</w:t>
      </w:r>
    </w:p>
    <w:p w:rsidRDefault="006744DD" w:rsidP="006744DD" w:rsidR="006744DD">
      <w:pPr>
        <w:numPr>
          <w:ilvl w:val="0"/>
          <w:numId w:val="47"/>
        </w:numPr>
        <w:spacing w:after="0"/>
      </w:pPr>
      <w:r>
        <w:t>e-oglasna ploča suda</w:t>
      </w: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</w:pPr>
    </w:p>
    <w:p w:rsidRDefault="006744DD" w:rsidP="006744DD" w:rsidR="006744DD">
      <w:pPr>
        <w:spacing w:after="0"/>
        <w:rPr>
          <w:szCs w:val="20"/>
        </w:rPr>
      </w:pPr>
    </w:p>
    <w:p w:rsidRDefault="00CB0EA4" w:rsidP="006744DD" w:rsidR="00CB0EA4">
      <w:pPr>
        <w:pStyle w:val="Naslovdokumenta"/>
        <w:spacing w:after="0"/>
      </w:pPr>
    </w:p>
    <w:p w:rsidRDefault="0071688E" w:rsidP="006744DD" w:rsidR="0071688E">
      <w:pPr>
        <w:pStyle w:val="Poetniodjeljak"/>
        <w:spacing w:after="0"/>
      </w:pPr>
    </w:p>
    <w:p w:rsidRDefault="00A21F0D" w:rsidP="006744DD" w:rsidR="00A21F0D">
      <w:pPr>
        <w:pStyle w:val="NormaleSPIS"/>
        <w:spacing w:after="0"/>
        <w:rPr>
          <w:noProof/>
        </w:rPr>
      </w:pPr>
    </w:p>
    <w:p w:rsidRDefault="00DA0242" w:rsidP="006744D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4DD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817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St-114/2016-5</izvorni_sadrzaj>
    <derivirana_varijabla naziv="DomainObject.Oznaka_1">St-114/2016-5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II USLUGE jednostavno društvo s ograničenom odgovornošću za turizam, ugostiteljstvo i usluge zastupanog po punomoćniku Branko Moharić</izvorni_sadrzaj>
    <derivirana_varijabla naziv="DomainObject.Predmet.ProtustrankaFormated_1">  GAMA II USLUGE jednostavno društvo s ograničenom odgovornošću za turizam, ugostiteljstvo i usluge zastupanog po punomoćniku Branko Moharić</derivirana_varijabla>
  </DomainObject.Predmet.ProtustrankaFormated>
  <DomainObject.Predmet.ProtustrankaFormatedOIB>
    <izvorni_sadrzaj>  GAMA II USLUGE jednostavno društvo s ograničenom odgovornošću za turizam, ugostiteljstvo i usluge, OIB 34653942387 zastupanog po punomoćniku Branko Moharić</izvorni_sadrzaj>
    <derivirana_varijabla naziv="DomainObject.Predmet.ProtustrankaFormatedOIB_1">  GAMA II USLUGE jednostavno društvo s ograničenom odgovornošću za turizam, ugostiteljstvo i usluge, OIB 34653942387 zastupanog po punomoćniku Branko Moharić</derivirana_varijabla>
  </DomainObject.Predmet.ProtustrankaFormatedOIB>
  <DomainObject.Predmet.ProtustrankaFormatedWithAdress>
    <izvorni_sadrzaj> GAMA II USLUGE jednostavno društvo s ograničenom odgovornošću za turizam, ugostiteljstvo i usluge, Cari i Šabani 15, 48267 Obrež Kalnički zastupanog po punomoćniku Branko Moharić</izvorni_sadrzaj>
    <derivirana_varijabla naziv="DomainObject.Predmet.ProtustrankaFormatedWithAdress_1"> GAMA II USLUGE jednostavno društvo s ograničenom odgovornošću za turizam, ugostiteljstvo i usluge, Cari i Šabani 15, 48267 Obrež Kalnički zastupanog po punomoćniku Branko Moharić</derivirana_varijabla>
  </DomainObject.Predmet.ProtustrankaFormatedWithAdress>
  <DomainObject.Predmet.ProtustrankaFormatedWithAdressOIB>
    <izvorni_sadrzaj> GAMA II USLUGE jednostavno društvo s ograničenom odgovornošću za turizam, ugostiteljstvo i usluge, OIB 34653942387, Cari i Šabani 15, 48267 Obrež Kalnički zastupanog po punomoćniku Branko Moharić</izvorni_sadrzaj>
    <derivirana_varijabla naziv="DomainObject.Predmet.ProtustrankaFormatedWithAdressOIB_1"> GAMA II USLUGE jednostavno društvo s ograničenom odgovornošću za turizam, ugostiteljstvo i usluge, OIB 34653942387, Cari i Šabani 15, 48267 Obrež Kalnički zastupanog po punomoćniku Branko Moharić</derivirana_varijabla>
  </DomainObject.Predmet.ProtustrankaFormatedWithAdressOIB>
  <DomainObject.Predmet.ProtustrankaWithAdress>
    <izvorni_sadrzaj>GAMA II USLUGE jednostavno društvo s ograničenom odgovornošću za turizam, ugostiteljstvo i usluge Cari i Šabani 15, 48267 Obrež Kalnički</izvorni_sadrzaj>
    <derivirana_varijabla naziv="DomainObject.Predmet.ProtustrankaWithAdress_1">GAMA II USLUGE jednostavno društvo s ograničenom odgovornošću za turizam, ugostiteljstvo i usluge Cari i Šabani 15, 48267 Obrež Kalnički</derivirana_varijabla>
  </DomainObject.Predmet.ProtustrankaWithAdress>
  <DomainObject.Predmet.ProtustrankaWithAdressOIB>
    <izvorni_sadrzaj>GAMA II USLUGE jednostavno društvo s ograničenom odgovornošću za turizam, ugostiteljstvo i usluge, OIB 34653942387, Cari i Šabani 15, 48267 Obrež Kalnički</izvorni_sadrzaj>
    <derivirana_varijabla naziv="DomainObject.Predmet.ProtustrankaWithAdressOIB_1">GAMA II USLUGE jednostavno društvo s ograničenom odgovornošću za turizam, ugostiteljstvo i usluge, OIB 34653942387, Cari i Šabani 15, 48267 Obrež Kalnički</derivirana_varijabla>
  </DomainObject.Predmet.ProtustrankaWithAdressOIB>
  <DomainObject.Predmet.ProtustrankaNazivFormated>
    <izvorni_sadrzaj>GAMA II USLUGE jednostavno društvo s ograničenom odgovornošću za turizam, ugostiteljstvo i usluge</izvorni_sadrzaj>
    <derivirana_varijabla naziv="DomainObject.Predmet.ProtustrankaNazivFormated_1">GAMA II USLUGE jednostavno društvo s ograničenom odgovornošću za turizam, ugostiteljstvo i usluge</derivirana_varijabla>
  </DomainObject.Predmet.ProtustrankaNazivFormated>
  <DomainObject.Predmet.ProtustrankaNazivFormatedOIB>
    <izvorni_sadrzaj>GAMA II USLUGE jednostavno društvo s ograničenom odgovornošću za turizam, ugostiteljstvo i usluge, OIB 34653942387</izvorni_sadrzaj>
    <derivirana_varijabla naziv="DomainObject.Predmet.ProtustrankaNazivFormatedOIB_1">GAMA II USLUGE jednostavno društvo s ograničenom odgovornošću za turizam, ugostiteljstvo i usluge, OIB 34653942387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6597.66</izvorni_sadrzaj>
    <derivirana_varijabla naziv="DomainObject.Predmet.TrenutnaVrijednost_1">6597.66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GAMA II USLUGE jednostavno društvo s ograničenom odgovornošću za turizam, ugostiteljstvo i usluge zastupanog po punomoćniku Branko Moharić</item>
    </izvorni_sadrzaj>
    <derivirana_varijabla naziv="DomainObject.Predmet.ProtuStrankaListFormated_1">
      <item>GAMA II USLUGE jednostavno društvo s ograničenom odgovornošću za turizam, ugostiteljstvo i usluge zastupanog po punomoćniku Branko Moharić</item>
    </derivirana_varijabla>
  </DomainObject.Predmet.ProtuStrankaListFormated>
  <DomainObject.Predmet.ProtuStrankaListFormatedOIB>
    <izvorni_sadrzaj>
      <item>GAMA II USLUGE jednostavno društvo s ograničenom odgovornošću za turizam, ugostiteljstvo i usluge, OIB 34653942387 zastupanog po punomoćniku Branko Moharić</item>
    </izvorni_sadrzaj>
    <derivirana_varijabla naziv="DomainObject.Predmet.ProtuStrankaListFormatedOIB_1">
      <item>GAMA II USLUGE jednostavno društvo s ograničenom odgovornošću za turizam, ugostiteljstvo i usluge, OIB 34653942387 zastupanog po punomoćniku Branko Moharić</item>
    </derivirana_varijabla>
  </DomainObject.Predmet.ProtuStrankaListFormatedOIB>
  <DomainObject.Predmet.ProtuStrankaListFormatedWithAdress>
    <izvorni_sadrzaj>
      <item>GAMA II USLUGE jednostavno društvo s ograničenom odgovornošću za turizam, ugostiteljstvo i usluge, Cari i Šabani 15, 48267 Obrež Kalnički zastupanog po punomoćniku Branko Moharić</item>
    </izvorni_sadrzaj>
    <derivirana_varijabla naziv="DomainObject.Predmet.ProtuStrankaListFormatedWithAdress_1">
      <item>GAMA II USLUGE jednostavno društvo s ograničenom odgovornošću za turizam, ugostiteljstvo i usluge, Cari i Šabani 15, 48267 Obrež Kalnički zastupanog po punomoćniku Branko Moharić</item>
    </derivirana_varijabla>
  </DomainObject.Predmet.ProtuStrankaListFormatedWithAdress>
  <DomainObject.Predmet.ProtuStrankaListFormatedWithAdressOIB>
    <izvorni_sadrzaj>
      <item>GAMA II USLUGE jednostavno društvo s ograničenom odgovornošću za turizam, ugostiteljstvo i usluge, OIB 34653942387, Cari i Šabani 15, 48267 Obrež Kalnički zastupanog po punomoćniku Branko Moharić</item>
    </izvorni_sadrzaj>
    <derivirana_varijabla naziv="DomainObject.Predmet.ProtuStrankaListFormatedWithAdressOIB_1">
      <item>GAMA II USLUGE jednostavno društvo s ograničenom odgovornošću za turizam, ugostiteljstvo i usluge, OIB 34653942387, Cari i Šabani 15, 48267 Obrež Kalnički zastupanog po punomoćniku Branko Moharić</item>
    </derivirana_varijabla>
  </DomainObject.Predmet.ProtuStrankaListFormatedWithAdressOIB>
  <DomainObject.Predmet.ProtuStrankaListNazivFormated>
    <izvorni_sadrzaj>
      <item>GAMA II USLUGE jednostavno društvo s ograničenom odgovornošću za turizam, ugostiteljstvo i usluge</item>
    </izvorni_sadrzaj>
    <derivirana_varijabla naziv="DomainObject.Predmet.ProtuStrankaListNazivFormated_1">
      <item>GAMA II USLUGE jednostavno društvo s ograničenom odgovornošću za turizam, ugostiteljstvo i usluge</item>
    </derivirana_varijabla>
  </DomainObject.Predmet.ProtuStrankaListNazivFormated>
  <DomainObject.Predmet.ProtuStrankaListNazivFormatedOIB>
    <izvorni_sadrzaj>
      <item>GAMA II USLUGE jednostavno društvo s ograničenom odgovornošću za turizam, ugostiteljstvo i usluge, OIB 34653942387</item>
    </izvorni_sadrzaj>
    <derivirana_varijabla naziv="DomainObject.Predmet.ProtuStrankaListNazivFormatedOIB_1">
      <item>GAMA II USLUGE jednostavno društvo s ograničenom odgovornošću za turizam, ugostiteljstvo i usluge, OIB 34653942387</item>
    </derivirana_varijabla>
  </DomainObject.Predmet.ProtuStrankaListNazivFormatedOIB>
  <DomainObject.Predmet.OstaliListFormated>
    <izvorni_sadrzaj>
      <item>Sudski registar</item>
      <item>E-oglasna ploča</item>
      <item>Branko Moharić punomoćnik sudionika u postupku GAMA II USLUGE jednostavno društvo s ograničenom odgovornošću za turizam, ugostiteljstvo i usluge</item>
    </izvorni_sadrzaj>
    <derivirana_varijabla naziv="DomainObject.Predmet.OstaliListFormated_1">
      <item>Sudski registar</item>
      <item>E-oglasna ploča</item>
      <item>Branko Moharić punomoćnik sudionika u postupku GAMA II USLUGE jednostavno društvo s ograničenom odgovornošću za turizam, ugostiteljstvo i usluge</item>
    </derivirana_varijabla>
  </DomainObject.Predmet.OstaliListFormated>
  <DomainObject.Predmet.OstaliListFormatedOIB>
    <izvorni_sadrzaj>
      <item>Sudski registar</item>
      <item>E-oglasna ploča</item>
      <item>Branko Moharić, OIB 42332914835 punomoćnik sudionika u postupku GAMA II USLUGE jednostavno društvo s ograničenom odgovornošću za turizam, ugostiteljstvo i usluge</item>
    </izvorni_sadrzaj>
    <derivirana_varijabla naziv="DomainObject.Predmet.OstaliListFormatedOIB_1">
      <item>Sudski registar</item>
      <item>E-oglasna ploča</item>
      <item>Branko Moharić, OIB 42332914835 punomoćnik sudionika u postupku GAMA II USLUGE jednostavno društvo s ograničenom odgovornošću za turizam, ugostiteljstvo i usluge</item>
    </derivirana_varijabla>
  </DomainObject.Predmet.OstaliListFormatedOIB>
  <DomainObject.Predmet.OstaliListFormatedWithAdress>
    <izvorni_sadrzaj>
      <item>Sudski registar</item>
      <item>E-oglasna ploča</item>
      <item>Branko Moharić, Beloslavec 29, 10380 Beloslavec punomoćnik sudionika u postupku GAMA II USLUGE jednostavno društvo s ograničenom odgovornošću za turizam, ugostiteljstvo i usluge</item>
    </izvorni_sadrzaj>
    <derivirana_varijabla naziv="DomainObject.Predmet.OstaliListFormatedWithAdress_1">
      <item>Sudski registar</item>
      <item>E-oglasna ploča</item>
      <item>Branko Moharić, Beloslavec 29, 10380 Beloslavec punomoćnik sudionika u postupku GAMA II USLUGE jednostavno društvo s ograničenom odgovornošću za turizam, ugostiteljstvo i usluge</item>
    </derivirana_varijabla>
  </DomainObject.Predmet.OstaliListFormatedWithAdress>
  <DomainObject.Predmet.OstaliListFormatedWithAdressOIB>
    <izvorni_sadrzaj>
      <item>Sudski registar</item>
      <item>E-oglasna ploča</item>
      <item>Branko Moharić, OIB 42332914835, Beloslavec 29, 10380 Beloslavec punomoćnik sudionika u postupku GAMA II USLUGE jednostavno društvo s ograničenom odgovornošću za turizam, ugostiteljstvo i usluge</item>
    </izvorni_sadrzaj>
    <derivirana_varijabla naziv="DomainObject.Predmet.OstaliListFormatedWithAdressOIB_1">
      <item>Sudski registar</item>
      <item>E-oglasna ploča</item>
      <item>Branko Moharić, OIB 42332914835, Beloslavec 29, 10380 Beloslavec punomoćnik sudionika u postupku GAMA II USLUGE jednostavno društvo s ograničenom odgovornošću za turizam, ugostiteljstvo i usluge</item>
    </derivirana_varijabla>
  </DomainObject.Predmet.OstaliListFormatedWithAdressOIB>
  <DomainObject.Predmet.OstaliListNazivFormated>
    <izvorni_sadrzaj>
      <item>Sudski registar</item>
      <item>E-oglasna ploča</item>
      <item>Branko Moharić</item>
    </izvorni_sadrzaj>
    <derivirana_varijabla naziv="DomainObject.Predmet.OstaliListNazivFormated_1">
      <item>Sudski registar</item>
      <item>E-oglasna ploča</item>
      <item>Branko Moharić</item>
    </derivirana_varijabla>
  </DomainObject.Predmet.OstaliListNazivFormated>
  <DomainObject.Predmet.OstaliListNazivFormatedOIB>
    <izvorni_sadrzaj>
      <item>Sudski registar</item>
      <item>E-oglasna ploča</item>
      <item>Branko Moharić, OIB 42332914835</item>
    </izvorni_sadrzaj>
    <derivirana_varijabla naziv="DomainObject.Predmet.OstaliListNazivFormatedOIB_1">
      <item>Sudski registar</item>
      <item>E-oglasna ploča</item>
      <item>Branko Moharić, OIB 42332914835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St-114/2016-5</izvorni_sadrzaj>
    <derivirana_varijabla naziv="DomainObject.PoslovniBrojDokumenta_1">St-114/2016-5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GAMA II USLUGE jednostavno društvo s ograničenom odgovornošću za turizam, ugostiteljstvo i usluge</izvorni_sadrzaj>
    <derivirana_varijabla naziv="DomainObject.Predmet.ProtustrankaIDrugi_1">GAMA II USLUGE jednostavno društvo s ograničenom odgovornošću za turizam,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GAMA II USLUGE jednostavno društvo s ograničenom odgovornošću za turizam, ugostiteljstvo i usluge, OIB 34653942387, Cari i Šabani 15, 48267 Obrež Kalnički</izvorni_sadrzaj>
    <derivirana_varijabla naziv="DomainObject.Predmet.ProtustrankaIDrugiAdressOIB_1">GAMA II USLUGE jednostavno društvo s ograničenom odgovornošću za turizam, ugostiteljstvo i usluge, OIB 34653942387, Cari i Šabani 15, 48267 Obrež Kalnički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GAMA II USLUGE jednostavno društvo s ograničenom odgovornošću za turizam, ugostiteljstvo i usluge</item>
      <item>Sudski registar</item>
      <item>E-oglasna ploča</item>
      <item>Branko Moharić</item>
    </izvorni_sadrzaj>
    <derivirana_varijabla naziv="DomainObject.Predmet.SudioniciListNaziv_1">
      <item>Financijska agencija</item>
      <item>GAMA II USLUGE jednostavno društvo s ograničenom odgovornošću za turizam, ugostiteljstvo i usluge</item>
      <item>Sudski registar</item>
      <item>E-oglasna ploča</item>
      <item>Branko Moharić</item>
    </derivirana_varijabla>
  </DomainObject.Predmet.SudioniciListNaziv>
  <DomainObject.Predmet.SudioniciListAdressOIB>
    <izvorni_sadrzaj>
      <item>Financijska agencija, OIB 85821130368, A. Cesarca 2,42000 Varaždin</item>
      <item>GAMA II USLUGE jednostavno društvo s ograničenom odgovornošću za turizam, ugostiteljstvo i usluge, OIB 34653942387, Cari i Šabani 15,48267 Obrež Kalnički</item>
      <item>Sudski registar</item>
      <item>E-oglasna ploča</item>
      <item>Branko Moharić, OIB 42332914835, Beloslavec 29,10380 Beloslavec</item>
    </izvorni_sadrzaj>
    <derivirana_varijabla naziv="DomainObject.Predmet.SudioniciListAdressOIB_1">
      <item>Financijska agencija, OIB 85821130368, A. Cesarca 2,42000 Varaždin</item>
      <item>GAMA II USLUGE jednostavno društvo s ograničenom odgovornošću za turizam, ugostiteljstvo i usluge, OIB 34653942387, Cari i Šabani 15,48267 Obrež Kalnički</item>
      <item>Sudski registar</item>
      <item>E-oglasna ploča</item>
      <item>Branko Moharić, OIB 42332914835, Beloslavec 29,10380 Beloslavec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6AFEF-519B-446A-8448-05B0B2360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537</properties:Words>
  <properties:Characters>2852</properties:Characters>
  <properties:Lines>92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