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c896" w14:paraId="6d4c896" w:rsidRDefault="00BA60F9" w:rsidP="00BA60F9" w:rsidR="00BA60F9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     </w:t>
      </w:r>
      <w:r w:rsidR="00A976BB">
        <w:rPr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BA60F9" w:rsidP="00BA60F9" w:rsidR="00BA60F9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="00A976BB">
        <w:t xml:space="preserve">      </w:t>
      </w:r>
      <w:r w:rsidR="00A976BB" w:rsidRPr="00E50819">
        <w:t>Posl.br.: 2 St-11/</w:t>
      </w:r>
      <w:r w:rsidR="00A976BB" w:rsidRPr="00B928A1">
        <w:t>15-</w:t>
      </w:r>
      <w:r w:rsidR="00A976BB">
        <w:t>675</w:t>
      </w:r>
    </w:p>
    <w:p w:rsidRDefault="00BA60F9" w:rsidP="00BA60F9" w:rsidR="00BA60F9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BA60F9" w:rsidP="00BA60F9" w:rsidR="00BA60F9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</w:t>
      </w:r>
    </w:p>
    <w:p w:rsidRDefault="00BA60F9" w:rsidP="00BA60F9" w:rsidR="00BA60F9">
      <w:pPr>
        <w:jc w:val="center"/>
      </w:pPr>
      <w:r>
        <w:t xml:space="preserve"> </w:t>
      </w:r>
    </w:p>
    <w:p w:rsidRDefault="00BA60F9" w:rsidP="00BA60F9" w:rsidR="00BA60F9">
      <w:pPr>
        <w:jc w:val="center"/>
      </w:pPr>
    </w:p>
    <w:p w:rsidRDefault="00BA60F9" w:rsidP="00BA60F9" w:rsidR="00BA60F9" w:rsidRPr="00C10B6C">
      <w:pPr>
        <w:jc w:val="center"/>
      </w:pPr>
    </w:p>
    <w:p w:rsidRDefault="00A976BB" w:rsidP="00A976BB" w:rsidR="00A976BB" w:rsidRPr="00E50819">
      <w:pPr>
        <w:ind w:firstLine="708"/>
        <w:jc w:val="both"/>
      </w:pPr>
      <w:r w:rsidRPr="00E50819">
        <w:t>Trgovački sud u Pazinu, po stečajnom sucu Adrijani Labinjan Skok, u postupku prodaje nekretnin</w:t>
      </w:r>
      <w:r>
        <w:t>e</w:t>
      </w:r>
      <w:r w:rsidRPr="00E50819">
        <w:t xml:space="preserve"> u stečajnom postupku nad dužnikom HISTRIA GROUP d.d. u stečaju, Umag, Ungarija b.b</w:t>
      </w:r>
      <w:r>
        <w:t>.,</w:t>
      </w:r>
      <w:r w:rsidRPr="0049077C">
        <w:t xml:space="preserve"> OIB: 34802459130, </w:t>
      </w:r>
      <w:r>
        <w:t>8. rujna 2017</w:t>
      </w:r>
      <w:r w:rsidRPr="00E50819">
        <w:t>. donio je slijedeći</w:t>
      </w:r>
    </w:p>
    <w:p w:rsidRDefault="00BA60F9" w:rsidP="00BA60F9" w:rsidR="00BA60F9"/>
    <w:p w:rsidRDefault="00A976BB" w:rsidP="00BA60F9" w:rsidR="00A976BB" w:rsidRPr="00C10B6C"/>
    <w:p w:rsidRDefault="00BA60F9" w:rsidP="00BA60F9" w:rsidR="00BA60F9" w:rsidRPr="00C10B6C">
      <w:pPr>
        <w:jc w:val="center"/>
      </w:pPr>
      <w:r w:rsidRPr="00C10B6C">
        <w:t>ZAKLJUČAK O PRODAJI</w:t>
      </w:r>
    </w:p>
    <w:p w:rsidRDefault="00BA60F9" w:rsidP="00BA60F9" w:rsidR="00BA60F9"/>
    <w:p w:rsidRDefault="00A976BB" w:rsidP="00BA60F9" w:rsidR="00A976BB"/>
    <w:p w:rsidRDefault="00BA60F9" w:rsidP="00BA60F9" w:rsidR="00BA60F9" w:rsidRPr="00C10B6C">
      <w:pPr>
        <w:ind w:firstLine="708"/>
        <w:jc w:val="both"/>
      </w:pPr>
      <w:r w:rsidRPr="00C10B6C">
        <w:t>I.</w:t>
      </w:r>
      <w:r w:rsidRPr="00C10B6C">
        <w:tab/>
        <w:t>Utvrđuj</w:t>
      </w:r>
      <w:r>
        <w:t xml:space="preserve">e </w:t>
      </w:r>
      <w:r w:rsidRPr="00C10B6C">
        <w:t xml:space="preserve"> se vrijednost</w:t>
      </w:r>
      <w:r>
        <w:t xml:space="preserve"> </w:t>
      </w:r>
      <w:r w:rsidRPr="00C10B6C">
        <w:t xml:space="preserve"> nekretnin</w:t>
      </w:r>
      <w:r>
        <w:t xml:space="preserve">e </w:t>
      </w:r>
      <w:r w:rsidRPr="00C10B6C">
        <w:t xml:space="preserve">k.č.br. 5060/1 k.o. Umag, kuća i dvorište sa </w:t>
      </w:r>
      <w:r w:rsidRPr="00C10B6C">
        <w:rPr>
          <w:color w:val="000000"/>
          <w:bdr w:frame="true" w:space="0" w:sz="0" w:color="auto" w:val="none"/>
        </w:rPr>
        <w:t>3.782 m2, u naravi upravna zgrada sa okućnicom u poslovnoj zoni Ungarija, u iznosu od</w:t>
      </w:r>
      <w:r>
        <w:rPr>
          <w:color w:val="000000"/>
          <w:bdr w:frame="true" w:space="0" w:sz="0" w:color="auto" w:val="none"/>
        </w:rPr>
        <w:t xml:space="preserve"> </w:t>
      </w:r>
      <w:r w:rsidR="004164C3">
        <w:rPr>
          <w:color w:val="000000"/>
          <w:bdr w:frame="true" w:space="0" w:sz="0" w:color="auto" w:val="none"/>
        </w:rPr>
        <w:t>5.760</w:t>
      </w:r>
      <w:r>
        <w:rPr>
          <w:color w:val="000000"/>
          <w:bdr w:frame="true" w:space="0" w:sz="0" w:color="auto" w:val="none"/>
        </w:rPr>
        <w:t>.000,00</w:t>
      </w:r>
      <w:r w:rsidRPr="00C10B6C">
        <w:rPr>
          <w:color w:val="000000"/>
          <w:bdr w:frame="true" w:space="0" w:sz="0" w:color="auto" w:val="none"/>
        </w:rPr>
        <w:t xml:space="preserve"> kn.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BA60F9" w:rsidP="00BA60F9" w:rsidR="00BA60F9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BA60F9" w:rsidP="00BA60F9" w:rsidR="00BA60F9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BA60F9" w:rsidP="00BA60F9" w:rsidR="00BA60F9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BA60F9" w:rsidP="00BA60F9" w:rsidR="00BA60F9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BA60F9" w:rsidP="00BA60F9" w:rsidR="00BA60F9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III.</w:t>
      </w:r>
      <w:r w:rsidRPr="00C10B6C">
        <w:tab/>
        <w:t>Kao kupci mogu sudjelovati samo osobe (pravne i fizičke) koje su dale osiguranje uplatom iznosa od 10% utvrđene vrijednosti nekretnine</w:t>
      </w:r>
      <w:r>
        <w:t>,</w:t>
      </w:r>
      <w:r w:rsidRPr="00C10B6C">
        <w:t xml:space="preserve"> najkasnije </w:t>
      </w:r>
      <w:r w:rsidR="0024388D">
        <w:t>9</w:t>
      </w:r>
      <w:r w:rsidRPr="00C10B6C">
        <w:t xml:space="preserve">. </w:t>
      </w:r>
      <w:r w:rsidR="0024388D">
        <w:t xml:space="preserve">listopada </w:t>
      </w:r>
      <w:r w:rsidRPr="00C10B6C">
        <w:t>201</w:t>
      </w:r>
      <w:r>
        <w:t>7.</w:t>
      </w:r>
      <w:r w:rsidRPr="00C10B6C">
        <w:t xml:space="preserve">, </w:t>
      </w:r>
      <w:r>
        <w:t xml:space="preserve"> </w:t>
      </w:r>
      <w:r w:rsidRPr="00C10B6C">
        <w:t>na račun Trgovačkog suda u Pazinu, HR4323900011300029763, poziv na broj 020-11-15.</w:t>
      </w:r>
    </w:p>
    <w:p w:rsidRDefault="00BA60F9" w:rsidP="00BA60F9" w:rsidR="00BA60F9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BA60F9" w:rsidP="00BA60F9" w:rsidR="00BA60F9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BA60F9" w:rsidP="00BA60F9" w:rsidR="00BA60F9" w:rsidRPr="00C10B6C">
      <w:pPr>
        <w:pStyle w:val="Tijeloteksta"/>
      </w:pPr>
      <w:r w:rsidRPr="00C10B6C">
        <w:t>Kupac može biti samo osoba koja je uplatila osiguranje i koja udovoljava ostalim uvjetima iz ovog natječaja.</w:t>
      </w:r>
    </w:p>
    <w:p w:rsidRDefault="00BA60F9" w:rsidP="00BA60F9" w:rsidR="00BA60F9" w:rsidRPr="00C10B6C">
      <w:pPr>
        <w:pStyle w:val="Tijeloteksta"/>
      </w:pPr>
    </w:p>
    <w:p w:rsidRDefault="00BA60F9" w:rsidP="00BA60F9" w:rsidR="00BA60F9" w:rsidRPr="00C10B6C">
      <w:pPr>
        <w:pStyle w:val="Tijeloteksta"/>
        <w:ind w:firstLine="360"/>
      </w:pPr>
      <w:r>
        <w:tab/>
        <w:t>IV.</w:t>
      </w:r>
      <w:r>
        <w:tab/>
      </w:r>
      <w:r w:rsidRPr="00C10B6C">
        <w:t xml:space="preserve">Svaka ponuda mora sadržavati: </w:t>
      </w:r>
    </w:p>
    <w:p w:rsidRDefault="00BA60F9" w:rsidP="00BA60F9" w:rsidR="00BA60F9" w:rsidRPr="00C10B6C">
      <w:pPr>
        <w:pStyle w:val="Tijeloteksta"/>
        <w:numPr>
          <w:ilvl w:val="0"/>
          <w:numId w:val="1"/>
        </w:numPr>
      </w:pPr>
      <w:r w:rsidRPr="00C10B6C">
        <w:t xml:space="preserve">oznaku nekretnine za koju se stavlja ponuda, ime i prezime odnosno naziv ponuđača, njegovu adresu, </w:t>
      </w:r>
    </w:p>
    <w:p w:rsidRDefault="00BA60F9" w:rsidP="00BA60F9" w:rsidR="00BA60F9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BA60F9" w:rsidP="00BA60F9" w:rsidR="00BA60F9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BA60F9" w:rsidP="00BA60F9" w:rsidR="00BA60F9" w:rsidRPr="00C10B6C">
      <w:pPr>
        <w:pStyle w:val="Tijeloteksta"/>
        <w:numPr>
          <w:ilvl w:val="0"/>
          <w:numId w:val="1"/>
        </w:numPr>
      </w:pPr>
      <w:r w:rsidRPr="00C10B6C">
        <w:lastRenderedPageBreak/>
        <w:t>priložen  dokaz iz točke II. ovog zaključka.</w:t>
      </w:r>
    </w:p>
    <w:p w:rsidRDefault="00BA60F9" w:rsidP="00BA60F9" w:rsidR="00BA60F9" w:rsidRPr="00C10B6C">
      <w:r w:rsidRPr="00C10B6C">
        <w:t>Najpovoljnija je ponuda u kojoj je ponuđena najviša cijena.</w:t>
      </w:r>
    </w:p>
    <w:p w:rsidRDefault="00BA60F9" w:rsidP="00BA60F9" w:rsidR="00BA60F9" w:rsidRPr="00C10B6C">
      <w:r w:rsidRPr="00C10B6C">
        <w:t>Prodavatelj zadržava pravo da bez obrazloženja ne prihvati niti jednu ponudu.</w:t>
      </w:r>
    </w:p>
    <w:p w:rsidRDefault="00BA60F9" w:rsidP="00BA60F9" w:rsidR="00BA60F9" w:rsidRPr="00C10B6C">
      <w:pPr>
        <w:pStyle w:val="Tijeloteksta"/>
      </w:pPr>
      <w:r w:rsidRPr="00C10B6C">
        <w:t>Ponude ispod utvrđen</w:t>
      </w:r>
      <w:r>
        <w:t>e</w:t>
      </w:r>
      <w:r w:rsidRPr="00C10B6C">
        <w:t xml:space="preserve"> vrijednosti nekretnin</w:t>
      </w:r>
      <w:r>
        <w:t>e</w:t>
      </w:r>
      <w:r w:rsidRPr="00C10B6C">
        <w:t xml:space="preserve"> neće biti razmatrane.</w:t>
      </w:r>
    </w:p>
    <w:p w:rsidRDefault="00BA60F9" w:rsidP="00BA60F9" w:rsidR="00BA60F9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BA60F9" w:rsidP="00BA60F9" w:rsidR="00BA60F9" w:rsidRPr="00C10B6C">
      <w:pPr>
        <w:jc w:val="both"/>
      </w:pPr>
      <w:r w:rsidRPr="00C10B6C">
        <w:t xml:space="preserve">Sve poreze i pristojbe u vezi sa prodajom snosi kupac. 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</w:t>
      </w:r>
      <w:r w:rsidR="0024388D">
        <w:t>9</w:t>
      </w:r>
      <w:r>
        <w:t xml:space="preserve">. </w:t>
      </w:r>
      <w:r w:rsidR="0024388D">
        <w:t xml:space="preserve">listopada </w:t>
      </w:r>
      <w:r w:rsidRPr="00C10B6C">
        <w:t>201</w:t>
      </w:r>
      <w:r>
        <w:t>7</w:t>
      </w:r>
      <w:r w:rsidRPr="00C10B6C">
        <w:t>. na adresu: Trgovački sud u Pazinu, Dršćevka 1, 52000 Pazin, sa naznakom: „Ponuda za kupnju nekretnin</w:t>
      </w:r>
      <w:r>
        <w:t>e</w:t>
      </w:r>
      <w:r w:rsidRPr="00C10B6C">
        <w:t xml:space="preserve"> HISTRIA GROUP d.d</w:t>
      </w:r>
      <w:r>
        <w:t>.</w:t>
      </w:r>
      <w:r w:rsidRPr="00C10B6C">
        <w:t xml:space="preserve">, u stečaju – ne otvarati“. </w:t>
      </w:r>
    </w:p>
    <w:p w:rsidRDefault="00BA60F9" w:rsidP="00BA60F9" w:rsidR="00BA60F9" w:rsidRPr="00C10B6C">
      <w:pPr>
        <w:jc w:val="both"/>
      </w:pPr>
      <w:r w:rsidRPr="00C10B6C">
        <w:t xml:space="preserve">Prispjele ponude otvarat će stečajni sudac na ročištu koje će se održati u Trgovačkom sudu u Pazinu, Pazin, Dršćevka 1, sudnica br. 5, dana </w:t>
      </w:r>
      <w:r>
        <w:t xml:space="preserve"> </w:t>
      </w:r>
      <w:r w:rsidR="0024388D">
        <w:t>16</w:t>
      </w:r>
      <w:r>
        <w:t xml:space="preserve">. </w:t>
      </w:r>
      <w:r w:rsidR="0024388D">
        <w:t xml:space="preserve">listopada </w:t>
      </w:r>
      <w:r>
        <w:t xml:space="preserve">2017. u </w:t>
      </w:r>
      <w:r w:rsidR="0024388D">
        <w:t>12:15</w:t>
      </w:r>
      <w:r w:rsidRPr="00C10B6C">
        <w:t xml:space="preserve"> sati.</w:t>
      </w:r>
    </w:p>
    <w:p w:rsidRDefault="00BA60F9" w:rsidP="00BA60F9" w:rsidR="00BA60F9" w:rsidRPr="00C10B6C">
      <w:pPr>
        <w:pStyle w:val="Tijeloteksta"/>
      </w:pPr>
    </w:p>
    <w:p w:rsidRDefault="00BA60F9" w:rsidP="00BA60F9" w:rsidR="00BA60F9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nekretninu, odredit će se novi javni natječaj za prodaju predmetne nekretnine. 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BA60F9" w:rsidP="00BA60F9" w:rsidR="00BA60F9" w:rsidRPr="00C10B6C">
      <w:pPr>
        <w:jc w:val="both"/>
      </w:pPr>
    </w:p>
    <w:p w:rsidRDefault="00BA60F9" w:rsidP="00BA60F9" w:rsidR="00BA60F9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</w:t>
      </w:r>
      <w:r>
        <w:t>e</w:t>
      </w:r>
      <w:r w:rsidRPr="00C10B6C">
        <w:t xml:space="preserve"> mogu ist</w:t>
      </w:r>
      <w:r>
        <w:t>u</w:t>
      </w:r>
      <w:r w:rsidRPr="00C10B6C">
        <w:t xml:space="preserve"> razgledati uz prethodni dogovor sa stečajnim upraviteljem HISTRIA GROUP d.d</w:t>
      </w:r>
      <w:r>
        <w:t>.</w:t>
      </w:r>
      <w:r w:rsidRPr="00C10B6C">
        <w:t xml:space="preserve">, u stečaju, na mob. 098 9023000 ili tel. 052 432 728. </w:t>
      </w:r>
    </w:p>
    <w:p w:rsidRDefault="00BA60F9" w:rsidP="00BA60F9" w:rsidR="00BA60F9" w:rsidRPr="00C10B6C"/>
    <w:p w:rsidRDefault="00BA60F9" w:rsidP="00BA60F9" w:rsidR="00BA60F9" w:rsidRPr="00C10B6C">
      <w:pPr>
        <w:jc w:val="center"/>
      </w:pPr>
      <w:r>
        <w:t xml:space="preserve">U Pazinu </w:t>
      </w:r>
      <w:r w:rsidR="00A976BB">
        <w:t>8.</w:t>
      </w:r>
      <w:r>
        <w:t xml:space="preserve"> </w:t>
      </w:r>
      <w:r w:rsidR="00324633">
        <w:t xml:space="preserve">rujna </w:t>
      </w:r>
      <w:r w:rsidRPr="00C10B6C">
        <w:t>201</w:t>
      </w:r>
      <w:r>
        <w:t>7</w:t>
      </w:r>
      <w:r w:rsidRPr="00C10B6C">
        <w:t xml:space="preserve">. </w:t>
      </w:r>
    </w:p>
    <w:p w:rsidRDefault="00BA60F9" w:rsidP="00BA60F9" w:rsidR="00BA60F9" w:rsidRPr="00C10B6C">
      <w:pPr>
        <w:jc w:val="center"/>
      </w:pPr>
    </w:p>
    <w:p w:rsidRDefault="00BA60F9" w:rsidP="00BA60F9" w:rsidR="00BA60F9" w:rsidRPr="00C10B6C">
      <w:pPr>
        <w:ind w:firstLine="708" w:left="4248"/>
      </w:pPr>
      <w:r w:rsidRPr="00C10B6C">
        <w:t xml:space="preserve">        </w:t>
      </w:r>
      <w:r>
        <w:tab/>
      </w:r>
      <w:r>
        <w:tab/>
        <w:t xml:space="preserve">      </w:t>
      </w:r>
      <w:r w:rsidRPr="00C10B6C">
        <w:t xml:space="preserve">Stečajni sudac </w:t>
      </w:r>
    </w:p>
    <w:p w:rsidRDefault="00BA60F9" w:rsidP="00BA60F9" w:rsidR="00BA60F9">
      <w:pPr>
        <w:ind w:firstLine="708" w:left="4248"/>
      </w:pPr>
      <w:r>
        <w:tab/>
        <w:t xml:space="preserve">      </w:t>
      </w:r>
      <w:r w:rsidRPr="00C10B6C">
        <w:t>Adrijana Labinjan Skok, v.r.</w:t>
      </w:r>
    </w:p>
    <w:p w:rsidRDefault="00BA60F9" w:rsidP="00BA60F9" w:rsidR="00BA60F9">
      <w:pPr>
        <w:ind w:firstLine="708" w:left="4248"/>
      </w:pPr>
    </w:p>
    <w:p w:rsidRDefault="00BA60F9" w:rsidP="00BA60F9" w:rsidR="00BA60F9">
      <w:pPr>
        <w:ind w:firstLine="708" w:left="4248"/>
      </w:pPr>
    </w:p>
    <w:p w:rsidRDefault="00BA60F9" w:rsidP="00BA60F9" w:rsidR="00BA60F9" w:rsidRPr="00C10B6C">
      <w:r w:rsidRPr="00C10B6C">
        <w:t>UPUTA O PRAVNOM LIJEKU</w:t>
      </w:r>
    </w:p>
    <w:p w:rsidRDefault="00BA60F9" w:rsidP="00BA60F9" w:rsidR="00BA60F9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BA60F9" w:rsidP="00BA60F9" w:rsidR="00BA60F9" w:rsidRPr="00C10B6C"/>
    <w:p w:rsidRDefault="00BA60F9" w:rsidP="00BA60F9" w:rsidR="00BA60F9" w:rsidRPr="00C10B6C">
      <w:r w:rsidRPr="00C10B6C">
        <w:t>DNA</w:t>
      </w:r>
      <w:r>
        <w:t>:</w:t>
      </w:r>
    </w:p>
    <w:p w:rsidRDefault="00BA60F9" w:rsidP="00BA60F9" w:rsidR="00BA60F9" w:rsidRPr="00C10B6C">
      <w:r w:rsidRPr="00C10B6C">
        <w:t>- stečajni upravitelj  Dražen Ezgeta, Poreč, Mateo Benussi 8</w:t>
      </w:r>
    </w:p>
    <w:p w:rsidRDefault="00BA60F9" w:rsidP="00BA60F9" w:rsidR="00BA60F9" w:rsidRPr="00C10B6C">
      <w:r w:rsidRPr="00C10B6C">
        <w:t>- Republika Hrvatska po ŽDO Pula</w:t>
      </w:r>
      <w:r>
        <w:t>, Pula, Rovinjska ul. 2</w:t>
      </w:r>
    </w:p>
    <w:p w:rsidRDefault="00BA60F9" w:rsidP="00BA60F9" w:rsidR="00BA60F9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BA60F9" w:rsidP="00BA60F9" w:rsidR="00BA60F9" w:rsidRPr="00C10B6C">
      <w:pPr>
        <w:jc w:val="both"/>
      </w:pPr>
      <w:r w:rsidRPr="00C10B6C">
        <w:t>- Grad Umag, Umag, Trg slobode 7</w:t>
      </w:r>
    </w:p>
    <w:p w:rsidRDefault="00BA60F9" w:rsidP="00BA60F9" w:rsidR="00BA60F9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BA60F9" w:rsidP="00BA60F9" w:rsidR="00BA60F9" w:rsidRPr="00C10B6C">
      <w:pPr>
        <w:jc w:val="both"/>
      </w:pPr>
      <w:r>
        <w:t xml:space="preserve">  </w:t>
      </w:r>
      <w:r w:rsidRPr="00C10B6C">
        <w:t>R. Kropeka 1</w:t>
      </w:r>
    </w:p>
    <w:p w:rsidRDefault="00BA60F9" w:rsidR="000F18BB">
      <w:r w:rsidRPr="00C10B6C">
        <w:t>- e-oglasna ploča</w:t>
      </w:r>
      <w:r>
        <w:t xml:space="preserve"> suda</w:t>
      </w:r>
      <w:r w:rsidRPr="00C10B6C">
        <w:t xml:space="preserve"> 8 dana</w:t>
      </w:r>
    </w:p>
    <w:sectPr w:rsidSect="00A976BB" w:rsidR="000F18BB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6BB" w:rsidR="00A4118E">
      <w:r>
        <w:separator/>
      </w:r>
    </w:p>
  </w:endnote>
  <w:endnote w:id="0" w:type="continuationSeparator">
    <w:p w:rsidRDefault="00A976BB" w:rsidR="00A41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6BB" w:rsidR="00A4118E">
      <w:r>
        <w:separator/>
      </w:r>
    </w:p>
  </w:footnote>
  <w:footnote w:id="0" w:type="continuationSeparator">
    <w:p w:rsidRDefault="00A976BB" w:rsidR="00A41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7A" w:rsidP="000B4C7A" w:rsidR="000B4C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7A" w:rsidR="000B4C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6BB" w:rsidR="000B4C7A">
    <w:pPr>
      <w:pStyle w:val="Zaglavlje"/>
      <w:jc w:val="center"/>
    </w:pPr>
    <w:r>
      <w:tab/>
    </w:r>
    <w:r w:rsidR="000B4C7A">
      <w:fldChar w:fldCharType="begin"/>
    </w:r>
    <w:r w:rsidR="000B4C7A">
      <w:instrText xml:space="preserve"> PAGE   \* MERGEFORMAT </w:instrText>
    </w:r>
    <w:r w:rsidR="000B4C7A">
      <w:fldChar w:fldCharType="separate"/>
    </w:r>
    <w:r w:rsidR="00814442">
      <w:rPr>
        <w:noProof/>
      </w:rPr>
      <w:t>2</w:t>
    </w:r>
    <w:r w:rsidR="000B4C7A">
      <w:fldChar w:fldCharType="end"/>
    </w:r>
    <w:r>
      <w:tab/>
    </w:r>
    <w:r w:rsidRPr="00E50819">
      <w:t>Posl.br.: 2 St-11/</w:t>
    </w:r>
    <w:r w:rsidRPr="00B928A1">
      <w:t>15-</w:t>
    </w:r>
    <w:r>
      <w:t>675</w:t>
    </w:r>
  </w:p>
  <w:p w:rsidRDefault="000B4C7A" w:rsidP="00A976BB" w:rsidR="00A976BB" w:rsidRPr="00E50819">
    <w:r w:rsidRPr="00E50819">
      <w:tab/>
    </w:r>
    <w:r w:rsidRPr="00E50819">
      <w:tab/>
    </w:r>
    <w:r w:rsidRPr="00E50819">
      <w:tab/>
    </w:r>
    <w:r w:rsidRPr="00E50819">
      <w:tab/>
      <w:t xml:space="preserve">      </w:t>
    </w:r>
    <w:r>
      <w:t xml:space="preserve">                                                          </w:t>
    </w:r>
  </w:p>
  <w:p w:rsidRDefault="000B4C7A" w:rsidP="000B4C7A" w:rsidR="000B4C7A" w:rsidRPr="00E5081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0F9"/>
    <w:rsid w:val="000B4C7A"/>
    <w:rsid w:val="000F18BB"/>
    <w:rsid w:val="001C0EE0"/>
    <w:rsid w:val="0024388D"/>
    <w:rsid w:val="00324633"/>
    <w:rsid w:val="004164C3"/>
    <w:rsid w:val="006938A8"/>
    <w:rsid w:val="00814442"/>
    <w:rsid w:val="008145EB"/>
    <w:rsid w:val="00A4118E"/>
    <w:rsid w:val="00A95074"/>
    <w:rsid w:val="00A976BB"/>
    <w:rsid w:val="00BA3C2B"/>
    <w:rsid w:val="00BA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60F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A6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60F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BA60F9"/>
  </w:style>
  <w:style w:styleId="Tijeloteksta" w:type="paragraph">
    <w:name w:val="Body Text"/>
    <w:basedOn w:val="Normal"/>
    <w:link w:val="TijelotekstaChar"/>
    <w:rsid w:val="00BA60F9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BA60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0F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6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6B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4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44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44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44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44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60F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A6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60F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BA60F9"/>
  </w:style>
  <w:style w:styleId="Tijeloteksta" w:type="paragraph">
    <w:name w:val="Body Text"/>
    <w:basedOn w:val="Normal"/>
    <w:link w:val="TijelotekstaChar"/>
    <w:rsid w:val="00BA60F9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BA60F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6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0F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6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6B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4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44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44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44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44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3852</properties:Characters>
  <properties:Lines>96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2017-09-08T05:31:00Z</dcterms:created>
  <dc:creator>korisnik</dc:creator>
  <cp:lastModifiedBy>Jasmina Matika</cp:lastModifiedBy>
  <dcterms:modified xmlns:xsi="http://www.w3.org/2001/XMLSchema-instance" xsi:type="dcterms:W3CDTF">2017-09-08T05:54:00Z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