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a945" w14:paraId="ceca945" w:rsidRDefault="009D0E7F" w:rsidP="00C448BA" w:rsidR="009D0E7F" w:rsidRPr="005B172B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</w:p>
    <w:p w:rsidRDefault="009D0E7F" w:rsidP="00C448BA" w:rsidR="009D0E7F" w:rsidRPr="005B172B">
      <w:pPr>
        <w:jc w:val="right"/>
        <w:rPr>
          <w:sz w:val="24"/>
          <w:szCs w:val="24"/>
        </w:rPr>
      </w:pPr>
    </w:p>
    <w:p w:rsidRDefault="009D0E7F" w:rsidP="00C448BA" w:rsidR="009D0E7F" w:rsidRPr="005B172B">
      <w:pPr>
        <w:jc w:val="right"/>
        <w:rPr>
          <w:sz w:val="24"/>
          <w:szCs w:val="24"/>
        </w:rPr>
      </w:pPr>
    </w:p>
    <w:p w:rsidRDefault="009D0E7F" w:rsidP="00F80A3D" w:rsidR="009D0E7F" w:rsidRPr="005B172B">
      <w:pPr>
        <w:rPr>
          <w:noProof/>
          <w:color w:val="0000FF"/>
          <w:sz w:val="24"/>
          <w:szCs w:val="24"/>
        </w:rPr>
      </w:pPr>
    </w:p>
    <w:p w:rsidRDefault="009D0E7F" w:rsidP="00F80A3D" w:rsidR="009D0E7F" w:rsidRPr="005B172B">
      <w:pPr>
        <w:rPr>
          <w:noProof/>
          <w:color w:val="0000FF"/>
          <w:sz w:val="24"/>
          <w:szCs w:val="24"/>
        </w:rPr>
      </w:pPr>
    </w:p>
    <w:p w:rsidRDefault="009D0E7F" w:rsidP="00514FE6" w:rsidR="009D0E7F" w:rsidRPr="005B172B">
      <w:pPr>
        <w:rPr>
          <w:b/>
          <w:sz w:val="24"/>
          <w:szCs w:val="24"/>
        </w:rPr>
      </w:pPr>
      <w:r w:rsidRPr="005B172B">
        <w:rPr>
          <w:b/>
          <w:sz w:val="24"/>
          <w:szCs w:val="24"/>
        </w:rPr>
        <w:t>REPUBLIKA HRVATSKA</w:t>
      </w:r>
    </w:p>
    <w:p w:rsidRDefault="009D0E7F" w:rsidP="00514FE6" w:rsidR="009D0E7F" w:rsidRPr="005B172B">
      <w:pPr>
        <w:rPr>
          <w:b/>
          <w:sz w:val="24"/>
          <w:szCs w:val="24"/>
        </w:rPr>
      </w:pPr>
      <w:r w:rsidRPr="005B172B">
        <w:rPr>
          <w:b/>
          <w:sz w:val="24"/>
          <w:szCs w:val="24"/>
        </w:rPr>
        <w:t>TRGOVAČKI SUD U ZADRU</w:t>
      </w:r>
    </w:p>
    <w:p w:rsidRDefault="005B172B" w:rsidP="00514FE6" w:rsidR="009D0E7F" w:rsidRPr="005B172B">
      <w:pPr>
        <w:rPr>
          <w:sz w:val="24"/>
          <w:szCs w:val="24"/>
        </w:rPr>
      </w:pPr>
      <w:r>
        <w:rPr>
          <w:sz w:val="24"/>
          <w:szCs w:val="24"/>
        </w:rPr>
        <w:t>Zadar, Dr. Franje Tuđmana 35</w:t>
      </w:r>
    </w:p>
    <w:p w:rsidRDefault="009D0E7F" w:rsidP="00514FE6" w:rsidR="009D0E7F" w:rsidRPr="005B172B">
      <w:pPr>
        <w:rPr>
          <w:b/>
          <w:sz w:val="24"/>
          <w:szCs w:val="24"/>
        </w:rPr>
      </w:pPr>
    </w:p>
    <w:p w:rsidRDefault="009D0E7F" w:rsidP="00C448BA" w:rsidR="009D0E7F" w:rsidRPr="005B172B">
      <w:pPr>
        <w:rPr>
          <w:b/>
          <w:sz w:val="24"/>
          <w:szCs w:val="24"/>
        </w:rPr>
      </w:pPr>
    </w:p>
    <w:p w:rsidRDefault="007A2CEF" w:rsidP="00C448BA" w:rsidR="007A2CEF" w:rsidRPr="005B172B">
      <w:pPr>
        <w:rPr>
          <w:b/>
          <w:sz w:val="24"/>
          <w:szCs w:val="24"/>
        </w:rPr>
      </w:pPr>
    </w:p>
    <w:p w:rsidRDefault="007A2CEF" w:rsidP="00C448BA" w:rsidR="007A2CEF" w:rsidRPr="005B172B">
      <w:pPr>
        <w:rPr>
          <w:b/>
          <w:sz w:val="24"/>
          <w:szCs w:val="24"/>
        </w:rPr>
      </w:pPr>
    </w:p>
    <w:p w:rsidRDefault="007A2CEF" w:rsidP="005B172B" w:rsidR="00DA5620" w:rsidRPr="005B172B">
      <w:pPr>
        <w:tabs>
          <w:tab w:pos="6463" w:val="left"/>
        </w:tabs>
        <w:jc w:val="right"/>
        <w:rPr>
          <w:bCs/>
          <w:sz w:val="24"/>
          <w:szCs w:val="24"/>
        </w:rPr>
      </w:pPr>
      <w:r w:rsidRPr="005B172B">
        <w:rPr>
          <w:b/>
          <w:sz w:val="24"/>
          <w:szCs w:val="24"/>
        </w:rPr>
        <w:t xml:space="preserve">                                                         </w:t>
      </w:r>
      <w:r w:rsidR="007F7F21" w:rsidRPr="005B172B">
        <w:rPr>
          <w:b/>
          <w:sz w:val="24"/>
          <w:szCs w:val="24"/>
        </w:rPr>
        <w:t>FINA</w:t>
      </w:r>
      <w:r w:rsidR="005B172B">
        <w:rPr>
          <w:b/>
          <w:sz w:val="24"/>
          <w:szCs w:val="24"/>
        </w:rPr>
        <w:t>NCIJSKA AGENCIJA</w:t>
      </w:r>
    </w:p>
    <w:p w:rsidRDefault="007A2CEF" w:rsidP="00C448BA" w:rsidR="007A2CEF" w:rsidRPr="005B172B">
      <w:pPr>
        <w:rPr>
          <w:b/>
          <w:sz w:val="24"/>
          <w:szCs w:val="24"/>
        </w:rPr>
      </w:pPr>
    </w:p>
    <w:p w:rsidRDefault="006B22D5" w:rsidP="00C448BA" w:rsidR="006B22D5" w:rsidRPr="005B172B">
      <w:pPr>
        <w:rPr>
          <w:b/>
          <w:sz w:val="24"/>
          <w:szCs w:val="24"/>
        </w:rPr>
      </w:pPr>
    </w:p>
    <w:p w:rsidRDefault="00A9137C" w:rsidP="00A01662" w:rsidR="00A9137C">
      <w:pPr>
        <w:jc w:val="both"/>
        <w:rPr>
          <w:sz w:val="24"/>
          <w:szCs w:val="24"/>
        </w:rPr>
      </w:pPr>
    </w:p>
    <w:p w:rsidRDefault="00A9137C" w:rsidP="00A01662" w:rsidR="00A9137C">
      <w:pPr>
        <w:jc w:val="both"/>
        <w:rPr>
          <w:sz w:val="24"/>
          <w:szCs w:val="24"/>
        </w:rPr>
      </w:pPr>
    </w:p>
    <w:p w:rsidRDefault="006B22D5" w:rsidP="00A01662" w:rsidR="007A2CEF" w:rsidRPr="005B172B">
      <w:pPr>
        <w:jc w:val="both"/>
        <w:rPr>
          <w:rFonts w:eastAsia="Calibri"/>
          <w:b/>
          <w:sz w:val="24"/>
          <w:szCs w:val="24"/>
        </w:rPr>
      </w:pPr>
      <w:r w:rsidRPr="00A9137C">
        <w:rPr>
          <w:b/>
          <w:sz w:val="24"/>
          <w:szCs w:val="24"/>
        </w:rPr>
        <w:t>Predmet:</w:t>
      </w:r>
      <w:r w:rsidRPr="005B172B">
        <w:rPr>
          <w:sz w:val="24"/>
          <w:szCs w:val="24"/>
        </w:rPr>
        <w:t xml:space="preserve"> </w:t>
      </w:r>
      <w:r w:rsidR="00D80FFA" w:rsidRPr="005B172B">
        <w:rPr>
          <w:sz w:val="24"/>
          <w:szCs w:val="24"/>
        </w:rPr>
        <w:t xml:space="preserve">dužnik </w:t>
      </w:r>
      <w:r w:rsidR="005B172B" w:rsidRPr="005B172B">
        <w:rPr>
          <w:sz w:val="24"/>
          <w:szCs w:val="24"/>
        </w:rPr>
        <w:t>STUDIO JELLY j.d.o.o. za poslovne usluge, turistička agencija</w:t>
      </w:r>
      <w:r w:rsidR="005B172B" w:rsidRPr="005B172B">
        <w:rPr>
          <w:sz w:val="24"/>
          <w:szCs w:val="24"/>
          <w:lang w:val="en-AU"/>
        </w:rPr>
        <w:t xml:space="preserve">, Zadar, </w:t>
      </w:r>
      <w:r w:rsidR="005B172B" w:rsidRPr="005B172B">
        <w:rPr>
          <w:sz w:val="24"/>
          <w:szCs w:val="24"/>
        </w:rPr>
        <w:t xml:space="preserve">Ulica Ivana Viteza od </w:t>
      </w:r>
      <w:proofErr w:type="spellStart"/>
      <w:r w:rsidR="005B172B" w:rsidRPr="005B172B">
        <w:rPr>
          <w:sz w:val="24"/>
          <w:szCs w:val="24"/>
        </w:rPr>
        <w:t>Sredne</w:t>
      </w:r>
      <w:proofErr w:type="spellEnd"/>
      <w:r w:rsidR="005B172B" w:rsidRPr="005B172B">
        <w:rPr>
          <w:sz w:val="24"/>
          <w:szCs w:val="24"/>
        </w:rPr>
        <w:t xml:space="preserve"> 1</w:t>
      </w:r>
      <w:r w:rsidR="005B172B" w:rsidRPr="005B172B">
        <w:rPr>
          <w:sz w:val="24"/>
          <w:szCs w:val="24"/>
          <w:lang w:val="en-AU"/>
        </w:rPr>
        <w:t xml:space="preserve">, OIB: </w:t>
      </w:r>
      <w:r w:rsidR="005B172B" w:rsidRPr="005B172B">
        <w:rPr>
          <w:sz w:val="24"/>
          <w:szCs w:val="24"/>
        </w:rPr>
        <w:t>18624234406</w:t>
      </w:r>
    </w:p>
    <w:p w:rsidRDefault="007A2CEF" w:rsidP="006B22D5" w:rsidR="007A2CEF" w:rsidRPr="005B172B">
      <w:pPr>
        <w:jc w:val="both"/>
        <w:rPr>
          <w:b/>
          <w:sz w:val="24"/>
          <w:szCs w:val="24"/>
        </w:rPr>
      </w:pPr>
    </w:p>
    <w:p w:rsidRDefault="005B172B" w:rsidP="005B172B" w:rsidR="005B172B" w:rsidRPr="005B172B">
      <w:pPr>
        <w:ind w:firstLine="708"/>
        <w:jc w:val="both"/>
        <w:rPr>
          <w:rFonts w:eastAsia="Calibri"/>
          <w:b/>
          <w:sz w:val="24"/>
          <w:szCs w:val="24"/>
        </w:rPr>
      </w:pPr>
      <w:r w:rsidRPr="005B172B">
        <w:rPr>
          <w:sz w:val="24"/>
          <w:szCs w:val="24"/>
        </w:rPr>
        <w:t xml:space="preserve">Dopisom od </w:t>
      </w:r>
      <w:r w:rsidRPr="005B172B">
        <w:rPr>
          <w:sz w:val="24"/>
          <w:szCs w:val="24"/>
        </w:rPr>
        <w:tab/>
        <w:t>11. srpnja 2017. zatražili smo od vas dostavu podataka je li dužnik</w:t>
      </w:r>
      <w:r w:rsidRPr="005B172B">
        <w:rPr>
          <w:b/>
          <w:sz w:val="24"/>
          <w:szCs w:val="24"/>
        </w:rPr>
        <w:t xml:space="preserve"> </w:t>
      </w:r>
      <w:r w:rsidRPr="005B172B">
        <w:rPr>
          <w:sz w:val="24"/>
          <w:szCs w:val="24"/>
        </w:rPr>
        <w:t>STUDIO JELLY j.d.o.o. za poslovne usluge, turistička agencija</w:t>
      </w:r>
      <w:r w:rsidRPr="005B172B">
        <w:rPr>
          <w:sz w:val="24"/>
          <w:szCs w:val="24"/>
          <w:lang w:val="en-AU"/>
        </w:rPr>
        <w:t xml:space="preserve">, Zadar, </w:t>
      </w:r>
      <w:r w:rsidRPr="005B172B">
        <w:rPr>
          <w:sz w:val="24"/>
          <w:szCs w:val="24"/>
        </w:rPr>
        <w:t xml:space="preserve">Ulica Ivana Viteza od </w:t>
      </w:r>
      <w:proofErr w:type="spellStart"/>
      <w:r w:rsidRPr="005B172B">
        <w:rPr>
          <w:sz w:val="24"/>
          <w:szCs w:val="24"/>
        </w:rPr>
        <w:t>Sredne</w:t>
      </w:r>
      <w:proofErr w:type="spellEnd"/>
      <w:r w:rsidRPr="005B172B">
        <w:rPr>
          <w:sz w:val="24"/>
          <w:szCs w:val="24"/>
        </w:rPr>
        <w:t xml:space="preserve"> 1</w:t>
      </w:r>
      <w:r w:rsidRPr="005B172B">
        <w:rPr>
          <w:sz w:val="24"/>
          <w:szCs w:val="24"/>
          <w:lang w:val="en-AU"/>
        </w:rPr>
        <w:t xml:space="preserve">, OIB: </w:t>
      </w:r>
      <w:r w:rsidRPr="005B172B">
        <w:rPr>
          <w:sz w:val="24"/>
          <w:szCs w:val="24"/>
        </w:rPr>
        <w:t>18624234406,</w:t>
      </w:r>
      <w:r w:rsidRPr="005B172B">
        <w:rPr>
          <w:rFonts w:eastAsia="Calibri"/>
          <w:b/>
          <w:sz w:val="24"/>
          <w:szCs w:val="24"/>
        </w:rPr>
        <w:t xml:space="preserve"> </w:t>
      </w:r>
      <w:r w:rsidRPr="005B172B">
        <w:rPr>
          <w:bCs/>
          <w:sz w:val="24"/>
          <w:szCs w:val="24"/>
        </w:rPr>
        <w:t>podmirio dugovanja</w:t>
      </w:r>
      <w:r w:rsidRPr="005B172B">
        <w:rPr>
          <w:b/>
          <w:sz w:val="24"/>
          <w:szCs w:val="24"/>
        </w:rPr>
        <w:t xml:space="preserve"> </w:t>
      </w:r>
      <w:r w:rsidR="00A9137C">
        <w:rPr>
          <w:sz w:val="24"/>
          <w:szCs w:val="24"/>
        </w:rPr>
        <w:t>koja su utvrđena u v</w:t>
      </w:r>
      <w:r w:rsidRPr="005B172B">
        <w:rPr>
          <w:sz w:val="24"/>
          <w:szCs w:val="24"/>
        </w:rPr>
        <w:t>ašem prijedlogu za otvaranje stečajnog postupka u odnosu na istoga, a kao neizvršene osnove za plaćanje u Očevidniku redoslijeda osnove za plaćanje.</w:t>
      </w:r>
    </w:p>
    <w:p w:rsidRDefault="005B172B" w:rsidP="005B172B" w:rsidR="005B172B" w:rsidRPr="005B172B">
      <w:pPr>
        <w:ind w:firstLine="708"/>
        <w:jc w:val="both"/>
        <w:rPr>
          <w:sz w:val="24"/>
          <w:szCs w:val="24"/>
        </w:rPr>
      </w:pPr>
    </w:p>
    <w:p w:rsidRDefault="005B172B" w:rsidP="005B172B" w:rsidR="005B172B" w:rsidRPr="005B172B">
      <w:pPr>
        <w:ind w:firstLine="708"/>
        <w:jc w:val="both"/>
        <w:rPr>
          <w:rFonts w:eastAsia="Calibri"/>
          <w:sz w:val="24"/>
          <w:szCs w:val="24"/>
        </w:rPr>
      </w:pPr>
      <w:r w:rsidRPr="005B172B">
        <w:rPr>
          <w:sz w:val="24"/>
          <w:szCs w:val="24"/>
        </w:rPr>
        <w:t xml:space="preserve">Obzirom da još uvijek niste udovoljili našem zahtjevu to ponavljamo isti. </w:t>
      </w:r>
    </w:p>
    <w:p w:rsidRDefault="005B172B" w:rsidP="005B172B" w:rsidR="005B172B" w:rsidRPr="005B172B">
      <w:pPr>
        <w:ind w:firstLine="708"/>
        <w:jc w:val="both"/>
        <w:rPr>
          <w:sz w:val="24"/>
          <w:szCs w:val="24"/>
        </w:rPr>
      </w:pPr>
      <w:r w:rsidRPr="005B172B">
        <w:rPr>
          <w:sz w:val="24"/>
          <w:szCs w:val="24"/>
        </w:rPr>
        <w:t xml:space="preserve"> </w:t>
      </w:r>
    </w:p>
    <w:p w:rsidRDefault="005B172B" w:rsidP="005B172B" w:rsidR="005B172B" w:rsidRPr="005B172B">
      <w:pPr>
        <w:ind w:firstLine="708"/>
        <w:jc w:val="both"/>
        <w:rPr>
          <w:sz w:val="24"/>
          <w:szCs w:val="24"/>
        </w:rPr>
      </w:pPr>
      <w:r w:rsidRPr="005B172B">
        <w:rPr>
          <w:sz w:val="24"/>
          <w:szCs w:val="24"/>
        </w:rPr>
        <w:t xml:space="preserve">S poštovanjem, </w:t>
      </w:r>
    </w:p>
    <w:p w:rsidRDefault="009D0E7F" w:rsidP="00DF2AEC" w:rsidR="009D0E7F" w:rsidRPr="005B172B">
      <w:pPr>
        <w:tabs>
          <w:tab w:pos="680" w:val="left"/>
        </w:tabs>
        <w:rPr>
          <w:sz w:val="24"/>
          <w:szCs w:val="24"/>
        </w:rPr>
      </w:pPr>
    </w:p>
    <w:p w:rsidRDefault="009D0E7F" w:rsidP="00E17C5F" w:rsidR="009D0E7F" w:rsidRPr="005B172B">
      <w:pPr>
        <w:jc w:val="center"/>
        <w:rPr>
          <w:sz w:val="24"/>
          <w:szCs w:val="24"/>
        </w:rPr>
      </w:pPr>
      <w:r w:rsidRPr="005B172B">
        <w:rPr>
          <w:sz w:val="24"/>
          <w:szCs w:val="24"/>
        </w:rPr>
        <w:t>U Zadru</w:t>
      </w:r>
      <w:r w:rsidR="005B172B" w:rsidRPr="005B172B">
        <w:rPr>
          <w:sz w:val="24"/>
          <w:szCs w:val="24"/>
        </w:rPr>
        <w:t xml:space="preserve"> 9. kolovoza 2017. </w:t>
      </w:r>
    </w:p>
    <w:p w:rsidRDefault="009D0E7F" w:rsidP="00AA29A1" w:rsidR="009D0E7F" w:rsidRPr="005B172B">
      <w:pPr>
        <w:jc w:val="right"/>
        <w:rPr>
          <w:sz w:val="24"/>
          <w:szCs w:val="24"/>
        </w:rPr>
      </w:pPr>
    </w:p>
    <w:p w:rsidRDefault="007A2CEF" w:rsidP="00AA29A1" w:rsidR="007A2CEF" w:rsidRPr="005B172B">
      <w:pPr>
        <w:jc w:val="right"/>
        <w:rPr>
          <w:sz w:val="24"/>
          <w:szCs w:val="24"/>
        </w:rPr>
      </w:pPr>
    </w:p>
    <w:p w:rsidRDefault="007A2CEF" w:rsidP="00AA29A1" w:rsidR="007A2CEF" w:rsidRPr="005B172B">
      <w:pPr>
        <w:jc w:val="right"/>
        <w:rPr>
          <w:sz w:val="24"/>
          <w:szCs w:val="24"/>
        </w:rPr>
      </w:pPr>
    </w:p>
    <w:p w:rsidRDefault="00D06471" w:rsidP="00DF2AEC" w:rsidR="009D0E7F" w:rsidRPr="005B172B">
      <w:pPr>
        <w:tabs>
          <w:tab w:pos="9355" w:val="right"/>
        </w:tabs>
        <w:rPr>
          <w:sz w:val="24"/>
          <w:szCs w:val="24"/>
        </w:rPr>
      </w:pPr>
      <w:r w:rsidRPr="005B172B">
        <w:rPr>
          <w:sz w:val="24"/>
          <w:szCs w:val="24"/>
        </w:rPr>
        <w:tab/>
      </w:r>
      <w:r w:rsidR="007A2CEF" w:rsidRPr="005B172B">
        <w:rPr>
          <w:sz w:val="24"/>
          <w:szCs w:val="24"/>
        </w:rPr>
        <w:t xml:space="preserve"> </w:t>
      </w:r>
      <w:r w:rsidR="009D0E7F" w:rsidRPr="005B172B">
        <w:rPr>
          <w:sz w:val="24"/>
          <w:szCs w:val="24"/>
        </w:rPr>
        <w:t xml:space="preserve">                                                   </w:t>
      </w:r>
      <w:r w:rsidR="007A2CEF" w:rsidRPr="005B172B">
        <w:rPr>
          <w:sz w:val="24"/>
          <w:szCs w:val="24"/>
        </w:rPr>
        <w:t xml:space="preserve"> </w:t>
      </w:r>
      <w:r w:rsidR="009D0E7F" w:rsidRPr="005B172B">
        <w:rPr>
          <w:sz w:val="24"/>
          <w:szCs w:val="24"/>
        </w:rPr>
        <w:t xml:space="preserve">     Su</w:t>
      </w:r>
      <w:r w:rsidR="00977F60" w:rsidRPr="005B172B">
        <w:rPr>
          <w:sz w:val="24"/>
          <w:szCs w:val="24"/>
        </w:rPr>
        <w:t>tkinja</w:t>
      </w:r>
    </w:p>
    <w:p w:rsidRDefault="00DF2AEC" w:rsidP="00DF2AEC" w:rsidR="00DF2AEC" w:rsidRPr="005B172B">
      <w:pPr>
        <w:tabs>
          <w:tab w:pos="9355" w:val="right"/>
        </w:tabs>
        <w:jc w:val="right"/>
        <w:rPr>
          <w:sz w:val="24"/>
          <w:szCs w:val="24"/>
        </w:rPr>
      </w:pPr>
      <w:r w:rsidRPr="005B172B">
        <w:rPr>
          <w:sz w:val="24"/>
          <w:szCs w:val="24"/>
        </w:rPr>
        <w:t>Ana Markač</w:t>
      </w:r>
    </w:p>
    <w:p w:rsidRDefault="009D0E7F" w:rsidP="004F0B2C" w:rsidR="009D0E7F">
      <w:pPr>
        <w:jc w:val="center"/>
        <w:rPr>
          <w:sz w:val="24"/>
          <w:szCs w:val="24"/>
        </w:rPr>
      </w:pPr>
    </w:p>
    <w:p w:rsidRDefault="00A9137C" w:rsidP="00A9137C" w:rsidR="00A9137C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A9137C" w:rsidP="00A9137C" w:rsidR="00A9137C" w:rsidRPr="005B172B">
      <w:pPr>
        <w:rPr>
          <w:sz w:val="24"/>
          <w:szCs w:val="24"/>
        </w:rPr>
      </w:pPr>
      <w:r>
        <w:rPr>
          <w:sz w:val="24"/>
          <w:szCs w:val="24"/>
        </w:rPr>
        <w:t xml:space="preserve">i putem e-Oglasna ploča sudova </w:t>
      </w:r>
    </w:p>
    <w:sectPr w:rsidSect="00C448BA" w:rsidR="00A9137C" w:rsidRPr="005B172B">
      <w:headerReference w:type="default" r:id="rId9"/>
      <w:headerReference w:type="first" r:id="rId10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proofErr w:type="spellStart"/>
    <w:r w:rsidRPr="00430A47">
      <w:rPr>
        <w:sz w:val="24"/>
        <w:szCs w:val="24"/>
      </w:rPr>
      <w:t>Posl</w:t>
    </w:r>
    <w:proofErr w:type="spellEnd"/>
    <w:r w:rsidRPr="00430A47">
      <w:rPr>
        <w:sz w:val="24"/>
        <w:szCs w:val="24"/>
      </w:rPr>
      <w:t>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>
      <w:rPr>
        <w:sz w:val="24"/>
        <w:szCs w:val="24"/>
      </w:rPr>
      <w:t>-</w:t>
    </w:r>
    <w:r w:rsidR="00CE0F73">
      <w:rPr>
        <w:sz w:val="24"/>
        <w:szCs w:val="24"/>
      </w:rPr>
      <w:t>45/17-22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B0A45"/>
    <w:rsid w:val="000B33D6"/>
    <w:rsid w:val="000C7027"/>
    <w:rsid w:val="000C7A58"/>
    <w:rsid w:val="000D6072"/>
    <w:rsid w:val="000E17D2"/>
    <w:rsid w:val="000E3B52"/>
    <w:rsid w:val="000E63DE"/>
    <w:rsid w:val="000F3862"/>
    <w:rsid w:val="00107514"/>
    <w:rsid w:val="001130E4"/>
    <w:rsid w:val="0012511D"/>
    <w:rsid w:val="001413F6"/>
    <w:rsid w:val="001473C4"/>
    <w:rsid w:val="00153A3F"/>
    <w:rsid w:val="001652A6"/>
    <w:rsid w:val="0017132A"/>
    <w:rsid w:val="00174A58"/>
    <w:rsid w:val="00175D45"/>
    <w:rsid w:val="001812B1"/>
    <w:rsid w:val="00184480"/>
    <w:rsid w:val="001873CA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345D"/>
    <w:rsid w:val="002369CE"/>
    <w:rsid w:val="00253445"/>
    <w:rsid w:val="0025380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C7C39"/>
    <w:rsid w:val="002E51A8"/>
    <w:rsid w:val="002F03A7"/>
    <w:rsid w:val="002F2209"/>
    <w:rsid w:val="002F7A12"/>
    <w:rsid w:val="0030238F"/>
    <w:rsid w:val="0030549D"/>
    <w:rsid w:val="00311A82"/>
    <w:rsid w:val="00311DC5"/>
    <w:rsid w:val="00336F93"/>
    <w:rsid w:val="00340A3C"/>
    <w:rsid w:val="003445FA"/>
    <w:rsid w:val="00351673"/>
    <w:rsid w:val="00366D05"/>
    <w:rsid w:val="00374B22"/>
    <w:rsid w:val="00381DD5"/>
    <w:rsid w:val="003877A3"/>
    <w:rsid w:val="00391517"/>
    <w:rsid w:val="00397E2C"/>
    <w:rsid w:val="003A0EA7"/>
    <w:rsid w:val="003A171C"/>
    <w:rsid w:val="003A41A4"/>
    <w:rsid w:val="003A598A"/>
    <w:rsid w:val="003A6F78"/>
    <w:rsid w:val="003E516A"/>
    <w:rsid w:val="003F081D"/>
    <w:rsid w:val="003F56D8"/>
    <w:rsid w:val="004016D3"/>
    <w:rsid w:val="004209DA"/>
    <w:rsid w:val="00425335"/>
    <w:rsid w:val="00430A47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4891"/>
    <w:rsid w:val="004A548A"/>
    <w:rsid w:val="004A5A9C"/>
    <w:rsid w:val="004A7AE1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05FB9"/>
    <w:rsid w:val="00513037"/>
    <w:rsid w:val="00514FE6"/>
    <w:rsid w:val="005232F3"/>
    <w:rsid w:val="00523B77"/>
    <w:rsid w:val="0053002F"/>
    <w:rsid w:val="005404A4"/>
    <w:rsid w:val="00561C1E"/>
    <w:rsid w:val="0056327B"/>
    <w:rsid w:val="00583B69"/>
    <w:rsid w:val="005970EC"/>
    <w:rsid w:val="005A146C"/>
    <w:rsid w:val="005A5CAB"/>
    <w:rsid w:val="005B172B"/>
    <w:rsid w:val="005B50F4"/>
    <w:rsid w:val="005C0A4F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4545B"/>
    <w:rsid w:val="00651A60"/>
    <w:rsid w:val="006616DB"/>
    <w:rsid w:val="006667C8"/>
    <w:rsid w:val="006713B6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2FB"/>
    <w:rsid w:val="006F6C30"/>
    <w:rsid w:val="00712001"/>
    <w:rsid w:val="00715B29"/>
    <w:rsid w:val="00715DB5"/>
    <w:rsid w:val="00731582"/>
    <w:rsid w:val="0073347A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D69"/>
    <w:rsid w:val="007C51A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73A1A"/>
    <w:rsid w:val="00891E8A"/>
    <w:rsid w:val="00892B78"/>
    <w:rsid w:val="0089573C"/>
    <w:rsid w:val="008A005D"/>
    <w:rsid w:val="008C0669"/>
    <w:rsid w:val="008E1B78"/>
    <w:rsid w:val="008F32E2"/>
    <w:rsid w:val="008F4D46"/>
    <w:rsid w:val="008F6649"/>
    <w:rsid w:val="00900324"/>
    <w:rsid w:val="00900973"/>
    <w:rsid w:val="0091383E"/>
    <w:rsid w:val="009202FC"/>
    <w:rsid w:val="00920D00"/>
    <w:rsid w:val="00931E9F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6A42"/>
    <w:rsid w:val="009D7418"/>
    <w:rsid w:val="009E0053"/>
    <w:rsid w:val="009E3A74"/>
    <w:rsid w:val="009E5FCB"/>
    <w:rsid w:val="00A01662"/>
    <w:rsid w:val="00A05EDA"/>
    <w:rsid w:val="00A11F0F"/>
    <w:rsid w:val="00A15F64"/>
    <w:rsid w:val="00A20E62"/>
    <w:rsid w:val="00A27113"/>
    <w:rsid w:val="00A31099"/>
    <w:rsid w:val="00A358CF"/>
    <w:rsid w:val="00A429BF"/>
    <w:rsid w:val="00A42C0F"/>
    <w:rsid w:val="00A47D74"/>
    <w:rsid w:val="00A550F1"/>
    <w:rsid w:val="00A7204A"/>
    <w:rsid w:val="00A75F10"/>
    <w:rsid w:val="00A76B59"/>
    <w:rsid w:val="00A82C7D"/>
    <w:rsid w:val="00A83E5C"/>
    <w:rsid w:val="00A84C24"/>
    <w:rsid w:val="00A85956"/>
    <w:rsid w:val="00A86349"/>
    <w:rsid w:val="00A8663D"/>
    <w:rsid w:val="00A9137C"/>
    <w:rsid w:val="00A91A9E"/>
    <w:rsid w:val="00AA29A1"/>
    <w:rsid w:val="00AC0F79"/>
    <w:rsid w:val="00AC23C8"/>
    <w:rsid w:val="00AE6BEC"/>
    <w:rsid w:val="00AF05E1"/>
    <w:rsid w:val="00AF095A"/>
    <w:rsid w:val="00B165FE"/>
    <w:rsid w:val="00B31822"/>
    <w:rsid w:val="00B40312"/>
    <w:rsid w:val="00B4245F"/>
    <w:rsid w:val="00B459EF"/>
    <w:rsid w:val="00B53301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D034C"/>
    <w:rsid w:val="00CD10FC"/>
    <w:rsid w:val="00CE0F73"/>
    <w:rsid w:val="00CE0FEE"/>
    <w:rsid w:val="00CE56AD"/>
    <w:rsid w:val="00D01F91"/>
    <w:rsid w:val="00D06471"/>
    <w:rsid w:val="00D128CC"/>
    <w:rsid w:val="00D25216"/>
    <w:rsid w:val="00D561E3"/>
    <w:rsid w:val="00D5722C"/>
    <w:rsid w:val="00D60EA6"/>
    <w:rsid w:val="00D80FFA"/>
    <w:rsid w:val="00D901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7C5F"/>
    <w:rsid w:val="00E201CA"/>
    <w:rsid w:val="00E24F10"/>
    <w:rsid w:val="00E26D22"/>
    <w:rsid w:val="00E2765C"/>
    <w:rsid w:val="00E33562"/>
    <w:rsid w:val="00E36A45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41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1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1A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1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1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41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1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1A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1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1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St-45/2017</izvorni_sadrzaj>
    <derivirana_varijabla naziv="DomainObject.Predmet.OznakaBroj_1">St-45/2017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JELLY j.d.o.o. za poslovne usluge, turistička agencija</izvorni_sadrzaj>
    <derivirana_varijabla naziv="DomainObject.Predmet.ProtustrankaFormated_1">  STUDIO JELLY j.d.o.o. za poslovne usluge, turistička agencija</derivirana_varijabla>
  </DomainObject.Predmet.ProtustrankaFormated>
  <DomainObject.Predmet.ProtustrankaFormatedOIB>
    <izvorni_sadrzaj>  STUDIO JELLY j.d.o.o. za poslovne usluge, turistička agencija, OIB 18624234406</izvorni_sadrzaj>
    <derivirana_varijabla naziv="DomainObject.Predmet.ProtustrankaFormatedOIB_1">  STUDIO JELLY j.d.o.o. za poslovne usluge, turistička agencija, OIB 18624234406</derivirana_varijabla>
  </DomainObject.Predmet.ProtustrankaFormatedOIB>
  <DomainObject.Predmet.ProtustrankaFormatedWithAdress>
    <izvorni_sadrzaj> STUDIO JELLY j.d.o.o. za poslovne usluge, turistička agencija, Ulica Ivana Viteza od Sredne 1, 23000 Zadar</izvorni_sadrzaj>
    <derivirana_varijabla naziv="DomainObject.Predmet.ProtustrankaFormatedWithAdress_1"> STUDIO JELLY j.d.o.o. za poslovne usluge, turistička agencija, Ulica Ivana Viteza od Sredne 1, 23000 Zadar</derivirana_varijabla>
  </DomainObject.Predmet.ProtustrankaFormatedWithAdress>
  <DomainObject.Predmet.ProtustrankaFormatedWithAdressOIB>
    <izvorni_sadrzaj> STUDIO JELLY j.d.o.o. za poslovne usluge, turistička agencija, OIB 18624234406, Ulica Ivana Viteza od Sredne 1, 23000 Zadar</izvorni_sadrzaj>
    <derivirana_varijabla naziv="DomainObject.Predmet.ProtustrankaFormatedWithAdressOIB_1"> STUDIO JELLY j.d.o.o. za poslovne usluge, turistička agencija, OIB 18624234406, Ulica Ivana Viteza od Sredne 1, 23000 Zadar</derivirana_varijabla>
  </DomainObject.Predmet.ProtustrankaFormatedWithAdressOIB>
  <DomainObject.Predmet.ProtustrankaWithAdress>
    <izvorni_sadrzaj>STUDIO JELLY j.d.o.o. za poslovne usluge, turistička agencija Ulica Ivana Viteza od Sredne 1, 23000 Zadar</izvorni_sadrzaj>
    <derivirana_varijabla naziv="DomainObject.Predmet.ProtustrankaWithAdress_1">STUDIO JELLY j.d.o.o. za poslovne usluge, turistička agencija Ulica Ivana Viteza od Sredne 1, 23000 Zadar</derivirana_varijabla>
  </DomainObject.Predmet.ProtustrankaWithAdress>
  <DomainObject.Predmet.ProtustrankaWithAdressOIB>
    <izvorni_sadrzaj>STUDIO JELLY j.d.o.o. za poslovne usluge, turistička agencija, OIB 18624234406, Ulica Ivana Viteza od Sredne 1, 23000 Zadar</izvorni_sadrzaj>
    <derivirana_varijabla naziv="DomainObject.Predmet.ProtustrankaWithAdressOIB_1">STUDIO JELLY j.d.o.o. za poslovne usluge, turistička agencija, OIB 18624234406, Ulica Ivana Viteza od Sredne 1, 23000 Zadar</derivirana_varijabla>
  </DomainObject.Predmet.ProtustrankaWithAdressOIB>
  <DomainObject.Predmet.ProtustrankaNazivFormated>
    <izvorni_sadrzaj>STUDIO JELLY j.d.o.o. za poslovne usluge, turistička agencija</izvorni_sadrzaj>
    <derivirana_varijabla naziv="DomainObject.Predmet.ProtustrankaNazivFormated_1">STUDIO JELLY j.d.o.o. za poslovne usluge, turistička agencija</derivirana_varijabla>
  </DomainObject.Predmet.ProtustrankaNazivFormated>
  <DomainObject.Predmet.ProtustrankaNazivFormatedOIB>
    <izvorni_sadrzaj>STUDIO JELLY j.d.o.o. za poslovne usluge, turistička agencija, OIB 18624234406</izvorni_sadrzaj>
    <derivirana_varijabla naziv="DomainObject.Predmet.ProtustrankaNazivFormatedOIB_1">STUDIO JELLY j.d.o.o. za poslovne usluge, turistička agencija, OIB 18624234406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Zadar; Saša Kalanj zakonski zastupnik</izvorni_sadrzaj>
    <derivirana_varijabla naziv="DomainObject.Predmet.StrankaFormated_1">  Financijska agencija, Podružnica Zadar; Saša Kalanj zakonski zastupnik</derivirana_varijabla>
  </DomainObject.Predmet.StrankaFormated>
  <DomainObject.Predmet.StrankaFormatedOIB>
    <izvorni_sadrzaj>  Financijska agencija, Podružnica Zadar, OIB 85821130368; Saša Kalanj zakonski zastupnik, OIB 79086362684</izvorni_sadrzaj>
    <derivirana_varijabla naziv="DomainObject.Predmet.StrankaFormatedOIB_1">  Financijska agencija, Podružnica Zadar, OIB 85821130368; Saša Kalanj zakonski zastupnik, OIB 79086362684</derivirana_varijabla>
  </DomainObject.Predmet.StrankaFormatedOIB>
  <DomainObject.Predmet.StrankaFormatedWithAdress>
    <izvorni_sadrzaj> Financijska agencija, Podružnica Zadar; Saša Kalanj zakonski zastupnik, Ivana Viteza Od Sredne 1, 23000 Zadar</izvorni_sadrzaj>
    <derivirana_varijabla naziv="DomainObject.Predmet.StrankaFormatedWithAdress_1"> Financijska agencija, Podružnica Zadar; Saša Kalanj zakonski zastupnik, Ivana Viteza Od Sredne 1, 23000 Zadar</derivirana_varijabla>
  </DomainObject.Predmet.StrankaFormatedWithAdress>
  <DomainObject.Predmet.StrankaFormatedWithAdressOIB>
    <izvorni_sadrzaj> Financijska agencija, Podružnica Zadar, OIB 85821130368; Saša Kalanj zakonski zastupnik, OIB 79086362684, Ivana Viteza Od Sredne 1, 23000 Zadar</izvorni_sadrzaj>
    <derivirana_varijabla naziv="DomainObject.Predmet.StrankaFormatedWithAdressOIB_1"> Financijska agencija, Podružnica Zadar, OIB 85821130368; Saša Kalanj zakonski zastupnik, OIB 79086362684, Ivana Viteza Od Sredne 1, 23000 Zadar</derivirana_varijabla>
  </DomainObject.Predmet.StrankaFormatedWithAdressOIB>
  <DomainObject.Predmet.StrankaWithAdress>
    <izvorni_sadrzaj>Financijska agencija, Podružnica Zadar ,Saša Kalanj zakonski zastupnik Ivana Viteza Od Sredne 1,23000 Zadar</izvorni_sadrzaj>
    <derivirana_varijabla naziv="DomainObject.Predmet.StrankaWithAdress_1">Financijska agencija, Podružnica Zadar ,Saša Kalanj zakonski zastupnik Ivana Viteza Od Sredne 1,23000 Zadar</derivirana_varijabla>
  </DomainObject.Predmet.StrankaWithAdress>
  <DomainObject.Predmet.StrankaWithAdressOIB>
    <izvorni_sadrzaj>Financijska agencija, Podružnica Zadar, OIB 85821130368,Saša Kalanj zakonski zastupnik, OIB 79086362684, Ivana Viteza Od Sredne 1,23000 Zadar</izvorni_sadrzaj>
    <derivirana_varijabla naziv="DomainObject.Predmet.StrankaWithAdressOIB_1">Financijska agencija, Podružnica Zadar, OIB 85821130368,Saša Kalanj zakonski zastupnik, OIB 79086362684, Ivana Viteza Od Sredne 1,23000 Zadar</derivirana_varijabla>
  </DomainObject.Predmet.StrankaWithAdressOIB>
  <DomainObject.Predmet.StrankaNazivFormated>
    <izvorni_sadrzaj>Financijska agencija, Podružnica Zadar,Saša Kalanj zakonski zastupnik</izvorni_sadrzaj>
    <derivirana_varijabla naziv="DomainObject.Predmet.StrankaNazivFormated_1">Financijska agencija, Podružnica Zadar,Saša Kalanj zakonski zastupnik</derivirana_varijabla>
  </DomainObject.Predmet.StrankaNazivFormated>
  <DomainObject.Predmet.StrankaNazivFormatedOIB>
    <izvorni_sadrzaj>Financijska agencija, Podružnica Zadar, OIB 85821130368,Saša Kalanj zakonski zastupnik, OIB 79086362684</izvorni_sadrzaj>
    <derivirana_varijabla naziv="DomainObject.Predmet.StrankaNazivFormatedOIB_1">Financijska agencija, Podružnica Zadar, OIB 85821130368,Saša Kalanj zakonski zastupnik, OIB 79086362684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31481.02</izvorni_sadrzaj>
    <derivirana_varijabla naziv="DomainObject.Predmet.TrenutnaVrijednost_1">31481.02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Podružnica Zadar</item>
      <item>Saša Kalanj zakonski zastupnik</item>
    </izvorni_sadrzaj>
    <derivirana_varijabla naziv="DomainObject.Predmet.StrankaListFormated_1">
      <item>Financijska agencija, Podružnica Zadar</item>
      <item>Saša Kalanj zakonski zastupnik</item>
    </derivirana_varijabla>
  </DomainObject.Predmet.StrankaListFormated>
  <DomainObject.Predmet.StrankaListFormatedOIB>
    <izvorni_sadrzaj>
      <item>Financijska agencija, Podružnica Zadar, OIB 85821130368</item>
      <item>Saša Kalanj zakonski zastupnik, OIB 79086362684</item>
    </izvorni_sadrzaj>
    <derivirana_varijabla naziv="DomainObject.Predmet.StrankaListFormatedOIB_1">
      <item>Financijska agencija, Podružnica Zadar, OIB 85821130368</item>
      <item>Saša Kalanj zakonski zastupnik, OIB 79086362684</item>
    </derivirana_varijabla>
  </DomainObject.Predmet.StrankaListFormatedOIB>
  <DomainObject.Predmet.StrankaListFormatedWithAdress>
    <izvorni_sadrzaj>
      <item>Financijska agencija, Podružnica Zadar</item>
      <item>Saša Kalanj zakonski zastupnik, Ivana Viteza Od Sredne 1, 23000 Zadar</item>
    </izvorni_sadrzaj>
    <derivirana_varijabla naziv="DomainObject.Predmet.StrankaListFormatedWithAdress_1">
      <item>Financijska agencija, Podružnica Zadar</item>
      <item>Saša Kalanj zakonski zastupnik, Ivana Viteza Od Sredne 1, 23000 Zadar</item>
    </derivirana_varijabla>
  </DomainObject.Predmet.StrankaListFormatedWithAdress>
  <DomainObject.Predmet.StrankaListFormatedWithAdressOIB>
    <izvorni_sadrzaj>
      <item>Financijska agencija, Podružnica Zadar, OIB 85821130368</item>
      <item>Saša Kalanj zakonski zastupnik, OIB 79086362684, Ivana Viteza Od Sredne 1, 23000 Zadar</item>
    </izvorni_sadrzaj>
    <derivirana_varijabla naziv="DomainObject.Predmet.StrankaListFormatedWithAdressOIB_1">
      <item>Financijska agencija, Podružnica Zadar, OIB 85821130368</item>
      <item>Saša Kalanj zakonski zastupnik, OIB 79086362684, Ivana Viteza Od Sredne 1, 23000 Zadar</item>
    </derivirana_varijabla>
  </DomainObject.Predmet.StrankaListFormatedWithAdressOIB>
  <DomainObject.Predmet.StrankaListNazivFormated>
    <izvorni_sadrzaj>
      <item>Financijska agencija, Podružnica Zadar</item>
      <item>Saša Kalanj zakonski zastupnik</item>
    </izvorni_sadrzaj>
    <derivirana_varijabla naziv="DomainObject.Predmet.StrankaListNazivFormated_1">
      <item>Financijska agencija, Podružnica Zadar</item>
      <item>Saša Kalanj zakonski zastupnik</item>
    </derivirana_varijabla>
  </DomainObject.Predmet.StrankaListNazivFormated>
  <DomainObject.Predmet.StrankaListNazivFormatedOIB>
    <izvorni_sadrzaj>
      <item>Financijska agencija, Podružnica Zadar, OIB 85821130368</item>
      <item>Saša Kalanj zakonski zastupnik, OIB 79086362684</item>
    </izvorni_sadrzaj>
    <derivirana_varijabla naziv="DomainObject.Predmet.StrankaListNazivFormatedOIB_1">
      <item>Financijska agencija, Podružnica Zadar, OIB 85821130368</item>
      <item>Saša Kalanj zakonski zastupnik, OIB 79086362684</item>
    </derivirana_varijabla>
  </DomainObject.Predmet.StrankaListNazivFormatedOIB>
  <DomainObject.Predmet.ProtuStrankaListFormated>
    <izvorni_sadrzaj>
      <item>STUDIO JELLY j.d.o.o. za poslovne usluge, turistička agencija</item>
    </izvorni_sadrzaj>
    <derivirana_varijabla naziv="DomainObject.Predmet.ProtuStrankaListFormated_1">
      <item>STUDIO JELLY j.d.o.o. za poslovne usluge, turistička agencija</item>
    </derivirana_varijabla>
  </DomainObject.Predmet.ProtuStrankaListFormated>
  <DomainObject.Predmet.ProtuStrankaListFormatedOIB>
    <izvorni_sadrzaj>
      <item>STUDIO JELLY j.d.o.o. za poslovne usluge, turistička agencija, OIB 18624234406</item>
    </izvorni_sadrzaj>
    <derivirana_varijabla naziv="DomainObject.Predmet.ProtuStrankaListFormatedOIB_1">
      <item>STUDIO JELLY j.d.o.o. za poslovne usluge, turistička agencija, OIB 18624234406</item>
    </derivirana_varijabla>
  </DomainObject.Predmet.ProtuStrankaListFormatedOIB>
  <DomainObject.Predmet.ProtuStrankaListFormatedWithAdress>
    <izvorni_sadrzaj>
      <item>STUDIO JELLY j.d.o.o. za poslovne usluge, turistička agencija, Ulica Ivana Viteza od Sredne 1, 23000 Zadar</item>
    </izvorni_sadrzaj>
    <derivirana_varijabla naziv="DomainObject.Predmet.ProtuStrankaListFormatedWithAdress_1">
      <item>STUDIO JELLY j.d.o.o. za poslovne usluge, turistička agencija, Ulica Ivana Viteza od Sredne 1, 23000 Zadar</item>
    </derivirana_varijabla>
  </DomainObject.Predmet.ProtuStrankaListFormatedWithAdress>
  <DomainObject.Predmet.ProtuStrankaListFormatedWithAdressOIB>
    <izvorni_sadrzaj>
      <item>STUDIO JELLY j.d.o.o. za poslovne usluge, turistička agencija, OIB 18624234406, Ulica Ivana Viteza od Sredne 1, 23000 Zadar</item>
    </izvorni_sadrzaj>
    <derivirana_varijabla naziv="DomainObject.Predmet.ProtuStrankaListFormatedWithAdressOIB_1">
      <item>STUDIO JELLY j.d.o.o. za poslovne usluge, turistička agencija, OIB 18624234406, Ulica Ivana Viteza od Sredne 1, 23000 Zadar</item>
    </derivirana_varijabla>
  </DomainObject.Predmet.ProtuStrankaListFormatedWithAdressOIB>
  <DomainObject.Predmet.ProtuStrankaListNazivFormated>
    <izvorni_sadrzaj>
      <item>STUDIO JELLY j.d.o.o. za poslovne usluge, turistička agencija</item>
    </izvorni_sadrzaj>
    <derivirana_varijabla naziv="DomainObject.Predmet.ProtuStrankaListNazivFormated_1">
      <item>STUDIO JELLY j.d.o.o. za poslovne usluge, turistička agencija</item>
    </derivirana_varijabla>
  </DomainObject.Predmet.ProtuStrankaListNazivFormated>
  <DomainObject.Predmet.ProtuStrankaListNazivFormatedOIB>
    <izvorni_sadrzaj>
      <item>STUDIO JELLY j.d.o.o. za poslovne usluge, turistička agencija, OIB 18624234406</item>
    </izvorni_sadrzaj>
    <derivirana_varijabla naziv="DomainObject.Predmet.ProtuStrankaListNazivFormatedOIB_1">
      <item>STUDIO JELLY j.d.o.o. za poslovne usluge, turistička agencija, OIB 18624234406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 i dr.</izvorni_sadrzaj>
    <derivirana_varijabla naziv="DomainObject.Predmet.StrankaIDrugi_1">Financijska agencija, Podružnica Zadar i dr.</derivirana_varijabla>
  </DomainObject.Predmet.StrankaIDrugi>
  <DomainObject.Predmet.ProtustrankaIDrugi>
    <izvorni_sadrzaj>STUDIO JELLY j.d.o.o. za poslovne usluge, turistička agencija</izvorni_sadrzaj>
    <derivirana_varijabla naziv="DomainObject.Predmet.ProtustrankaIDrugi_1">STUDIO JELLY j.d.o.o. za poslovne usluge, turistička agencija</derivirana_varijabla>
  </DomainObject.Predmet.ProtustrankaIDrugi>
  <DomainObject.Predmet.StrankaIDrugiAdressOIB>
    <izvorni_sadrzaj>Financijska agencija, Podružnica Zadar, OIB 85821130368 i dr.</izvorni_sadrzaj>
    <derivirana_varijabla naziv="DomainObject.Predmet.StrankaIDrugiAdressOIB_1">Financijska agencija, Podružnica Zadar, OIB 85821130368 i dr.</derivirana_varijabla>
  </DomainObject.Predmet.StrankaIDrugiAdressOIB>
  <DomainObject.Predmet.ProtustrankaIDrugiAdressOIB>
    <izvorni_sadrzaj>STUDIO JELLY j.d.o.o. za poslovne usluge, turistička agencija, OIB 18624234406, Ulica Ivana Viteza od Sredne 1, 23000 Zadar</izvorni_sadrzaj>
    <derivirana_varijabla naziv="DomainObject.Predmet.ProtustrankaIDrugiAdressOIB_1">STUDIO JELLY j.d.o.o. za poslovne usluge, turistička agencija, OIB 18624234406, Ulica Ivana Viteza od Sredne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STUDIO JELLY j.d.o.o. za poslovne usluge, turistička agencija</item>
      <item>Saša Kalanj zakonski zastupnik</item>
    </izvorni_sadrzaj>
    <derivirana_varijabla naziv="DomainObject.Predmet.SudioniciListNaziv_1">
      <item>Financijska agencija, Podružnica Zadar</item>
      <item>STUDIO JELLY j.d.o.o. za poslovne usluge, turistička agencija</item>
      <item>Saša Kalanj zakonski zastupnik</item>
    </derivirana_varijabla>
  </DomainObject.Predmet.SudioniciListNaziv>
  <DomainObject.Predmet.SudioniciListAdressOIB>
    <izvorni_sadrzaj>
      <item>Financijska agencija, Podružnica Zadar, OIB 85821130368</item>
      <item>STUDIO JELLY j.d.o.o. za poslovne usluge, turistička agencija, OIB 18624234406, Ulica Ivana Viteza od Sredne 1,23000 Zadar</item>
      <item>Saša Kalanj zakonski zastupnik, OIB 79086362684, Ivana Viteza Od Sredne 1,23000 Zadar</item>
    </izvorni_sadrzaj>
    <derivirana_varijabla naziv="DomainObject.Predmet.SudioniciListAdressOIB_1">
      <item>Financijska agencija, Podružnica Zadar, OIB 85821130368</item>
      <item>STUDIO JELLY j.d.o.o. za poslovne usluge, turistička agencija, OIB 18624234406, Ulica Ivana Viteza od Sredne 1,23000 Zadar</item>
      <item>Saša Kalanj zakonski zastupnik, OIB 79086362684, Ivana Viteza Od Sredne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18624234406</item>
      <item>, OIB 79086362684</item>
    </izvorni_sadrzaj>
    <derivirana_varijabla naziv="DomainObject.Predmet.SudioniciListNazivOIB_1">
      <item>, OIB 85821130368</item>
      <item>, OIB 18624234406</item>
      <item>, OIB 79086362684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118</properties:Words>
  <properties:Characters>666</properties:Characters>
  <properties:Lines>39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2017-08-09T07:54:00Z</dcterms:created>
  <dc:creator>Katarina Miletić</dc:creator>
  <cp:lastModifiedBy>Marijana Žuža</cp:lastModifiedBy>
  <cp:lastPrinted>2017-08-09T07:59:00Z</cp:lastPrinted>
  <dcterms:modified xmlns:xsi="http://www.w3.org/2001/XMLSchema-instance" xsi:type="dcterms:W3CDTF">2017-08-09T10:55:00Z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