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d3ee" w14:paraId="2f0d3ee" w:rsidRDefault="00266760" w:rsidR="00266760" w:rsidRPr="005D492F">
      <w:pPr>
        <w:jc w:val="both"/>
        <w15:collapsed w:val="false"/>
      </w:pPr>
      <w:bookmarkStart w:name="_GoBack" w:id="0"/>
      <w:bookmarkEnd w:id="0"/>
      <w:r w:rsidRPr="005D492F">
        <w:t>REPUBLIKA HRVATSKA</w:t>
      </w:r>
    </w:p>
    <w:p w:rsidRDefault="00266760" w:rsidP="00DB031A" w:rsidR="00266760" w:rsidRPr="005D492F">
      <w:r w:rsidRPr="005D492F">
        <w:t xml:space="preserve">TRGOVAČKI SUD U </w:t>
      </w:r>
      <w:proofErr w:type="spellStart"/>
      <w:r w:rsidRPr="005D492F">
        <w:t>PAZINU</w:t>
      </w:r>
      <w:proofErr w:type="spellEnd"/>
      <w:r w:rsidRPr="005D492F">
        <w:t xml:space="preserve">                                                   </w:t>
      </w:r>
      <w:r w:rsidR="00DB031A">
        <w:t>Poslovni broj 1</w:t>
      </w:r>
      <w:r w:rsidR="00DB031A" w:rsidRPr="007E2BE5">
        <w:t xml:space="preserve"> St-</w:t>
      </w:r>
      <w:proofErr w:type="spellStart"/>
      <w:r w:rsidR="00EA01EC">
        <w:t>592</w:t>
      </w:r>
      <w:proofErr w:type="spellEnd"/>
      <w:r w:rsidR="00DB031A" w:rsidRPr="007E2BE5">
        <w:t>/</w:t>
      </w:r>
      <w:proofErr w:type="spellStart"/>
      <w:r w:rsidR="00DB031A">
        <w:t>16</w:t>
      </w:r>
      <w:proofErr w:type="spellEnd"/>
      <w:r w:rsidR="00DB031A" w:rsidRPr="007E2BE5">
        <w:t>-</w:t>
      </w:r>
      <w:proofErr w:type="spellStart"/>
      <w:r w:rsidR="007877EB">
        <w:t>20</w:t>
      </w:r>
      <w:proofErr w:type="spellEnd"/>
    </w:p>
    <w:p w:rsidRDefault="00266760" w:rsidR="00266760" w:rsidRPr="005D492F">
      <w:pPr>
        <w:jc w:val="both"/>
      </w:pPr>
    </w:p>
    <w:p w:rsidRDefault="00266760" w:rsidR="00266760" w:rsidRPr="005D492F">
      <w:pPr>
        <w:jc w:val="both"/>
      </w:pPr>
    </w:p>
    <w:p w:rsidRDefault="00266760" w:rsidR="00266760" w:rsidRPr="005D492F">
      <w:pPr>
        <w:jc w:val="center"/>
      </w:pPr>
      <w:r w:rsidRPr="005D492F">
        <w:t>ZAPISNIK</w:t>
      </w:r>
    </w:p>
    <w:p w:rsidRDefault="00266760" w:rsidR="00266760" w:rsidRPr="005D492F">
      <w:pPr>
        <w:jc w:val="both"/>
      </w:pPr>
    </w:p>
    <w:p w:rsidRDefault="00266760" w:rsidR="00266760" w:rsidRPr="005D492F">
      <w:pPr>
        <w:jc w:val="center"/>
      </w:pPr>
      <w:r w:rsidRPr="005D492F">
        <w:t xml:space="preserve">sastavljen kod Trgovačkog suda u Pazinu, dana </w:t>
      </w:r>
      <w:r w:rsidR="00EA01EC">
        <w:t>9. veljače</w:t>
      </w:r>
      <w:r w:rsidR="00A12304">
        <w:t xml:space="preserve"> </w:t>
      </w:r>
      <w:proofErr w:type="spellStart"/>
      <w:r w:rsidR="00A12304">
        <w:t>2017</w:t>
      </w:r>
      <w:proofErr w:type="spellEnd"/>
      <w:r w:rsidRPr="005D492F">
        <w:t>. godine o izvještajnom</w:t>
      </w:r>
    </w:p>
    <w:p w:rsidRDefault="00266760" w:rsidR="00266760" w:rsidRPr="005D492F">
      <w:pPr>
        <w:jc w:val="center"/>
      </w:pPr>
      <w:r w:rsidRPr="005D492F">
        <w:t>ročištu u stečajnom postupku nad dužnikom</w:t>
      </w:r>
    </w:p>
    <w:p w:rsidRDefault="00CF4DD8" w:rsidP="00EA01EC" w:rsidR="00EA01EC">
      <w:pPr>
        <w:jc w:val="center"/>
      </w:pPr>
      <w:r>
        <w:t xml:space="preserve">     </w:t>
      </w:r>
      <w:proofErr w:type="spellStart"/>
      <w:r w:rsidR="00EA01EC">
        <w:t>FUNDAMENTUM</w:t>
      </w:r>
      <w:proofErr w:type="spellEnd"/>
      <w:r w:rsidR="00EA01EC">
        <w:t xml:space="preserve"> d.o.o. Pula, </w:t>
      </w:r>
      <w:proofErr w:type="spellStart"/>
      <w:r w:rsidR="00EA01EC">
        <w:t>Portarata</w:t>
      </w:r>
      <w:proofErr w:type="spellEnd"/>
      <w:r w:rsidR="00EA01EC">
        <w:t xml:space="preserve"> 8, </w:t>
      </w:r>
      <w:proofErr w:type="spellStart"/>
      <w:r w:rsidR="00EA01EC">
        <w:t>OIB</w:t>
      </w:r>
      <w:proofErr w:type="spellEnd"/>
      <w:r w:rsidR="00EA01EC">
        <w:t xml:space="preserve">: </w:t>
      </w:r>
      <w:proofErr w:type="spellStart"/>
      <w:r w:rsidR="00EA01EC">
        <w:t>65724141318</w:t>
      </w:r>
      <w:proofErr w:type="spellEnd"/>
    </w:p>
    <w:p w:rsidRDefault="00F01F71" w:rsidP="00F01F71" w:rsidR="00F01F71">
      <w:pPr>
        <w:jc w:val="center"/>
      </w:pPr>
    </w:p>
    <w:p w:rsidRDefault="00586955" w:rsidP="00586955" w:rsidR="00586955">
      <w:pPr>
        <w:jc w:val="center"/>
      </w:pPr>
    </w:p>
    <w:p w:rsidRDefault="00113B4A" w:rsidP="00113B4A" w:rsidR="00113B4A">
      <w:pPr>
        <w:jc w:val="center"/>
      </w:pPr>
    </w:p>
    <w:p w:rsidRDefault="00266760" w:rsidR="00266760" w:rsidRPr="005D492F">
      <w:pPr>
        <w:jc w:val="both"/>
        <w:rPr>
          <w:b/>
        </w:rPr>
      </w:pPr>
    </w:p>
    <w:p w:rsidRDefault="00266760" w:rsidR="00266760" w:rsidRPr="005D492F">
      <w:pPr>
        <w:jc w:val="both"/>
      </w:pPr>
      <w:r w:rsidRPr="005D492F">
        <w:t>OD SUDA NAZOČNI:</w:t>
      </w:r>
    </w:p>
    <w:p w:rsidRDefault="00266760" w:rsidR="00266760" w:rsidRPr="005D492F">
      <w:pPr>
        <w:jc w:val="both"/>
      </w:pPr>
      <w:r w:rsidRPr="005D492F">
        <w:t>Damir Rabar, stečajni sudac</w:t>
      </w:r>
    </w:p>
    <w:p w:rsidRDefault="00517942" w:rsidR="00266760" w:rsidRPr="005D492F">
      <w:pPr>
        <w:jc w:val="both"/>
      </w:pPr>
      <w:r w:rsidRPr="005D492F">
        <w:t xml:space="preserve">Lorena </w:t>
      </w:r>
      <w:proofErr w:type="spellStart"/>
      <w:r w:rsidRPr="005D492F">
        <w:t>Paris</w:t>
      </w:r>
      <w:proofErr w:type="spellEnd"/>
      <w:r w:rsidRPr="005D492F">
        <w:t xml:space="preserve"> Aniči</w:t>
      </w:r>
      <w:r w:rsidR="008E1024" w:rsidRPr="005D492F">
        <w:t>ć</w:t>
      </w:r>
      <w:r w:rsidR="00266760" w:rsidRPr="005D492F">
        <w:t>, zapisničar</w:t>
      </w:r>
    </w:p>
    <w:p w:rsidRDefault="005D492F" w:rsidR="005D492F">
      <w:pPr>
        <w:jc w:val="both"/>
      </w:pPr>
    </w:p>
    <w:p w:rsidRDefault="00F01F71" w:rsidR="00F01F71">
      <w:pPr>
        <w:jc w:val="both"/>
      </w:pPr>
      <w:r w:rsidRPr="005D492F">
        <w:t xml:space="preserve">Početak u </w:t>
      </w:r>
      <w:proofErr w:type="spellStart"/>
      <w:r w:rsidR="00EA01EC">
        <w:t>13</w:t>
      </w:r>
      <w:proofErr w:type="spellEnd"/>
      <w:r w:rsidRPr="005D492F">
        <w:t>:</w:t>
      </w:r>
      <w:proofErr w:type="spellStart"/>
      <w:r>
        <w:t>15</w:t>
      </w:r>
      <w:proofErr w:type="spellEnd"/>
      <w:r w:rsidRPr="005D492F">
        <w:t xml:space="preserve"> sati.</w:t>
      </w:r>
    </w:p>
    <w:p w:rsidRDefault="005D492F" w:rsidP="005D492F" w:rsidR="005D492F" w:rsidRPr="005D492F">
      <w:pPr>
        <w:jc w:val="both"/>
      </w:pPr>
    </w:p>
    <w:p w:rsidRDefault="00F01F71" w:rsidP="00F01F71" w:rsidR="00F01F71">
      <w:pPr>
        <w:ind w:left="705"/>
        <w:jc w:val="both"/>
      </w:pPr>
    </w:p>
    <w:p w:rsidRDefault="00EA01EC" w:rsidP="00F01F71" w:rsidR="00F01F71" w:rsidRPr="006257F5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rPr>
          <w:color w:val="FF0000"/>
          <w:sz w:val="22"/>
          <w:szCs w:val="22"/>
        </w:rPr>
      </w:pPr>
      <w:r>
        <w:tab/>
      </w:r>
      <w:r w:rsidRPr="00EA01EC">
        <w:t xml:space="preserve">Utvrđuje se da je stečajni upravitelj, podneskom od 8. veljače </w:t>
      </w:r>
      <w:proofErr w:type="spellStart"/>
      <w:r w:rsidRPr="00EA01EC">
        <w:t>2017</w:t>
      </w:r>
      <w:proofErr w:type="spellEnd"/>
      <w:r w:rsidRPr="00EA01EC">
        <w:t xml:space="preserve">.  obavijestio sud kako nije sposoban za rad zbog bolesti, zbog čega nije dostavio izvješće, i nije mogao pristupiti na današnje ročište.  </w:t>
      </w:r>
    </w:p>
    <w:p w:rsidRDefault="00F01F71" w:rsidP="00F01F71" w:rsidR="00F01F71">
      <w:pPr>
        <w:spacing w:lineRule="auto" w:line="276"/>
        <w:jc w:val="both"/>
      </w:pPr>
      <w:r w:rsidRPr="006257F5">
        <w:rPr>
          <w:color w:val="FF0000"/>
        </w:rPr>
        <w:t xml:space="preserve">   </w:t>
      </w:r>
    </w:p>
    <w:p w:rsidRDefault="00F01F71" w:rsidP="00F01F71" w:rsidR="00F01F71" w:rsidRPr="007E2BE5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>
        <w:t xml:space="preserve">             </w:t>
      </w:r>
      <w:r w:rsidRPr="007E2BE5">
        <w:tab/>
        <w:t xml:space="preserve"> </w:t>
      </w:r>
    </w:p>
    <w:p w:rsidRDefault="00F01F71" w:rsidP="00F01F71" w:rsidR="00F01F71" w:rsidRPr="007E2BE5">
      <w:pPr>
        <w:ind w:firstLine="708"/>
        <w:jc w:val="both"/>
      </w:pPr>
      <w:r w:rsidRPr="007E2BE5">
        <w:t xml:space="preserve">Stečajni sudac </w:t>
      </w:r>
    </w:p>
    <w:p w:rsidRDefault="00F01F71" w:rsidP="00F01F71" w:rsidR="00F01F71" w:rsidRPr="007E2BE5">
      <w:pPr>
        <w:jc w:val="center"/>
      </w:pPr>
      <w:r w:rsidRPr="007E2BE5">
        <w:t xml:space="preserve">r j e š a v a </w:t>
      </w:r>
    </w:p>
    <w:p w:rsidRDefault="00F01F71" w:rsidP="00F01F71" w:rsidR="00F01F71" w:rsidRPr="007E2BE5">
      <w:pPr>
        <w:jc w:val="center"/>
      </w:pPr>
    </w:p>
    <w:p w:rsidRDefault="00F01F71" w:rsidP="00F01F71" w:rsidR="00F01F71" w:rsidRPr="00050836">
      <w:pPr>
        <w:ind w:firstLine="720"/>
        <w:jc w:val="both"/>
      </w:pPr>
      <w:r>
        <w:t xml:space="preserve">Današnje izvještajno ročište se </w:t>
      </w:r>
      <w:proofErr w:type="spellStart"/>
      <w:r>
        <w:t>prelaže</w:t>
      </w:r>
      <w:proofErr w:type="spellEnd"/>
      <w:r>
        <w:t xml:space="preserve"> za </w:t>
      </w:r>
      <w:r w:rsidR="00EA01EC">
        <w:t>9. ožujka</w:t>
      </w:r>
      <w:r>
        <w:t xml:space="preserve">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</w:t>
      </w:r>
      <w:r w:rsidR="00EA01EC">
        <w:t>3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</w:t>
      </w:r>
      <w:r w:rsidRPr="00050836">
        <w:t>.</w:t>
      </w:r>
    </w:p>
    <w:p w:rsidRDefault="00F01F71" w:rsidP="00F01F71" w:rsidR="00F01F71" w:rsidRPr="006257F5">
      <w:pPr>
        <w:ind w:firstLine="708"/>
        <w:jc w:val="both"/>
        <w:rPr>
          <w:color w:val="FF0000"/>
        </w:rPr>
      </w:pPr>
    </w:p>
    <w:p w:rsidRDefault="00F01F71" w:rsidP="00F01F71" w:rsidR="00F01F71" w:rsidRPr="007E2BE5">
      <w:pPr>
        <w:ind w:firstLine="708"/>
        <w:jc w:val="center"/>
      </w:pPr>
      <w:r w:rsidRPr="007E2BE5">
        <w:t xml:space="preserve">Dovršeno u </w:t>
      </w:r>
      <w:proofErr w:type="spellStart"/>
      <w:r w:rsidR="00EA01EC">
        <w:t>13</w:t>
      </w:r>
      <w:proofErr w:type="spellEnd"/>
      <w:r w:rsidRPr="007E2BE5">
        <w:t>:</w:t>
      </w:r>
      <w:proofErr w:type="spellStart"/>
      <w:r>
        <w:t>20</w:t>
      </w:r>
      <w:proofErr w:type="spellEnd"/>
      <w:r w:rsidRPr="007E2BE5">
        <w:t xml:space="preserve"> sati.</w:t>
      </w:r>
    </w:p>
    <w:p w:rsidRDefault="00EC5781" w:rsidR="00266760" w:rsidRPr="005D492F">
      <w:pPr>
        <w:jc w:val="both"/>
      </w:pPr>
      <w:r w:rsidRPr="005D492F">
        <w:tab/>
      </w:r>
    </w:p>
    <w:p w:rsidRDefault="00266760" w:rsidR="00266760" w:rsidRPr="005D492F">
      <w:pPr>
        <w:jc w:val="both"/>
      </w:pPr>
    </w:p>
    <w:p w:rsidRDefault="007F6894" w:rsidP="007F6894" w:rsidR="007F6894" w:rsidRPr="005D492F">
      <w:pPr>
        <w:jc w:val="both"/>
      </w:pPr>
      <w:bookmarkStart w:name="_MON_1544957662" w:id="1"/>
      <w:bookmarkEnd w:id="1"/>
    </w:p>
    <w:p w:rsidRDefault="007F6894" w:rsidP="007F6894" w:rsidR="007F6894" w:rsidRPr="005D492F">
      <w:pPr>
        <w:jc w:val="both"/>
      </w:pPr>
    </w:p>
    <w:p w:rsidRDefault="007F6894" w:rsidP="007F6894" w:rsidR="007F6894" w:rsidRPr="005D492F">
      <w:pPr>
        <w:jc w:val="both"/>
      </w:pPr>
      <w:r w:rsidRPr="005D492F">
        <w:t>Zapisničar</w:t>
      </w:r>
      <w:r w:rsidRPr="005D492F">
        <w:tab/>
      </w:r>
      <w:r w:rsidRPr="005D492F">
        <w:tab/>
      </w:r>
      <w:r w:rsidRPr="005D492F">
        <w:tab/>
      </w:r>
      <w:r w:rsidRPr="005D492F">
        <w:tab/>
        <w:t>Stečajni sudac</w:t>
      </w:r>
      <w:r w:rsidRPr="005D492F">
        <w:tab/>
      </w:r>
      <w:r w:rsidRPr="005D492F">
        <w:tab/>
      </w:r>
      <w:r w:rsidRPr="005D492F">
        <w:tab/>
      </w:r>
      <w:r w:rsidRPr="005D492F">
        <w:tab/>
        <w:t>Stečajni upravitelj</w:t>
      </w:r>
    </w:p>
    <w:p w:rsidRDefault="007F6894" w:rsidP="007F6894" w:rsidR="007F6894" w:rsidRPr="005D492F">
      <w:pPr>
        <w:jc w:val="both"/>
      </w:pPr>
    </w:p>
    <w:p w:rsidRDefault="007F6894" w:rsidP="007F6894" w:rsidR="007F6894">
      <w:pPr>
        <w:jc w:val="both"/>
      </w:pPr>
      <w:r w:rsidRPr="005D492F">
        <w:t xml:space="preserve">  </w:t>
      </w:r>
    </w:p>
    <w:p w:rsidRDefault="003E27FA" w:rsidP="007F6894" w:rsidR="003E27FA">
      <w:pPr>
        <w:jc w:val="both"/>
      </w:pPr>
    </w:p>
    <w:p w:rsidRDefault="0064759C" w:rsidP="007F6894" w:rsidR="0064759C" w:rsidRPr="005D492F">
      <w:pPr>
        <w:jc w:val="both"/>
      </w:pPr>
    </w:p>
    <w:p w:rsidRDefault="007F6894" w:rsidP="007F6894" w:rsidR="007F6894" w:rsidRPr="005D492F">
      <w:pPr>
        <w:jc w:val="both"/>
      </w:pPr>
      <w:r w:rsidRPr="005D492F">
        <w:t>Vjerovnici</w:t>
      </w:r>
      <w:r w:rsidR="009B27FE">
        <w:tab/>
      </w:r>
      <w:r w:rsidR="009B27FE">
        <w:tab/>
      </w:r>
      <w:r w:rsidR="009B27FE">
        <w:tab/>
      </w:r>
      <w:r w:rsidR="009B27FE">
        <w:tab/>
      </w:r>
      <w:r w:rsidR="009B27FE">
        <w:tab/>
      </w:r>
      <w:r w:rsidR="009B27FE">
        <w:tab/>
      </w:r>
      <w:r w:rsidR="009B27FE">
        <w:tab/>
      </w:r>
      <w:r w:rsidR="009B27FE">
        <w:tab/>
      </w:r>
      <w:r w:rsidR="009B27FE">
        <w:tab/>
        <w:t>Za dužnika</w:t>
      </w:r>
    </w:p>
    <w:sectPr w:rsidR="007F6894" w:rsidRPr="005D492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58E" w:rsidR="00AC358E">
      <w:r>
        <w:separator/>
      </w:r>
    </w:p>
  </w:endnote>
  <w:endnote w:id="0" w:type="continuationSeparator">
    <w:p w:rsidRDefault="00AC358E" w:rsidR="00AC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58E" w:rsidR="00AC358E">
      <w:r>
        <w:separator/>
      </w:r>
    </w:p>
  </w:footnote>
  <w:footnote w:id="0" w:type="continuationSeparator">
    <w:p w:rsidRDefault="00AC358E" w:rsidR="00AC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58E" w:rsidR="00AC35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58E" w:rsidR="00AC35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58E" w:rsidR="00AC358E" w:rsidRPr="008E1024">
    <w:pPr>
      <w:pStyle w:val="Zaglavlje"/>
      <w:framePr w:y="1" w:xAlign="center" w:vAnchor="text" w:hAnchor="margin" w:wrap="around"/>
      <w:rPr>
        <w:rStyle w:val="Brojstranice"/>
      </w:rPr>
    </w:pPr>
    <w:r w:rsidRPr="008E1024">
      <w:rPr>
        <w:rStyle w:val="Brojstranice"/>
      </w:rPr>
      <w:fldChar w:fldCharType="begin"/>
    </w:r>
    <w:r w:rsidRPr="008E1024">
      <w:rPr>
        <w:rStyle w:val="Brojstranice"/>
      </w:rPr>
      <w:instrText xml:space="preserve">PAGE  </w:instrText>
    </w:r>
    <w:r w:rsidRPr="008E1024">
      <w:rPr>
        <w:rStyle w:val="Brojstranice"/>
      </w:rPr>
      <w:fldChar w:fldCharType="separate"/>
    </w:r>
    <w:r w:rsidR="009B27FE">
      <w:rPr>
        <w:rStyle w:val="Brojstranice"/>
        <w:noProof/>
      </w:rPr>
      <w:t>3</w:t>
    </w:r>
    <w:r w:rsidRPr="008E1024">
      <w:rPr>
        <w:rStyle w:val="Brojstranice"/>
      </w:rPr>
      <w:fldChar w:fldCharType="end"/>
    </w:r>
  </w:p>
  <w:p w:rsidRDefault="00AC358E" w:rsidP="00E80D14" w:rsidR="00AC358E" w:rsidRPr="008E1024">
    <w:pPr>
      <w:pStyle w:val="Zaglavlje"/>
      <w:jc w:val="right"/>
    </w:pPr>
    <w:r>
      <w:t>Poslovni broj 1</w:t>
    </w:r>
    <w:r w:rsidRPr="005D492F">
      <w:t xml:space="preserve"> St-</w:t>
    </w:r>
    <w:proofErr w:type="spellStart"/>
    <w:r>
      <w:t>796</w:t>
    </w:r>
    <w:proofErr w:type="spellEnd"/>
    <w:r w:rsidRPr="005D492F">
      <w:t>/</w:t>
    </w:r>
    <w:proofErr w:type="spellStart"/>
    <w:r w:rsidRPr="005D492F">
      <w:t>1</w:t>
    </w:r>
    <w:r>
      <w:t>6</w:t>
    </w:r>
    <w:proofErr w:type="spellEnd"/>
    <w:r>
      <w:t>-</w:t>
    </w:r>
    <w:proofErr w:type="spellStart"/>
    <w:r>
      <w:t>22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E2065"/>
    <w:multiLevelType w:val="singleLevel"/>
    <w:tmpl w:val="5D46DBAE"/>
    <w:lvl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ahoma" w:hAnsi="Tahoma" w:ascii="Tahoma"/>
        <w:snapToGrid/>
        <w:sz w:val="19"/>
        <w:szCs w:val="19"/>
      </w:rPr>
    </w:lvl>
  </w:abstractNum>
  <w:abstractNum w:abstractNumId="1">
    <w:nsid w:val="1B3C0231"/>
    <w:multiLevelType w:val="hybridMultilevel"/>
    <w:tmpl w:val="5D8E9FF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0A0B5A"/>
    <w:multiLevelType w:val="hybridMultilevel"/>
    <w:tmpl w:val="ADBA3600"/>
    <w:lvl w:tplc="091AA028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24F7621"/>
    <w:multiLevelType w:val="hybridMultilevel"/>
    <w:tmpl w:val="953A66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65792BD6"/>
    <w:multiLevelType w:val="hybridMultilevel"/>
    <w:tmpl w:val="C7B28DA2"/>
    <w:lvl w:tplc="719AA920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2B731B2"/>
    <w:multiLevelType w:val="multilevel"/>
    <w:tmpl w:val="4D80823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1"/>
          <w:sz w:val="19"/>
          <w:szCs w:val="19"/>
          <w:u w:val="single"/>
        </w:rPr>
      </w:lvl>
    </w:lvlOverride>
  </w:num>
  <w:num w:numId="10">
    <w:abstractNumId w:val="0"/>
    <w:lvlOverride w:ilvl="0">
      <w:lvl w:ilvl="0">
        <w:numFmt w:val="decimal"/>
        <w:lvlText w:val="%1."/>
        <w:lvlJc w:val="left"/>
        <w:pPr>
          <w:tabs>
            <w:tab w:pos="792" w:val="num"/>
          </w:tabs>
          <w:ind w:hanging="360" w:left="792"/>
        </w:pPr>
        <w:rPr>
          <w:rFonts w:cs="Tahoma" w:hAnsi="Tahoma" w:ascii="Tahoma"/>
          <w:snapToGrid/>
          <w:spacing w:val="4"/>
          <w:sz w:val="19"/>
          <w:szCs w:val="19"/>
          <w:u w:val="single"/>
        </w:rPr>
      </w:lvl>
    </w:lvlOverride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82655"/>
    <w:rsid w:val="00090131"/>
    <w:rsid w:val="00091320"/>
    <w:rsid w:val="00092929"/>
    <w:rsid w:val="000C67FC"/>
    <w:rsid w:val="0010013B"/>
    <w:rsid w:val="00113B4A"/>
    <w:rsid w:val="00152D8F"/>
    <w:rsid w:val="00266760"/>
    <w:rsid w:val="00281DBC"/>
    <w:rsid w:val="00283C56"/>
    <w:rsid w:val="00291E01"/>
    <w:rsid w:val="002950F3"/>
    <w:rsid w:val="00334474"/>
    <w:rsid w:val="0036243A"/>
    <w:rsid w:val="003C08BF"/>
    <w:rsid w:val="003D3AD2"/>
    <w:rsid w:val="003E27FA"/>
    <w:rsid w:val="00485835"/>
    <w:rsid w:val="004D7978"/>
    <w:rsid w:val="004E1D3C"/>
    <w:rsid w:val="00501B1A"/>
    <w:rsid w:val="00517942"/>
    <w:rsid w:val="00524E65"/>
    <w:rsid w:val="0052616B"/>
    <w:rsid w:val="005523F9"/>
    <w:rsid w:val="00586955"/>
    <w:rsid w:val="005A5161"/>
    <w:rsid w:val="005D492F"/>
    <w:rsid w:val="00610A45"/>
    <w:rsid w:val="0064759C"/>
    <w:rsid w:val="00651691"/>
    <w:rsid w:val="00685E0B"/>
    <w:rsid w:val="006E4E35"/>
    <w:rsid w:val="00707389"/>
    <w:rsid w:val="00756B03"/>
    <w:rsid w:val="00763FC5"/>
    <w:rsid w:val="007702DD"/>
    <w:rsid w:val="007877EB"/>
    <w:rsid w:val="007F6894"/>
    <w:rsid w:val="00840406"/>
    <w:rsid w:val="00852616"/>
    <w:rsid w:val="008E1024"/>
    <w:rsid w:val="008E363D"/>
    <w:rsid w:val="00953B8F"/>
    <w:rsid w:val="009B27FE"/>
    <w:rsid w:val="009C668C"/>
    <w:rsid w:val="00A0537E"/>
    <w:rsid w:val="00A12304"/>
    <w:rsid w:val="00A15D6C"/>
    <w:rsid w:val="00A22283"/>
    <w:rsid w:val="00A42B84"/>
    <w:rsid w:val="00A73544"/>
    <w:rsid w:val="00A9106A"/>
    <w:rsid w:val="00AC358E"/>
    <w:rsid w:val="00B75056"/>
    <w:rsid w:val="00C108D4"/>
    <w:rsid w:val="00CF4DD8"/>
    <w:rsid w:val="00D27295"/>
    <w:rsid w:val="00D2775E"/>
    <w:rsid w:val="00D32A79"/>
    <w:rsid w:val="00D42C0B"/>
    <w:rsid w:val="00DB031A"/>
    <w:rsid w:val="00DF4413"/>
    <w:rsid w:val="00DF656D"/>
    <w:rsid w:val="00E52283"/>
    <w:rsid w:val="00E80D14"/>
    <w:rsid w:val="00E87BF0"/>
    <w:rsid w:val="00EA01EC"/>
    <w:rsid w:val="00EA4BD4"/>
    <w:rsid w:val="00EB16BB"/>
    <w:rsid w:val="00EB4BF2"/>
    <w:rsid w:val="00EC5781"/>
    <w:rsid w:val="00EE43F6"/>
    <w:rsid w:val="00F01F71"/>
    <w:rsid w:val="00F0367C"/>
    <w:rsid w:val="00F95904"/>
    <w:rsid w:val="00FB4C55"/>
    <w:rsid w:val="00FD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22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0D14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2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22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0D14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113B4A"/>
  </w:style>
  <w:style w:styleId="Hiperveza" w:type="character">
    <w:name w:val="Hyperlink"/>
    <w:basedOn w:val="Zadanifontodlomka"/>
    <w:rsid w:val="00A053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2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25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9388071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048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836642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0150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47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1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500335">
          <w:marLeft w:val="0"/>
          <w:marRight w:val="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0666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664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6079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veljače 2017.</izvorni_sadrzaj>
    <derivirana_varijabla naziv="DomainObject.PlaniraniZavrsetakDatum_1">9. veljače 2017.</derivirana_varijabla>
  </DomainObject.PlaniraniZavrsetakDatum>
  <DomainObject.PlaniraniPocetakDatum>
    <izvorni_sadrzaj>9. veljače 2017.</izvorni_sadrzaj>
    <derivirana_varijabla naziv="DomainObject.PlaniraniPocetakDatum_1">9.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118</properties:Words>
  <properties:Characters>647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2017-02-09T12:02:00Z</dcterms:created>
  <dc:creator>drabar</dc:creator>
  <cp:lastModifiedBy>Lorena Paris Aničić</cp:lastModifiedBy>
  <cp:lastPrinted>2009-09-04T13:12:00Z</cp:lastPrinted>
  <dcterms:modified xmlns:xsi="http://www.w3.org/2001/XMLSchema-instance" xsi:type="dcterms:W3CDTF">2017-02-09T12:16:00Z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