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f6bb57f" w14:paraId="f6bb57f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8800D5">
        <w:rPr>
          <w:rFonts w:hAnsi="Times New Roman" w:ascii="Times New Roman"/>
          <w:sz w:val="24"/>
        </w:rPr>
        <w:t>1275/13</w:t>
      </w:r>
      <w:r w:rsidR="00D17F8D">
        <w:rPr>
          <w:rFonts w:hAnsi="Times New Roman" w:ascii="Times New Roman"/>
          <w:sz w:val="24"/>
        </w:rPr>
        <w:t>-69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8800D5" w:rsidRPr="008800D5">
        <w:rPr>
          <w:rFonts w:hAnsi="Times New Roman" w:ascii="Times New Roman"/>
          <w:sz w:val="24"/>
        </w:rPr>
        <w:t>VALLUM PROJEKT d.o.o. u stečaju, Zagreb, Preradovićeva 30, OIB: 61601589782</w:t>
      </w:r>
      <w:r w:rsidR="00B52E24">
        <w:rPr>
          <w:rFonts w:hAnsi="Times New Roman" w:ascii="Times New Roman"/>
          <w:sz w:val="24"/>
        </w:rPr>
        <w:t xml:space="preserve">, 5. ožujka </w:t>
      </w:r>
      <w:r w:rsidR="006F26F0" w:rsidRPr="006F26F0">
        <w:rPr>
          <w:rFonts w:hAnsi="Times New Roman" w:ascii="Times New Roman"/>
          <w:sz w:val="24"/>
        </w:rPr>
        <w:t>201</w:t>
      </w:r>
      <w:r w:rsidR="00B52E24">
        <w:rPr>
          <w:rFonts w:hAnsi="Times New Roman" w:ascii="Times New Roman"/>
          <w:sz w:val="24"/>
        </w:rPr>
        <w:t>8</w:t>
      </w:r>
      <w:r w:rsidR="006F26F0" w:rsidRPr="006F26F0">
        <w:rPr>
          <w:rFonts w:hAnsi="Times New Roman" w:ascii="Times New Roman"/>
          <w:sz w:val="24"/>
        </w:rPr>
        <w:t>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52511F" w:rsidR="0052511F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Određuje se </w:t>
      </w:r>
      <w:r w:rsidR="006E1E9D" w:rsidRPr="00C00867">
        <w:rPr>
          <w:rFonts w:cs="Tahoma" w:hAnsi="Times New Roman" w:ascii="Times New Roman"/>
          <w:b/>
          <w:sz w:val="24"/>
        </w:rPr>
        <w:t>1</w:t>
      </w:r>
      <w:r w:rsidRPr="00C00867">
        <w:rPr>
          <w:rFonts w:cs="Tahoma" w:hAnsi="Times New Roman" w:ascii="Times New Roman"/>
          <w:b/>
          <w:sz w:val="24"/>
        </w:rPr>
        <w:t>. javna dražba</w:t>
      </w:r>
      <w:r w:rsidRPr="00C00867">
        <w:rPr>
          <w:rFonts w:cs="Tahoma" w:hAnsi="Times New Roman" w:ascii="Times New Roman"/>
          <w:sz w:val="24"/>
        </w:rPr>
        <w:t xml:space="preserve"> radi prodaje nekretnin</w:t>
      </w:r>
      <w:r w:rsidR="00B52E24">
        <w:rPr>
          <w:rFonts w:cs="Tahoma" w:hAnsi="Times New Roman" w:ascii="Times New Roman"/>
          <w:sz w:val="24"/>
        </w:rPr>
        <w:t>a</w:t>
      </w:r>
      <w:r w:rsidRPr="00C00867">
        <w:rPr>
          <w:rFonts w:cs="Tahoma" w:hAnsi="Times New Roman" w:ascii="Times New Roman"/>
          <w:sz w:val="24"/>
        </w:rPr>
        <w:t xml:space="preserve"> stečajnog dužnika</w:t>
      </w:r>
      <w:r w:rsidR="0052511F" w:rsidRPr="00C00867">
        <w:rPr>
          <w:rFonts w:cs="Tahoma" w:hAnsi="Times New Roman" w:ascii="Times New Roman"/>
          <w:sz w:val="24"/>
        </w:rPr>
        <w:t xml:space="preserve"> upisan</w:t>
      </w:r>
      <w:r w:rsidR="00B52E24">
        <w:rPr>
          <w:rFonts w:cs="Tahoma" w:hAnsi="Times New Roman" w:ascii="Times New Roman"/>
          <w:sz w:val="24"/>
        </w:rPr>
        <w:t>ih</w:t>
      </w:r>
      <w:r w:rsidR="0052511F" w:rsidRPr="00C00867">
        <w:rPr>
          <w:rFonts w:cs="Tahoma" w:hAnsi="Times New Roman" w:ascii="Times New Roman"/>
          <w:sz w:val="24"/>
        </w:rPr>
        <w:t xml:space="preserve"> u</w:t>
      </w:r>
      <w:r w:rsidR="00B52E24">
        <w:rPr>
          <w:rFonts w:cs="Tahoma" w:hAnsi="Times New Roman" w:ascii="Times New Roman"/>
          <w:sz w:val="24"/>
        </w:rPr>
        <w:t xml:space="preserve"> k.o. Remete</w:t>
      </w:r>
      <w:r w:rsidR="0052511F" w:rsidRPr="00C00867">
        <w:rPr>
          <w:rFonts w:cs="Tahoma" w:hAnsi="Times New Roman" w:ascii="Times New Roman"/>
          <w:sz w:val="24"/>
        </w:rPr>
        <w:t xml:space="preserve"> </w:t>
      </w:r>
      <w:r w:rsidR="00B52E24">
        <w:rPr>
          <w:rFonts w:cs="Tahoma" w:hAnsi="Times New Roman" w:ascii="Times New Roman"/>
          <w:sz w:val="24"/>
        </w:rPr>
        <w:t>i to:</w:t>
      </w:r>
    </w:p>
    <w:p w:rsidRDefault="00B52E24" w:rsidP="00B52E24" w:rsidR="00B52E24">
      <w:pPr>
        <w:rPr>
          <w:rFonts w:cs="Tahoma" w:hAnsi="Times New Roman" w:ascii="Times New Roman"/>
          <w:sz w:val="24"/>
        </w:rPr>
      </w:pPr>
    </w:p>
    <w:p w:rsidRDefault="00B52E24" w:rsidP="00B52E24" w:rsidR="00B52E24">
      <w:pPr>
        <w:ind w:left="720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A/ zk. ul. 276, čkbr.</w:t>
      </w:r>
      <w:r w:rsidR="009C28EF">
        <w:rPr>
          <w:rFonts w:cs="Tahoma" w:hAnsi="Times New Roman" w:ascii="Times New Roman"/>
          <w:sz w:val="24"/>
        </w:rPr>
        <w:t xml:space="preserve"> 3526/2, oranica Kvintička od 49 m2, čkbr. 3526/6, oranica Kvintička od </w:t>
      </w:r>
      <w:r>
        <w:rPr>
          <w:rFonts w:cs="Tahoma" w:hAnsi="Times New Roman" w:ascii="Times New Roman"/>
          <w:sz w:val="24"/>
        </w:rPr>
        <w:t xml:space="preserve"> </w:t>
      </w:r>
      <w:r w:rsidR="009C28EF">
        <w:rPr>
          <w:rFonts w:cs="Tahoma" w:hAnsi="Times New Roman" w:ascii="Times New Roman"/>
          <w:sz w:val="24"/>
        </w:rPr>
        <w:t>32 m2</w:t>
      </w:r>
      <w:r w:rsidR="00731535">
        <w:rPr>
          <w:rFonts w:cs="Tahoma" w:hAnsi="Times New Roman" w:ascii="Times New Roman"/>
          <w:sz w:val="24"/>
        </w:rPr>
        <w:t>, čkbr. 3526/7, oranica Kvintička od 35 m2 i čkbr. 3526/8, oranica Kvintička od 41 m2;</w:t>
      </w:r>
    </w:p>
    <w:p w:rsidRDefault="00731535" w:rsidP="00B52E24" w:rsidR="00731535">
      <w:pPr>
        <w:ind w:left="720"/>
        <w:rPr>
          <w:rFonts w:cs="Tahoma" w:hAnsi="Times New Roman" w:ascii="Times New Roman"/>
          <w:sz w:val="24"/>
        </w:rPr>
      </w:pPr>
    </w:p>
    <w:p w:rsidRDefault="00731535" w:rsidP="00B52E24" w:rsidR="00731535">
      <w:pPr>
        <w:ind w:left="720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B/ zk. ul. 7074, čkbr. 3527/1, oranica Kvintička od 657 m2, čkbr.</w:t>
      </w:r>
      <w:r w:rsidR="00D96E41">
        <w:rPr>
          <w:rFonts w:cs="Tahoma" w:hAnsi="Times New Roman" w:ascii="Times New Roman"/>
          <w:sz w:val="24"/>
        </w:rPr>
        <w:t xml:space="preserve"> </w:t>
      </w:r>
      <w:r w:rsidR="004E711B">
        <w:rPr>
          <w:rFonts w:cs="Tahoma" w:hAnsi="Times New Roman" w:ascii="Times New Roman"/>
          <w:sz w:val="24"/>
        </w:rPr>
        <w:t>3527/7, oranica Kvintička od  700 m2, čkbr. 3527/8, oranica Kvintička od 654 m2, čkbr. 3527/9, oranica Kvintička od 650 m2 i čkbr. 3527/10, oranica Kvintička od 653 m2.</w:t>
      </w:r>
    </w:p>
    <w:p w:rsidRDefault="00C00867" w:rsidP="00C00867" w:rsidR="00C00867" w:rsidRPr="00C00867">
      <w:pPr>
        <w:ind w:left="567"/>
        <w:rPr>
          <w:rFonts w:cs="Tahoma" w:hAnsi="Times New Roman" w:ascii="Times New Roman"/>
          <w:sz w:val="24"/>
        </w:rPr>
      </w:pPr>
    </w:p>
    <w:p w:rsidRDefault="0052511F" w:rsidP="00310AAD" w:rsidR="00723F85" w:rsidRPr="00723F85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Vrijednost nekretnine </w:t>
      </w:r>
      <w:r w:rsidR="004E711B">
        <w:rPr>
          <w:rFonts w:cs="Tahoma" w:hAnsi="Times New Roman" w:ascii="Times New Roman"/>
          <w:sz w:val="24"/>
        </w:rPr>
        <w:t xml:space="preserve">pod I.A/ utvrđuje se u iznosu od </w:t>
      </w:r>
      <w:r w:rsidR="00723F85" w:rsidRPr="00517F1D">
        <w:rPr>
          <w:rFonts w:cs="Tahoma" w:hAnsi="Times New Roman" w:ascii="Times New Roman"/>
          <w:b/>
          <w:sz w:val="24"/>
        </w:rPr>
        <w:t>172.700</w:t>
      </w:r>
      <w:r w:rsidRPr="0052511F">
        <w:rPr>
          <w:rFonts w:cs="Tahoma" w:hAnsi="Times New Roman" w:ascii="Times New Roman"/>
          <w:b/>
          <w:sz w:val="24"/>
        </w:rPr>
        <w:t xml:space="preserve"> kuna</w:t>
      </w:r>
      <w:r w:rsidR="007125E3">
        <w:rPr>
          <w:rFonts w:cs="Tahoma" w:hAnsi="Times New Roman" w:ascii="Times New Roman"/>
          <w:b/>
          <w:sz w:val="24"/>
        </w:rPr>
        <w:t>.</w:t>
      </w:r>
    </w:p>
    <w:p w:rsidRDefault="00723F85" w:rsidP="00310AAD" w:rsidR="0052511F" w:rsidRPr="007125E3">
      <w:pPr>
        <w:numPr>
          <w:ilvl w:val="0"/>
          <w:numId w:val="6"/>
        </w:numPr>
        <w:rPr>
          <w:rFonts w:cs="Tahoma" w:hAnsi="Times New Roman" w:ascii="Times New Roman"/>
          <w:b/>
          <w:sz w:val="24"/>
        </w:rPr>
      </w:pPr>
      <w:r>
        <w:rPr>
          <w:rFonts w:cs="Tahoma" w:hAnsi="Times New Roman" w:ascii="Times New Roman"/>
          <w:sz w:val="24"/>
        </w:rPr>
        <w:t xml:space="preserve">Vrijednost nekretnine pod I.B/ utvrđuje se u iznosu od </w:t>
      </w:r>
      <w:r w:rsidRPr="00517F1D">
        <w:rPr>
          <w:rFonts w:cs="Tahoma" w:hAnsi="Times New Roman" w:ascii="Times New Roman"/>
          <w:b/>
          <w:sz w:val="24"/>
        </w:rPr>
        <w:t>3.</w:t>
      </w:r>
      <w:r w:rsidR="00517F1D" w:rsidRPr="00517F1D">
        <w:rPr>
          <w:rFonts w:cs="Tahoma" w:hAnsi="Times New Roman" w:ascii="Times New Roman"/>
          <w:b/>
          <w:sz w:val="24"/>
        </w:rPr>
        <w:t>645.400,00</w:t>
      </w:r>
      <w:r w:rsidR="00517F1D">
        <w:rPr>
          <w:rFonts w:cs="Tahoma" w:hAnsi="Times New Roman" w:ascii="Times New Roman"/>
          <w:sz w:val="24"/>
        </w:rPr>
        <w:t xml:space="preserve"> </w:t>
      </w:r>
      <w:r w:rsidR="00517F1D" w:rsidRPr="007125E3">
        <w:rPr>
          <w:rFonts w:cs="Tahoma" w:hAnsi="Times New Roman" w:ascii="Times New Roman"/>
          <w:b/>
          <w:sz w:val="24"/>
        </w:rPr>
        <w:t>kuna.</w:t>
      </w:r>
    </w:p>
    <w:p w:rsidRDefault="0052511F" w:rsidP="0052511F" w:rsidR="0052511F" w:rsidRPr="0052511F">
      <w:pPr>
        <w:ind w:left="567"/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517F1D">
        <w:rPr>
          <w:rFonts w:hAnsi="Times New Roman" w:ascii="Times New Roman"/>
          <w:sz w:val="24"/>
        </w:rPr>
        <w:t>e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517F1D">
        <w:rPr>
          <w:rFonts w:hAnsi="Times New Roman" w:ascii="Times New Roman"/>
          <w:sz w:val="24"/>
        </w:rPr>
        <w:t>u pojedinačno,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</w:t>
      </w:r>
      <w:r w:rsidR="00517F1D">
        <w:rPr>
          <w:rFonts w:cs="Tahoma" w:hAnsi="Times New Roman" w:ascii="Times New Roman"/>
          <w:sz w:val="24"/>
        </w:rPr>
        <w:t>,</w:t>
      </w:r>
      <w:r w:rsidR="00310AAD" w:rsidRPr="00AA0757">
        <w:rPr>
          <w:rFonts w:cs="Tahoma" w:hAnsi="Times New Roman" w:ascii="Times New Roman"/>
          <w:sz w:val="24"/>
        </w:rPr>
        <w:t xml:space="preserve">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517F1D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11. travnja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>
        <w:rPr>
          <w:rFonts w:cs="Tahoma" w:hAnsi="Times New Roman" w:ascii="Times New Roman"/>
          <w:b/>
          <w:sz w:val="24"/>
          <w:u w:val="single"/>
        </w:rPr>
        <w:t>8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>
        <w:rPr>
          <w:rFonts w:cs="Tahoma" w:hAnsi="Times New Roman" w:ascii="Times New Roman"/>
          <w:b/>
          <w:sz w:val="24"/>
          <w:u w:val="single"/>
        </w:rPr>
        <w:t>10,45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517F1D">
        <w:rPr>
          <w:rFonts w:cs="Tahoma" w:hAnsi="Times New Roman" w:ascii="Times New Roman"/>
          <w:sz w:val="24"/>
        </w:rPr>
        <w:t>100</w:t>
      </w:r>
      <w:r w:rsidR="0052511F">
        <w:rPr>
          <w:rFonts w:cs="Tahoma" w:hAnsi="Times New Roman" w:ascii="Times New Roman"/>
          <w:sz w:val="24"/>
        </w:rPr>
        <w:t xml:space="preserve"> (</w:t>
      </w:r>
      <w:r w:rsidR="00517F1D">
        <w:rPr>
          <w:rFonts w:cs="Tahoma" w:hAnsi="Times New Roman" w:ascii="Times New Roman"/>
          <w:sz w:val="24"/>
        </w:rPr>
        <w:t>Velika</w:t>
      </w:r>
      <w:r w:rsidR="0052511F">
        <w:rPr>
          <w:rFonts w:cs="Tahoma" w:hAnsi="Times New Roman" w:ascii="Times New Roman"/>
          <w:sz w:val="24"/>
        </w:rPr>
        <w:t xml:space="preserve"> dvorana)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517F1D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517F1D">
        <w:rPr>
          <w:rFonts w:cs="Tahoma" w:hAnsi="Times New Roman" w:ascii="Times New Roman"/>
          <w:sz w:val="24"/>
        </w:rPr>
        <w:t>gu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kako je </w:t>
      </w:r>
      <w:r w:rsidR="00F264CB">
        <w:rPr>
          <w:rFonts w:cs="Tahoma" w:hAnsi="Times New Roman" w:ascii="Times New Roman"/>
          <w:sz w:val="24"/>
        </w:rPr>
        <w:t xml:space="preserve">utvrđena </w:t>
      </w:r>
      <w:r w:rsidR="00E911F7" w:rsidRPr="00AA0757">
        <w:rPr>
          <w:rFonts w:cs="Tahoma" w:hAnsi="Times New Roman" w:ascii="Times New Roman"/>
          <w:sz w:val="24"/>
        </w:rPr>
        <w:t>u toč. I</w:t>
      </w:r>
      <w:r w:rsidR="0052511F">
        <w:rPr>
          <w:rFonts w:cs="Tahoma" w:hAnsi="Times New Roman" w:ascii="Times New Roman"/>
          <w:sz w:val="24"/>
        </w:rPr>
        <w:t>I</w:t>
      </w:r>
      <w:r w:rsidR="00E911F7" w:rsidRPr="00AA0757">
        <w:rPr>
          <w:rFonts w:cs="Tahoma" w:hAnsi="Times New Roman" w:ascii="Times New Roman"/>
          <w:sz w:val="24"/>
        </w:rPr>
        <w:t xml:space="preserve">. </w:t>
      </w:r>
      <w:r w:rsidR="00517F1D">
        <w:rPr>
          <w:rFonts w:cs="Tahoma" w:hAnsi="Times New Roman" w:ascii="Times New Roman"/>
          <w:sz w:val="24"/>
        </w:rPr>
        <w:t xml:space="preserve">odnosno III. </w:t>
      </w:r>
      <w:r w:rsidR="0052511F">
        <w:rPr>
          <w:rFonts w:cs="Tahoma" w:hAnsi="Times New Roman" w:ascii="Times New Roman"/>
          <w:sz w:val="24"/>
        </w:rPr>
        <w:t xml:space="preserve">ovog </w:t>
      </w:r>
      <w:r w:rsidR="00E911F7" w:rsidRPr="00AA0757">
        <w:rPr>
          <w:rFonts w:cs="Tahoma" w:hAnsi="Times New Roman" w:ascii="Times New Roman"/>
          <w:sz w:val="24"/>
        </w:rPr>
        <w:t>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BF4138">
        <w:rPr>
          <w:rFonts w:cs="Tahoma" w:hAnsi="Times New Roman" w:ascii="Times New Roman"/>
          <w:b/>
          <w:sz w:val="24"/>
        </w:rPr>
        <w:t>2</w:t>
      </w:r>
      <w:r w:rsidR="007125E3" w:rsidRPr="007125E3">
        <w:rPr>
          <w:rFonts w:cs="Tahoma" w:hAnsi="Times New Roman" w:ascii="Times New Roman"/>
          <w:b/>
          <w:sz w:val="24"/>
        </w:rPr>
        <w:t>0</w:t>
      </w:r>
      <w:r w:rsidR="0052511F" w:rsidRPr="007125E3">
        <w:rPr>
          <w:rFonts w:cs="Tahoma" w:hAnsi="Times New Roman" w:ascii="Times New Roman"/>
          <w:b/>
          <w:sz w:val="24"/>
        </w:rPr>
        <w:t>.</w:t>
      </w:r>
      <w:r w:rsidR="0052511F" w:rsidRPr="0052511F">
        <w:rPr>
          <w:rFonts w:cs="Tahoma" w:hAnsi="Times New Roman" w:ascii="Times New Roman"/>
          <w:b/>
          <w:sz w:val="24"/>
        </w:rPr>
        <w:t>000,00 kuna</w:t>
      </w:r>
      <w:r w:rsidR="007125E3">
        <w:rPr>
          <w:rFonts w:cs="Tahoma" w:hAnsi="Times New Roman" w:ascii="Times New Roman"/>
          <w:sz w:val="24"/>
        </w:rPr>
        <w:t>, za svaku nekretninu za koju želi sudjelovati u dražbi.</w:t>
      </w:r>
      <w:r w:rsidR="0052511F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BF4138">
        <w:rPr>
          <w:rFonts w:cs="Tahoma" w:hAnsi="Times New Roman" w:ascii="Times New Roman"/>
          <w:sz w:val="24"/>
        </w:rPr>
        <w:t xml:space="preserve"> 1275-13</w:t>
      </w:r>
      <w:r w:rsidR="0052511F">
        <w:rPr>
          <w:rFonts w:cs="Tahoma" w:hAnsi="Times New Roman" w:ascii="Times New Roman"/>
          <w:sz w:val="24"/>
        </w:rPr>
        <w:t>,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St-</w:t>
      </w:r>
      <w:r w:rsidR="00BF4138">
        <w:rPr>
          <w:rFonts w:cs="Tahoma" w:hAnsi="Times New Roman" w:ascii="Times New Roman"/>
          <w:sz w:val="24"/>
        </w:rPr>
        <w:t>1275/13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</w:t>
      </w:r>
      <w:r w:rsidR="00BF4138">
        <w:rPr>
          <w:rFonts w:cs="Tahoma" w:hAnsi="Times New Roman" w:ascii="Times New Roman"/>
          <w:sz w:val="24"/>
        </w:rPr>
        <w:t xml:space="preserve">depozitni </w:t>
      </w:r>
      <w:r w:rsidR="00465F0E">
        <w:rPr>
          <w:rFonts w:cs="Tahoma" w:hAnsi="Times New Roman" w:ascii="Times New Roman"/>
          <w:sz w:val="24"/>
        </w:rPr>
        <w:t xml:space="preserve">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</w:t>
      </w:r>
      <w:r w:rsidR="00BF4138">
        <w:rPr>
          <w:rFonts w:cs="Tahoma" w:hAnsi="Times New Roman" w:ascii="Times New Roman"/>
          <w:sz w:val="24"/>
        </w:rPr>
        <w:t>pravomoćnosti rješenja o dosudi.</w:t>
      </w:r>
      <w:r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 xml:space="preserve">u prethodnom dogovoru sa stečajnim upraviteljem </w:t>
      </w:r>
      <w:r w:rsidR="008C37EC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 xml:space="preserve">na broj telefona:  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</w:t>
      </w:r>
      <w:r w:rsidR="00BF4138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upravitelj</w:t>
      </w:r>
      <w:r w:rsidR="00BF4138">
        <w:rPr>
          <w:rFonts w:cs="Tahoma" w:hAnsi="Times New Roman" w:ascii="Times New Roman"/>
          <w:sz w:val="24"/>
        </w:rPr>
        <w:t>ica</w:t>
      </w:r>
      <w:r w:rsidRPr="00AA0757">
        <w:rPr>
          <w:rFonts w:cs="Tahoma" w:hAnsi="Times New Roman" w:ascii="Times New Roman"/>
          <w:sz w:val="24"/>
        </w:rPr>
        <w:t xml:space="preserve"> se upućuje da isti dostavi Hrvatskoj go</w:t>
      </w:r>
      <w:r w:rsidR="00BF4138">
        <w:rPr>
          <w:rFonts w:cs="Tahoma" w:hAnsi="Times New Roman" w:ascii="Times New Roman"/>
          <w:sz w:val="24"/>
        </w:rPr>
        <w:t>s</w:t>
      </w:r>
      <w:r w:rsidRPr="00AA0757">
        <w:rPr>
          <w:rFonts w:cs="Tahoma" w:hAnsi="Times New Roman" w:ascii="Times New Roman"/>
          <w:sz w:val="24"/>
        </w:rPr>
        <w:t>podarskoj komori radi uvođenja u Očevidnik nekretnina i pokretnina sukladno članku 158</w:t>
      </w:r>
      <w:r w:rsidR="008C37EC">
        <w:rPr>
          <w:rFonts w:cs="Tahoma" w:hAnsi="Times New Roman" w:ascii="Times New Roman"/>
          <w:sz w:val="24"/>
        </w:rPr>
        <w:t xml:space="preserve">. stavak  4. Stečajnog zakona </w:t>
      </w:r>
      <w:r w:rsidR="008C37EC" w:rsidRPr="008C37EC">
        <w:rPr>
          <w:rFonts w:cs="Tahoma" w:hAnsi="Times New Roman" w:ascii="Times New Roman"/>
          <w:sz w:val="24"/>
        </w:rPr>
        <w:t xml:space="preserve">koje se prodaju u ovršnom i stečajnom postupku kao i Sudačkoj mreži </w:t>
      </w:r>
      <w:r w:rsidR="00F32355" w:rsidRPr="00F32355">
        <w:rPr>
          <w:rFonts w:cs="Tahoma" w:hAnsi="Times New Roman" w:ascii="Times New Roman"/>
          <w:sz w:val="24"/>
        </w:rPr>
        <w:t>(</w:t>
      </w:r>
      <w:hyperlink r:id="rId11" w:history="true">
        <w:r w:rsidR="00F32355" w:rsidRPr="00F32355">
          <w:rPr>
            <w:rStyle w:val="Hiperveza"/>
            <w:rFonts w:cs="Tahoma" w:hAnsi="Times New Roman" w:ascii="Times New Roman"/>
            <w:color w:val="auto"/>
            <w:sz w:val="24"/>
            <w:u w:val="none"/>
          </w:rPr>
          <w:t>www.sudacka-mreza.hr</w:t>
        </w:r>
      </w:hyperlink>
      <w:r w:rsidR="00F32355">
        <w:rPr>
          <w:rFonts w:cs="Tahoma" w:hAnsi="Times New Roman" w:ascii="Times New Roman"/>
          <w:sz w:val="24"/>
        </w:rPr>
        <w:t>)</w:t>
      </w:r>
      <w:r w:rsidR="00B81603">
        <w:rPr>
          <w:rFonts w:cs="Tahoma" w:hAnsi="Times New Roman" w:ascii="Times New Roman"/>
          <w:sz w:val="24"/>
        </w:rPr>
        <w:t>,</w:t>
      </w:r>
      <w:r w:rsidR="00F32355">
        <w:rPr>
          <w:rFonts w:cs="Tahoma" w:hAnsi="Times New Roman" w:ascii="Times New Roman"/>
          <w:sz w:val="24"/>
        </w:rPr>
        <w:t xml:space="preserve"> </w:t>
      </w:r>
      <w:r w:rsidR="008C37EC" w:rsidRPr="008C37EC">
        <w:rPr>
          <w:rFonts w:cs="Tahoma" w:hAnsi="Times New Roman" w:ascii="Times New Roman"/>
          <w:sz w:val="24"/>
        </w:rPr>
        <w:t>radi objave na njihovim mrežnim stranicama</w:t>
      </w:r>
      <w:r w:rsidR="008C37EC">
        <w:rPr>
          <w:rFonts w:cs="Tahoma" w:hAnsi="Times New Roman" w:ascii="Times New Roman"/>
          <w:sz w:val="24"/>
        </w:rPr>
        <w:t>.</w:t>
      </w:r>
      <w:r w:rsidR="008C37EC" w:rsidRPr="008C37EC">
        <w:rPr>
          <w:rFonts w:cs="Tahoma" w:hAnsi="Times New Roman" w:ascii="Times New Roman"/>
          <w:sz w:val="24"/>
        </w:rPr>
        <w:t xml:space="preserve">              </w:t>
      </w:r>
      <w:r w:rsidRPr="00AA0757">
        <w:rPr>
          <w:rFonts w:cs="Tahoma" w:hAnsi="Times New Roman" w:ascii="Times New Roman"/>
          <w:sz w:val="24"/>
        </w:rPr>
        <w:t xml:space="preserve">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B05C64">
        <w:rPr>
          <w:rFonts w:cs="Tahoma" w:hAnsi="Times New Roman" w:ascii="Times New Roman"/>
          <w:sz w:val="24"/>
        </w:rPr>
        <w:t xml:space="preserve"> </w:t>
      </w:r>
      <w:r w:rsidR="00B81603">
        <w:rPr>
          <w:rFonts w:cs="Tahoma" w:hAnsi="Times New Roman" w:ascii="Times New Roman"/>
          <w:sz w:val="24"/>
        </w:rPr>
        <w:t xml:space="preserve">5. ožujka </w:t>
      </w:r>
      <w:r w:rsidR="00B05C64">
        <w:rPr>
          <w:rFonts w:cs="Tahoma" w:hAnsi="Times New Roman" w:ascii="Times New Roman"/>
          <w:sz w:val="24"/>
        </w:rPr>
        <w:t>201</w:t>
      </w:r>
      <w:r w:rsidR="00B81603">
        <w:rPr>
          <w:rFonts w:cs="Tahoma" w:hAnsi="Times New Roman" w:ascii="Times New Roman"/>
          <w:sz w:val="24"/>
        </w:rPr>
        <w:t>8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E818BE">
        <w:rPr>
          <w:rFonts w:cs="Tahoma" w:hAnsi="Times New Roman" w:ascii="Times New Roman"/>
          <w:sz w:val="24"/>
        </w:rPr>
        <w:t xml:space="preserve">      </w:t>
      </w:r>
      <w:r w:rsidR="00B81603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E818BE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E818BE" w:rsidP="00310AAD" w:rsidR="00E818BE">
      <w:pPr>
        <w:rPr>
          <w:rFonts w:cs="Tahoma" w:hAnsi="Times New Roman" w:ascii="Times New Roman"/>
          <w:sz w:val="24"/>
        </w:rPr>
      </w:pPr>
    </w:p>
    <w:p w:rsidRDefault="00E818BE" w:rsidP="00310AAD" w:rsidR="00E818BE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 xml:space="preserve">Za točnost otpravka ovlašteni službenik </w:t>
      </w:r>
    </w:p>
    <w:p w:rsidRDefault="00E818BE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E818BE">
      <w:pPr>
        <w:rPr>
          <w:rFonts w:cs="Tahoma" w:hAnsi="Times New Roman" w:ascii="Times New Roman"/>
          <w:color w:themeColor="background1" w:val="FFFFFF"/>
          <w:sz w:val="24"/>
        </w:rPr>
      </w:pPr>
      <w:r w:rsidRPr="00E818BE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B81603" w:rsidP="00B81603" w:rsidR="00B81603" w:rsidRPr="00E818BE">
      <w:pPr>
        <w:rPr>
          <w:rFonts w:cs="Tahoma" w:hAnsi="Times New Roman" w:ascii="Times New Roman"/>
          <w:color w:themeColor="background1" w:val="FFFFFF"/>
          <w:sz w:val="24"/>
        </w:rPr>
      </w:pPr>
      <w:r w:rsidRPr="00E818BE">
        <w:rPr>
          <w:rFonts w:cs="Tahoma" w:hAnsi="Times New Roman" w:ascii="Times New Roman"/>
          <w:color w:themeColor="background1" w:val="FFFFFF"/>
          <w:sz w:val="24"/>
        </w:rPr>
        <w:t>1. Stečajnoj upraviteljici, osobno</w:t>
      </w:r>
    </w:p>
    <w:p w:rsidRDefault="00B81603" w:rsidP="00B81603" w:rsidR="00B81603" w:rsidRPr="00E818BE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E818BE">
        <w:rPr>
          <w:rFonts w:cs="Tahoma" w:hAnsi="Times New Roman" w:ascii="Times New Roman"/>
          <w:color w:themeColor="background1" w:val="FFFFFF"/>
          <w:sz w:val="24"/>
        </w:rPr>
        <w:t xml:space="preserve">   </w:t>
      </w:r>
      <w:r w:rsidRPr="00E818BE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B81603" w:rsidP="00B81603" w:rsidR="00B81603" w:rsidRPr="00E818BE">
      <w:pPr>
        <w:rPr>
          <w:rFonts w:cs="Tahoma" w:hAnsi="Times New Roman" w:ascii="Times New Roman"/>
          <w:color w:themeColor="background1" w:val="FFFFFF"/>
          <w:sz w:val="24"/>
        </w:rPr>
      </w:pPr>
      <w:r w:rsidRPr="00E818BE">
        <w:rPr>
          <w:rFonts w:cs="Tahoma" w:hAnsi="Times New Roman" w:ascii="Times New Roman"/>
          <w:color w:themeColor="background1" w:val="FFFFFF"/>
          <w:sz w:val="24"/>
        </w:rPr>
        <w:t xml:space="preserve">2. Hypo-Alpe-Adria bank International AG, po pun. Lei Pogarčić, odvjetnici u OD </w:t>
      </w:r>
    </w:p>
    <w:p w:rsidRDefault="00B81603" w:rsidP="00B81603" w:rsidR="00B81603" w:rsidRPr="00E818BE">
      <w:pPr>
        <w:rPr>
          <w:rFonts w:cs="Tahoma" w:hAnsi="Times New Roman" w:ascii="Times New Roman"/>
          <w:color w:themeColor="background1" w:val="FFFFFF"/>
          <w:sz w:val="24"/>
        </w:rPr>
      </w:pPr>
      <w:r w:rsidRPr="00E818BE">
        <w:rPr>
          <w:rFonts w:cs="Tahoma" w:hAnsi="Times New Roman" w:ascii="Times New Roman"/>
          <w:color w:themeColor="background1" w:val="FFFFFF"/>
          <w:sz w:val="24"/>
        </w:rPr>
        <w:t xml:space="preserve">    Glinska&amp;Mišković d.o.o. Zagreb, Ulica Grada Vukovara 269f</w:t>
      </w:r>
    </w:p>
    <w:p w:rsidRDefault="00B81603" w:rsidP="00B81603" w:rsidR="00B81603" w:rsidRPr="00E818BE">
      <w:pPr>
        <w:rPr>
          <w:rFonts w:cs="Tahoma" w:hAnsi="Times New Roman" w:ascii="Times New Roman"/>
          <w:color w:themeColor="background1" w:val="FFFFFF"/>
          <w:sz w:val="24"/>
        </w:rPr>
      </w:pPr>
      <w:r w:rsidRPr="00E818BE">
        <w:rPr>
          <w:rFonts w:cs="Tahoma" w:hAnsi="Times New Roman" w:ascii="Times New Roman"/>
          <w:color w:themeColor="background1" w:val="FFFFFF"/>
          <w:sz w:val="24"/>
        </w:rPr>
        <w:t>3. Republika Hrvatska, po zz. Županijskom državnom odvjetništvu u Zagrebu</w:t>
      </w:r>
    </w:p>
    <w:p w:rsidRDefault="00B81603" w:rsidP="00B81603" w:rsidR="00B81603" w:rsidRPr="00E818BE">
      <w:pPr>
        <w:rPr>
          <w:rFonts w:cs="Tahoma" w:hAnsi="Times New Roman" w:ascii="Times New Roman"/>
          <w:color w:themeColor="background1" w:val="FFFFFF"/>
          <w:sz w:val="24"/>
        </w:rPr>
      </w:pPr>
      <w:r w:rsidRPr="00E818BE">
        <w:rPr>
          <w:rFonts w:cs="Tahoma" w:hAnsi="Times New Roman" w:ascii="Times New Roman"/>
          <w:color w:themeColor="background1" w:val="FFFFFF"/>
          <w:sz w:val="24"/>
        </w:rPr>
        <w:t>4. e-Oglasna ploča</w:t>
      </w:r>
    </w:p>
    <w:p w:rsidRDefault="00B81603" w:rsidP="00310AAD" w:rsidR="00B81603" w:rsidRPr="00E818BE">
      <w:pPr>
        <w:rPr>
          <w:rFonts w:cs="Tahoma" w:hAnsi="Times New Roman" w:ascii="Times New Roman"/>
          <w:color w:themeColor="background1" w:val="FFFFFF"/>
          <w:sz w:val="24"/>
        </w:rPr>
      </w:pPr>
    </w:p>
    <w:sectPr w:rsidSect="003443E9" w:rsidR="00B81603" w:rsidRPr="00E818BE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260C" w:rsidR="00BE260C">
      <w:r>
        <w:separator/>
      </w:r>
    </w:p>
  </w:endnote>
  <w:endnote w:id="0" w:type="continuationSeparator">
    <w:p w:rsidRDefault="00BE260C" w:rsidR="00BE26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260C" w:rsidR="00BE260C">
      <w:r>
        <w:separator/>
      </w:r>
    </w:p>
  </w:footnote>
  <w:footnote w:id="0" w:type="continuationSeparator">
    <w:p w:rsidRDefault="00BE260C" w:rsidR="00BE26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404AD6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BF4138">
      <w:rPr>
        <w:rFonts w:hAnsi="Times New Roman" w:ascii="Times New Roman"/>
        <w:szCs w:val="22"/>
      </w:rPr>
      <w:t>1275/1</w:t>
    </w:r>
    <w:r w:rsidR="00E818BE">
      <w:rPr>
        <w:rFonts w:hAnsi="Times New Roman" w:ascii="Times New Roman"/>
        <w:szCs w:val="22"/>
      </w:rPr>
      <w:t>3-69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1B65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E2F88"/>
    <w:rsid w:val="001E575C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C1105"/>
    <w:rsid w:val="002F2B36"/>
    <w:rsid w:val="0030241C"/>
    <w:rsid w:val="00310AAD"/>
    <w:rsid w:val="00317346"/>
    <w:rsid w:val="0031740E"/>
    <w:rsid w:val="00317DF9"/>
    <w:rsid w:val="00327EA7"/>
    <w:rsid w:val="00334965"/>
    <w:rsid w:val="003362FF"/>
    <w:rsid w:val="00337EE1"/>
    <w:rsid w:val="003443E9"/>
    <w:rsid w:val="00360318"/>
    <w:rsid w:val="0036625F"/>
    <w:rsid w:val="0038772B"/>
    <w:rsid w:val="003B3623"/>
    <w:rsid w:val="003B4319"/>
    <w:rsid w:val="003C3ECA"/>
    <w:rsid w:val="003D21F3"/>
    <w:rsid w:val="003F74DA"/>
    <w:rsid w:val="00401259"/>
    <w:rsid w:val="00404AD6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E711B"/>
    <w:rsid w:val="004F42DC"/>
    <w:rsid w:val="00504013"/>
    <w:rsid w:val="005054F0"/>
    <w:rsid w:val="00515A6A"/>
    <w:rsid w:val="00517F1D"/>
    <w:rsid w:val="0052511F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70BB"/>
    <w:rsid w:val="0068465E"/>
    <w:rsid w:val="006B72D9"/>
    <w:rsid w:val="006E1347"/>
    <w:rsid w:val="006E1E9D"/>
    <w:rsid w:val="006E52BB"/>
    <w:rsid w:val="006F26F0"/>
    <w:rsid w:val="0070227B"/>
    <w:rsid w:val="007125E3"/>
    <w:rsid w:val="007160D0"/>
    <w:rsid w:val="00723F85"/>
    <w:rsid w:val="00731535"/>
    <w:rsid w:val="00735E39"/>
    <w:rsid w:val="00736971"/>
    <w:rsid w:val="007664ED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800D5"/>
    <w:rsid w:val="008A516D"/>
    <w:rsid w:val="008B1941"/>
    <w:rsid w:val="008B1BEC"/>
    <w:rsid w:val="008B6BCE"/>
    <w:rsid w:val="008C37EC"/>
    <w:rsid w:val="008C4232"/>
    <w:rsid w:val="008F7361"/>
    <w:rsid w:val="0095432E"/>
    <w:rsid w:val="00957E52"/>
    <w:rsid w:val="00971D49"/>
    <w:rsid w:val="00973546"/>
    <w:rsid w:val="0099519D"/>
    <w:rsid w:val="009A0FF6"/>
    <w:rsid w:val="009C28EF"/>
    <w:rsid w:val="009C364E"/>
    <w:rsid w:val="009D5AF9"/>
    <w:rsid w:val="009F6435"/>
    <w:rsid w:val="009F6D59"/>
    <w:rsid w:val="00A22AEE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B05C64"/>
    <w:rsid w:val="00B12EF9"/>
    <w:rsid w:val="00B334BE"/>
    <w:rsid w:val="00B36118"/>
    <w:rsid w:val="00B364CB"/>
    <w:rsid w:val="00B52117"/>
    <w:rsid w:val="00B52E24"/>
    <w:rsid w:val="00B5633F"/>
    <w:rsid w:val="00B81603"/>
    <w:rsid w:val="00BB50B4"/>
    <w:rsid w:val="00BD4323"/>
    <w:rsid w:val="00BE260C"/>
    <w:rsid w:val="00BF4138"/>
    <w:rsid w:val="00C00867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17F8D"/>
    <w:rsid w:val="00D4749B"/>
    <w:rsid w:val="00D54DB0"/>
    <w:rsid w:val="00D54F40"/>
    <w:rsid w:val="00D656FA"/>
    <w:rsid w:val="00D96E41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54A87"/>
    <w:rsid w:val="00E71DBF"/>
    <w:rsid w:val="00E814AC"/>
    <w:rsid w:val="00E818BE"/>
    <w:rsid w:val="00E911F7"/>
    <w:rsid w:val="00E91B65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5635"/>
    <w:rsid w:val="00F478FA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404A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4A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4AD6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4A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4A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404A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4A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4AD6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4A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4A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udacka-mreza.hr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1275</izvorni_sadrzaj>
    <derivirana_varijabla naziv="DomainObject.Predmet.Broj_1">1275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2013.</izvorni_sadrzaj>
    <derivirana_varijabla naziv="DomainObject.Predmet.DatumOsnivanja_1">24.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St-1275/2013</izvorni_sadrzaj>
    <derivirana_varijabla naziv="DomainObject.Predmet.OznakaBroj_1">St-1275/2013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VALLUM PROJEKT d.o.o. za graditeljstvo i trgovinu</izvorni_sadrzaj>
    <derivirana_varijabla naziv="DomainObject.Predmet.ProtustrankaFormated_1">  VALLUM PROJEKT d.o.o. za graditeljstvo i trgovinu</derivirana_varijabla>
  </DomainObject.Predmet.ProtustrankaFormated>
  <DomainObject.Predmet.ProtustrankaFormatedOIB>
    <izvorni_sadrzaj>  VALLUM PROJEKT d.o.o. za graditeljstvo i trgovinu, OIB 61601589782</izvorni_sadrzaj>
    <derivirana_varijabla naziv="DomainObject.Predmet.ProtustrankaFormatedOIB_1">  VALLUM PROJEKT d.o.o. za graditeljstvo i trgovinu, OIB 61601589782</derivirana_varijabla>
  </DomainObject.Predmet.ProtustrankaFormatedOIB>
  <DomainObject.Predmet.ProtustrankaFormatedWithAdress>
    <izvorni_sadrzaj> VALLUM PROJEKT d.o.o. za graditeljstvo i trgovinu, Preradovićeva 30, 10000 Zagreb</izvorni_sadrzaj>
    <derivirana_varijabla naziv="DomainObject.Predmet.ProtustrankaFormatedWithAdress_1"> VALLUM PROJEKT d.o.o. za graditeljstvo i trgovinu, Preradovićeva 30, 10000 Zagreb</derivirana_varijabla>
  </DomainObject.Predmet.ProtustrankaFormatedWithAdress>
  <DomainObject.Predmet.ProtustrankaFormatedWithAdressOIB>
    <izvorni_sadrzaj> VALLUM PROJEKT d.o.o. za graditeljstvo i trgovinu, OIB 61601589782, Preradovićeva 30, 10000 Zagreb</izvorni_sadrzaj>
    <derivirana_varijabla naziv="DomainObject.Predmet.ProtustrankaFormatedWithAdressOIB_1"> VALLUM PROJEKT d.o.o. za graditeljstvo i trgovinu, OIB 61601589782, Preradovićeva 30, 10000 Zagreb</derivirana_varijabla>
  </DomainObject.Predmet.ProtustrankaFormatedWithAdressOIB>
  <DomainObject.Predmet.ProtustrankaWithAdress>
    <izvorni_sadrzaj>VALLUM PROJEKT d.o.o. za graditeljstvo i trgovinu Preradovićeva 30, 10000 Zagreb</izvorni_sadrzaj>
    <derivirana_varijabla naziv="DomainObject.Predmet.ProtustrankaWithAdress_1">VALLUM PROJEKT d.o.o. za graditeljstvo i trgovinu Preradovićeva 30, 10000 Zagreb</derivirana_varijabla>
  </DomainObject.Predmet.ProtustrankaWithAdress>
  <DomainObject.Predmet.ProtustrankaWithAdressOIB>
    <izvorni_sadrzaj>VALLUM PROJEKT d.o.o. za graditeljstvo i trgovinu, OIB 61601589782, Preradovićeva 30, 10000 Zagreb</izvorni_sadrzaj>
    <derivirana_varijabla naziv="DomainObject.Predmet.ProtustrankaWithAdressOIB_1">VALLUM PROJEKT d.o.o. za graditeljstvo i trgovinu, OIB 61601589782, Preradovićeva 30, 10000 Zagreb</derivirana_varijabla>
  </DomainObject.Predmet.ProtustrankaWithAdressOIB>
  <DomainObject.Predmet.ProtustrankaNazivFormated>
    <izvorni_sadrzaj>VALLUM PROJEKT d.o.o. za graditeljstvo i trgovinu</izvorni_sadrzaj>
    <derivirana_varijabla naziv="DomainObject.Predmet.ProtustrankaNazivFormated_1">VALLUM PROJEKT d.o.o. za graditeljstvo i trgovinu</derivirana_varijabla>
  </DomainObject.Predmet.ProtustrankaNazivFormated>
  <DomainObject.Predmet.ProtustrankaNazivFormatedOIB>
    <izvorni_sadrzaj>VALLUM PROJEKT d.o.o. za graditeljstvo i trgovinu, OIB 61601589782</izvorni_sadrzaj>
    <derivirana_varijabla naziv="DomainObject.Predmet.ProtustrankaNazivFormatedOIB_1">VALLUM PROJEKT d.o.o. za graditeljstvo i trgovinu, OIB 61601589782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VALLUM PROJEKT d.o.o. za graditeljstvo i trgovinu</item>
    </izvorni_sadrzaj>
    <derivirana_varijabla naziv="DomainObject.Predmet.ProtuStrankaListFormated_1">
      <item>VALLUM PROJEKT d.o.o. za graditeljstvo i trgovinu</item>
    </derivirana_varijabla>
  </DomainObject.Predmet.ProtuStrankaListFormated>
  <DomainObject.Predmet.ProtuStrankaListFormatedOIB>
    <izvorni_sadrzaj>
      <item>VALLUM PROJEKT d.o.o. za graditeljstvo i trgovinu, OIB 61601589782</item>
    </izvorni_sadrzaj>
    <derivirana_varijabla naziv="DomainObject.Predmet.ProtuStrankaListFormatedOIB_1">
      <item>VALLUM PROJEKT d.o.o. za graditeljstvo i trgovinu, OIB 61601589782</item>
    </derivirana_varijabla>
  </DomainObject.Predmet.ProtuStrankaListFormatedOIB>
  <DomainObject.Predmet.ProtuStrankaListFormatedWithAdress>
    <izvorni_sadrzaj>
      <item>VALLUM PROJEKT d.o.o. za graditeljstvo i trgovinu, Preradovićeva 30, 10000 Zagreb</item>
    </izvorni_sadrzaj>
    <derivirana_varijabla naziv="DomainObject.Predmet.ProtuStrankaListFormatedWithAdress_1">
      <item>VALLUM PROJEKT d.o.o. za graditeljstvo i trgovinu, Preradovićeva 30, 10000 Zagreb</item>
    </derivirana_varijabla>
  </DomainObject.Predmet.ProtuStrankaListFormatedWithAdress>
  <DomainObject.Predmet.ProtuStrankaListFormatedWithAdressOIB>
    <izvorni_sadrzaj>
      <item>VALLUM PROJEKT d.o.o. za graditeljstvo i trgovinu, OIB 61601589782, Preradovićeva 30, 10000 Zagreb</item>
    </izvorni_sadrzaj>
    <derivirana_varijabla naziv="DomainObject.Predmet.ProtuStrankaListFormatedWithAdressOIB_1">
      <item>VALLUM PROJEKT d.o.o. za graditeljstvo i trgovinu, OIB 61601589782, Preradovićeva 30, 10000 Zagreb</item>
    </derivirana_varijabla>
  </DomainObject.Predmet.ProtuStrankaListFormatedWithAdressOIB>
  <DomainObject.Predmet.ProtuStrankaListNazivFormated>
    <izvorni_sadrzaj>
      <item>VALLUM PROJEKT d.o.o. za graditeljstvo i trgovinu</item>
    </izvorni_sadrzaj>
    <derivirana_varijabla naziv="DomainObject.Predmet.ProtuStrankaListNazivFormated_1">
      <item>VALLUM PROJEKT d.o.o. za graditeljstvo i trgovinu</item>
    </derivirana_varijabla>
  </DomainObject.Predmet.ProtuStrankaListNazivFormated>
  <DomainObject.Predmet.ProtuStrankaListNazivFormatedOIB>
    <izvorni_sadrzaj>
      <item>VALLUM PROJEKT d.o.o. za graditeljstvo i trgovinu, OIB 61601589782</item>
    </izvorni_sadrzaj>
    <derivirana_varijabla naziv="DomainObject.Predmet.ProtuStrankaListNazivFormatedOIB_1">
      <item>VALLUM PROJEKT d.o.o. za graditeljstvo i trgovinu, OIB 61601589782</item>
    </derivirana_varijabla>
  </DomainObject.Predmet.ProtuStrankaListNazivFormatedOIB>
  <DomainObject.Predmet.OstaliListFormated>
    <izvorni_sadrzaj>
      <item>Željka Damić</item>
      <item>Vesna Kocbek</item>
      <item>Hypo Alpe-Adria.Bank International Ag</item>
      <item>ODVJETNIČKO DRUŠTVO GLINSKA &amp; MIŠKOVIĆ društvo s ograničenom odgovornošću</item>
      <item>REPUBLIKA HRVATSKA, Ministarstvo financija</item>
      <item>Županijsko državno odvjetnišvo u Zagrebu, GUO</item>
    </izvorni_sadrzaj>
    <derivirana_varijabla naziv="DomainObject.Predmet.OstaliListFormated_1">
      <item>Željka Damić</item>
      <item>Vesna Kocbek</item>
      <item>Hypo Alpe-Adria.Bank International Ag</item>
      <item>ODVJETNIČKO DRUŠTVO GLINSKA &amp; MIŠKOVIĆ društvo s ograničenom odgovornošću</item>
      <item>REPUBLIKA HRVATSKA, Ministarstvo financija</item>
      <item>Županijsko državno odvjetnišvo u Zagrebu, GUO</item>
    </derivirana_varijabla>
  </DomainObject.Predmet.OstaliListFormated>
  <DomainObject.Predmet.OstaliListFormatedOIB>
    <izvorni_sadrzaj>
      <item>Željka Damić</item>
      <item>Vesna Kocbek, OIB 64935258953</item>
      <item>Hypo Alpe-Adria.Bank International Ag, OIB </item>
      <item>ODVJETNIČKO DRUŠTVO GLINSKA &amp; MIŠKOVIĆ društvo s ograničenom odgovornošću, OIB 23426318088</item>
      <item>REPUBLIKA HRVATSKA, Ministarstvo financija, OIB 18683136487</item>
      <item>Županijsko državno odvjetnišvo u Zagrebu, GUO, OIB 16488001145</item>
    </izvorni_sadrzaj>
    <derivirana_varijabla naziv="DomainObject.Predmet.OstaliListFormatedOIB_1">
      <item>Željka Damić</item>
      <item>Vesna Kocbek, OIB 64935258953</item>
      <item>Hypo Alpe-Adria.Bank International Ag, OIB </item>
      <item>ODVJETNIČKO DRUŠTVO GLINSKA &amp; MIŠKOVIĆ društvo s ograničenom odgovornošću, OIB 23426318088</item>
      <item>REPUBLIKA HRVATSKA, Ministarstvo financija, OIB 18683136487</item>
      <item>Županijsko državno odvjetnišvo u Zagrebu, GUO, OIB 16488001145</item>
    </derivirana_varijabla>
  </DomainObject.Predmet.OstaliListFormatedOIB>
  <DomainObject.Predmet.OstaliListFormatedWithAdress>
    <izvorni_sadrzaj>
      <item>Željka Damić, Zadarska 80, 10000 Zagreb</item>
      <item>Vesna Kocbek, Trg Nikole Zrinskog 17, 10000 Zagreb</item>
      <item>Hypo Alpe-Adria.Bank International Ag, Alpen-Adria-Platz1, Klagenfurt</item>
      <item>ODVJETNIČKO DRUŠTVO GLINSKA &amp; MIŠKOVIĆ društvo s ograničenom odgovornošću, Ulica grada Vukovara 269f, 10000 Zagreb</item>
      <item>REPUBLIKA HRVATSKA, Ministarstvo financija, Katančićeva 1, 10000 Zagreb</item>
      <item>Županijsko državno odvjetnišvo u Zagrebu, GUO, Savska cesta 41, 10000 Zagreb</item>
    </izvorni_sadrzaj>
    <derivirana_varijabla naziv="DomainObject.Predmet.OstaliListFormatedWithAdress_1">
      <item>Željka Damić, Zadarska 80, 10000 Zagreb</item>
      <item>Vesna Kocbek, Trg Nikole Zrinskog 17, 10000 Zagreb</item>
      <item>Hypo Alpe-Adria.Bank International Ag, Alpen-Adria-Platz1, Klagenfurt</item>
      <item>ODVJETNIČKO DRUŠTVO GLINSKA &amp; MIŠKOVIĆ društvo s ograničenom odgovornošću, Ulica grada Vukovara 269f, 10000 Zagreb</item>
      <item>REPUBLIKA HRVATSKA, Ministarstvo financija, Katančićeva 1, 10000 Zagreb</item>
      <item>Županijsko državno odvjetnišvo u Zagrebu, GUO, Savska cesta 41, 10000 Zagreb</item>
    </derivirana_varijabla>
  </DomainObject.Predmet.OstaliListFormatedWithAdress>
  <DomainObject.Predmet.OstaliListFormatedWithAdressOIB>
    <izvorni_sadrzaj>
      <item>Željka Damić, Zadarska 80, 10000 Zagreb</item>
      <item>Vesna Kocbek, OIB 64935258953, Trg Nikole Zrinskog 17, 10000 Zagreb</item>
      <item>Hypo Alpe-Adria.Bank International Ag, OIB , Alpen-Adria-Platz1, Klagenfurt</item>
      <item>ODVJETNIČKO DRUŠTVO GLINSKA &amp; MIŠKOVIĆ društvo s ograničenom odgovornošću, OIB 23426318088, Ulica grada Vukovara 269f, 10000 Zagreb</item>
      <item>REPUBLIKA HRVATSKA, Ministarstvo financija, OIB 18683136487, Katančićeva 1, 10000 Zagreb</item>
      <item>Županijsko državno odvjetnišvo u Zagrebu, GUO, OIB 16488001145, Savska cesta 41, 10000 Zagreb</item>
    </izvorni_sadrzaj>
    <derivirana_varijabla naziv="DomainObject.Predmet.OstaliListFormatedWithAdressOIB_1">
      <item>Željka Damić, Zadarska 80, 10000 Zagreb</item>
      <item>Vesna Kocbek, OIB 64935258953, Trg Nikole Zrinskog 17, 10000 Zagreb</item>
      <item>Hypo Alpe-Adria.Bank International Ag, OIB , Alpen-Adria-Platz1, Klagenfurt</item>
      <item>ODVJETNIČKO DRUŠTVO GLINSKA &amp; MIŠKOVIĆ društvo s ograničenom odgovornošću, OIB 23426318088, Ulica grada Vukovara 269f, 10000 Zagreb</item>
      <item>REPUBLIKA HRVATSKA, Ministarstvo financija, OIB 18683136487, Katančićeva 1, 10000 Zagreb</item>
      <item>Županijsko državno odvjetnišvo u Zagrebu, GUO, OIB 16488001145, Savska cesta 41, 10000 Zagreb</item>
    </derivirana_varijabla>
  </DomainObject.Predmet.OstaliListFormatedWithAdressOIB>
  <DomainObject.Predmet.OstaliListNazivFormated>
    <izvorni_sadrzaj>
      <item>Željka Damić</item>
      <item>Vesna Kocbek</item>
      <item>Hypo Alpe-Adria.Bank International Ag</item>
      <item>ODVJETNIČKO DRUŠTVO GLINSKA &amp; MIŠKOVIĆ društvo s ograničenom odgovornošću</item>
      <item>REPUBLIKA HRVATSKA, Ministarstvo financija</item>
      <item>Županijsko državno odvjetnišvo u Zagrebu, GUO</item>
    </izvorni_sadrzaj>
    <derivirana_varijabla naziv="DomainObject.Predmet.OstaliListNazivFormated_1">
      <item>Željka Damić</item>
      <item>Vesna Kocbek</item>
      <item>Hypo Alpe-Adria.Bank International Ag</item>
      <item>ODVJETNIČKO DRUŠTVO GLINSKA &amp; MIŠKOVIĆ društvo s ograničenom odgovornošću</item>
      <item>REPUBLIKA HRVATSKA, Ministarstvo financija</item>
      <item>Županijsko državno odvjetnišvo u Zagrebu, GUO</item>
    </derivirana_varijabla>
  </DomainObject.Predmet.OstaliListNazivFormated>
  <DomainObject.Predmet.OstaliListNazivFormatedOIB>
    <izvorni_sadrzaj>
      <item>Željka Damić</item>
      <item>Vesna Kocbek, OIB 64935258953</item>
      <item>Hypo Alpe-Adria.Bank International Ag, OIB </item>
      <item>ODVJETNIČKO DRUŠTVO GLINSKA &amp; MIŠKOVIĆ društvo s ograničenom odgovornošću, OIB 23426318088</item>
      <item>REPUBLIKA HRVATSKA, Ministarstvo financija, OIB 18683136487</item>
      <item>Županijsko državno odvjetnišvo u Zagrebu, GUO, OIB 16488001145</item>
    </izvorni_sadrzaj>
    <derivirana_varijabla naziv="DomainObject.Predmet.OstaliListNazivFormatedOIB_1">
      <item>Željka Damić</item>
      <item>Vesna Kocbek, OIB 64935258953</item>
      <item>Hypo Alpe-Adria.Bank International Ag, OIB </item>
      <item>ODVJETNIČKO DRUŠTVO GLINSKA &amp; MIŠKOVIĆ društvo s ograničenom odgovornošću, OIB 23426318088</item>
      <item>REPUBLIKA HRVATSKA, Ministarstvo financija, OIB 18683136487</item>
      <item>Županijsko državno odvjetnišvo u Zagrebu, GUO,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VALLUM PROJEKT d.o.o. za graditeljstvo i trgovinu</izvorni_sadrzaj>
    <derivirana_varijabla naziv="DomainObject.Predmet.ProtustrankaIDrugi_1">VALLUM PROJEKT d.o.o. za graditeljstvo i trgovinu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VALLUM PROJEKT d.o.o. za graditeljstvo i trgovinu, OIB 61601589782, Preradovićeva 30, 10000 Zagreb</izvorni_sadrzaj>
    <derivirana_varijabla naziv="DomainObject.Predmet.ProtustrankaIDrugiAdressOIB_1">VALLUM PROJEKT d.o.o. za graditeljstvo i trgovinu, OIB 61601589782, Preradovićeva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VALLUM PROJEKT d.o.o. za graditeljstvo i trgovinu</item>
      <item>FINA ZAGREB</item>
      <item>Željka Damić</item>
      <item>Vesna Kocbek</item>
      <item>Hypo Alpe-Adria.Bank International Ag</item>
      <item>ODVJETNIČKO DRUŠTVO GLINSKA &amp; MIŠKOVIĆ društvo s ograničenom odgovornošću</item>
      <item>REPUBLIKA HRVATSKA, Ministarstvo financija</item>
      <item>Županijsko državno odvjetnišvo u Zagrebu, GUO</item>
    </izvorni_sadrzaj>
    <derivirana_varijabla naziv="DomainObject.Predmet.SudioniciListNaziv_1">
      <item>VALLUM PROJEKT d.o.o. za graditeljstvo i trgovinu</item>
      <item>FINA ZAGREB</item>
      <item>Željka Damić</item>
      <item>Vesna Kocbek</item>
      <item>Hypo Alpe-Adria.Bank International Ag</item>
      <item>ODVJETNIČKO DRUŠTVO GLINSKA &amp; MIŠKOVIĆ društvo s ograničenom odgovornošću</item>
      <item>REPUBLIKA HRVATSKA, Ministarstvo financija</item>
      <item>Županijsko državno odvjetnišvo u Zagrebu, GUO</item>
    </derivirana_varijabla>
  </DomainObject.Predmet.SudioniciListNaziv>
  <DomainObject.Predmet.SudioniciListAdressOIB>
    <izvorni_sadrzaj>
      <item>VALLUM PROJEKT d.o.o. za graditeljstvo i trgovinu, OIB 61601589782, Preradovićeva 30,10000 Zagreb</item>
      <item>FINA ZAGREB, OIB 85821130368, Albrechtova 42,10000 Zagreb</item>
      <item>Željka Damić, Zadarska 80,10000 Zagreb</item>
      <item>Vesna Kocbek, OIB 64935258953, Trg Nikole Zrinskog 17,10000 Zagreb</item>
      <item>Hypo Alpe-Adria.Bank International Ag, OIB , Alpen-Adria-Platz1,Klagenfurt</item>
      <item>ODVJETNIČKO DRUŠTVO GLINSKA &amp; MIŠKOVIĆ društvo s ograničenom odgovornošću, OIB 23426318088, Ulica grada Vukovara 269f,10000 Zagreb</item>
      <item>REPUBLIKA HRVATSKA, Ministarstvo financija, OIB 18683136487, Katančićeva 1,10000 Zagreb</item>
      <item>Županijsko državno odvjetnišvo u Zagrebu, GUO, OIB 16488001145, Savska cesta 41,10000 Zagreb</item>
    </izvorni_sadrzaj>
    <derivirana_varijabla naziv="DomainObject.Predmet.SudioniciListAdressOIB_1">
      <item>VALLUM PROJEKT d.o.o. za graditeljstvo i trgovinu, OIB 61601589782, Preradovićeva 30,10000 Zagreb</item>
      <item>FINA ZAGREB, OIB 85821130368, Albrechtova 42,10000 Zagreb</item>
      <item>Željka Damić, Zadarska 80,10000 Zagreb</item>
      <item>Vesna Kocbek, OIB 64935258953, Trg Nikole Zrinskog 17,10000 Zagreb</item>
      <item>Hypo Alpe-Adria.Bank International Ag, OIB , Alpen-Adria-Platz1,Klagenfurt</item>
      <item>ODVJETNIČKO DRUŠTVO GLINSKA &amp; MIŠKOVIĆ društvo s ograničenom odgovornošću, OIB 23426318088, Ulica grada Vukovara 269f,10000 Zagreb</item>
      <item>REPUBLIKA HRVATSKA, Ministarstvo financija, OIB 18683136487, Katančićeva 1,10000 Zagreb</item>
      <item>Županijsko državno odvjetnišvo u Zagrebu, GUO,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61601589782</item>
      <item>, OIB 85821130368</item>
      <item>, OIB null</item>
      <item>, OIB 64935258953</item>
      <item>, OIB </item>
      <item>, OIB 23426318088</item>
      <item>, OIB 18683136487</item>
      <item>, OIB 16488001145</item>
    </izvorni_sadrzaj>
    <derivirana_varijabla naziv="DomainObject.Predmet.SudioniciListNazivOIB_1">
      <item>, OIB 61601589782</item>
      <item>, OIB 85821130368</item>
      <item>, OIB null</item>
      <item>, OIB 64935258953</item>
      <item>, OIB </item>
      <item>, OIB 23426318088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613</properties:Words>
  <properties:Characters>3204</properties:Characters>
  <properties:Lines>87</properties:Lines>
  <properties:Paragraphs>42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4002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2018-03-05T13:06:00Z</dcterms:created>
  <dc:creator>MK</dc:creator>
  <cp:lastModifiedBy>Belma Čolić</cp:lastModifiedBy>
  <cp:lastPrinted>2018-03-06T12:40:00Z</cp:lastPrinted>
  <dcterms:modified xmlns:xsi="http://www.w3.org/2001/XMLSchema-instance" xsi:type="dcterms:W3CDTF">2018-03-06T12:44:00Z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(Zaključak za 1. dražbu.docx)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