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acf7" w14:paraId="0c5acf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63AFD">
        <w:t>4060</w:t>
      </w:r>
      <w:r w:rsidR="002F1438">
        <w:t>/1</w:t>
      </w:r>
      <w:r w:rsidR="006748D1">
        <w:t>6</w:t>
      </w:r>
      <w:r w:rsidR="000A7F45">
        <w:t>-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F0C1D">
        <w:t>MRĐEN d.o.o., Zagreb, Brozova 30, OIB 98427121372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43160">
        <w:t>očitovanja o prijedlogu</w:t>
      </w:r>
      <w:r w:rsidR="00A62E60">
        <w:t xml:space="preserve"> za otvaranje stečajnog postupka </w:t>
      </w:r>
      <w:r>
        <w:t xml:space="preserve">određeno za dan </w:t>
      </w:r>
      <w:r w:rsidR="00A62E60">
        <w:t>2</w:t>
      </w:r>
      <w:r w:rsidR="00990B04">
        <w:t>2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990B04">
        <w:t>9</w:t>
      </w:r>
      <w:r w:rsidR="002F1438">
        <w:t>,</w:t>
      </w:r>
      <w:r w:rsidR="008F0C1D">
        <w:t>1</w:t>
      </w:r>
      <w:r w:rsidR="00F2467C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B3771C" w:rsidR="00B3771C">
      <w:r>
        <w:t xml:space="preserve">1. </w:t>
      </w:r>
      <w:r w:rsidR="00B3771C">
        <w:t>dužnik MRĐEN d.o.o., Zagreb</w:t>
      </w:r>
    </w:p>
    <w:p w:rsidRDefault="00B3771C" w:rsidP="00B3771C" w:rsidR="00B3771C">
      <w:r>
        <w:t xml:space="preserve">2. zakonski zastupnik dužnika Ivica </w:t>
      </w:r>
      <w:proofErr w:type="spellStart"/>
      <w:r>
        <w:t>Mrđen</w:t>
      </w:r>
      <w:proofErr w:type="spellEnd"/>
    </w:p>
    <w:p w:rsidRDefault="00B3771C" w:rsidP="00B3771C" w:rsidR="00B3771C">
      <w:r>
        <w:t xml:space="preserve">3. </w:t>
      </w:r>
      <w:proofErr w:type="spellStart"/>
      <w:r>
        <w:t>Štedbanka</w:t>
      </w:r>
      <w:proofErr w:type="spellEnd"/>
      <w:r>
        <w:t xml:space="preserve"> d.d. </w:t>
      </w:r>
    </w:p>
    <w:p w:rsidRDefault="00B3771C" w:rsidP="00B3771C" w:rsidR="00B3771C">
      <w:r>
        <w:t>4. Hypo Alpe-</w:t>
      </w:r>
      <w:proofErr w:type="spellStart"/>
      <w:r>
        <w:t>Adria</w:t>
      </w:r>
      <w:proofErr w:type="spellEnd"/>
      <w:r>
        <w:t>-</w:t>
      </w:r>
      <w:proofErr w:type="spellStart"/>
      <w:r>
        <w:t>bank</w:t>
      </w:r>
      <w:proofErr w:type="spellEnd"/>
      <w:r>
        <w:t xml:space="preserve"> d.d.</w:t>
      </w:r>
    </w:p>
    <w:p w:rsidRDefault="00B3771C" w:rsidP="00B3771C" w:rsidR="00B3771C">
      <w:r>
        <w:t xml:space="preserve">5. Privredna banka Zagreb d.d. </w:t>
      </w:r>
    </w:p>
    <w:p w:rsidRDefault="00B3771C" w:rsidP="00B3771C" w:rsidR="001B632C">
      <w:r>
        <w:t>6.</w:t>
      </w:r>
      <w:r w:rsidR="001B632C">
        <w:t xml:space="preserve"> Mrežna stranica e-Oglasna ploča suda</w:t>
      </w:r>
    </w:p>
    <w:p w:rsidRDefault="0085757B" w:rsidP="001B632C" w:rsidR="0085757B" w:rsidRPr="0053264E">
      <w:pPr>
        <w:pStyle w:val="Odlomakpopisa"/>
        <w:ind w:left="0"/>
      </w:pP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11" w:rsidR="00BC5011">
      <w:r>
        <w:separator/>
      </w:r>
    </w:p>
  </w:endnote>
  <w:endnote w:id="0" w:type="continuationSeparator">
    <w:p w:rsidRDefault="00BC5011" w:rsidR="00BC5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11" w:rsidR="00BC5011">
      <w:r>
        <w:separator/>
      </w:r>
    </w:p>
  </w:footnote>
  <w:footnote w:id="0" w:type="continuationSeparator">
    <w:p w:rsidRDefault="00BC5011" w:rsidR="00BC5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57F70"/>
    <w:rsid w:val="0017084D"/>
    <w:rsid w:val="001740AB"/>
    <w:rsid w:val="001775C9"/>
    <w:rsid w:val="0019063D"/>
    <w:rsid w:val="00196C52"/>
    <w:rsid w:val="001B2892"/>
    <w:rsid w:val="001B583E"/>
    <w:rsid w:val="001B632C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64EA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565E0"/>
    <w:rsid w:val="00482F92"/>
    <w:rsid w:val="00492DEC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4E27"/>
    <w:rsid w:val="00825A07"/>
    <w:rsid w:val="00846323"/>
    <w:rsid w:val="00851346"/>
    <w:rsid w:val="0085532B"/>
    <w:rsid w:val="0085757B"/>
    <w:rsid w:val="008611CF"/>
    <w:rsid w:val="00863AFD"/>
    <w:rsid w:val="00874E6C"/>
    <w:rsid w:val="008839E2"/>
    <w:rsid w:val="00884942"/>
    <w:rsid w:val="008910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E419A"/>
    <w:rsid w:val="00AF3E34"/>
    <w:rsid w:val="00AF7785"/>
    <w:rsid w:val="00B1009F"/>
    <w:rsid w:val="00B1068D"/>
    <w:rsid w:val="00B1314F"/>
    <w:rsid w:val="00B2232A"/>
    <w:rsid w:val="00B23927"/>
    <w:rsid w:val="00B3771C"/>
    <w:rsid w:val="00B37D42"/>
    <w:rsid w:val="00B778ED"/>
    <w:rsid w:val="00BA257E"/>
    <w:rsid w:val="00BA609D"/>
    <w:rsid w:val="00BC5011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St-4060/2016</izvorni_sadrzaj>
    <derivirana_varijabla naziv="DomainObject.Predmet.OznakaBroj_1">St-4060/2016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MRĐEN d.o.o. zastupanog po punomoćniku Ivica Mrđen</izvorni_sadrzaj>
    <derivirana_varijabla naziv="DomainObject.Predmet.ProtustrankaFormated_1">  MRĐEN d.o.o. zastupanog po punomoćniku Ivica Mrđen</derivirana_varijabla>
  </DomainObject.Predmet.ProtustrankaFormated>
  <DomainObject.Predmet.ProtustrankaFormatedOIB>
    <izvorni_sadrzaj>  MRĐEN d.o.o., OIB 98427121372 zastupanog po punomoćniku Ivica Mrđen</izvorni_sadrzaj>
    <derivirana_varijabla naziv="DomainObject.Predmet.ProtustrankaFormatedOIB_1">  MRĐEN d.o.o., OIB 98427121372 zastupanog po punomoćniku Ivica Mrđen</derivirana_varijabla>
  </DomainObject.Predmet.ProtustrankaFormatedOIB>
  <DomainObject.Predmet.ProtustrankaFormatedWithAdress>
    <izvorni_sadrzaj> MRĐEN d.o.o., Brozova 30, 10000 Zagreb zastupanog po punomoćniku Ivica Mrđen</izvorni_sadrzaj>
    <derivirana_varijabla naziv="DomainObject.Predmet.ProtustrankaFormatedWithAdress_1"> MRĐEN d.o.o., Brozova 30, 10000 Zagreb zastupanog po punomoćniku Ivica Mrđen</derivirana_varijabla>
  </DomainObject.Predmet.ProtustrankaFormatedWithAdress>
  <DomainObject.Predmet.ProtustrankaFormatedWithAdressOIB>
    <izvorni_sadrzaj> MRĐEN d.o.o., OIB 98427121372, Brozova 30, 10000 Zagreb zastupanog po punomoćniku Ivica Mrđen</izvorni_sadrzaj>
    <derivirana_varijabla naziv="DomainObject.Predmet.ProtustrankaFormatedWithAdressOIB_1"> MRĐEN d.o.o., OIB 98427121372, Brozova 30, 10000 Zagreb zastupanog po punomoćniku Ivica Mrđen</derivirana_varijabla>
  </DomainObject.Predmet.ProtustrankaFormatedWithAdressOIB>
  <DomainObject.Predmet.ProtustrankaWithAdress>
    <izvorni_sadrzaj>MRĐEN d.o.o. Brozova 30, 10000 Zagreb</izvorni_sadrzaj>
    <derivirana_varijabla naziv="DomainObject.Predmet.ProtustrankaWithAdress_1">MRĐEN d.o.o. Brozova 30, 10000 Zagreb</derivirana_varijabla>
  </DomainObject.Predmet.ProtustrankaWithAdress>
  <DomainObject.Predmet.ProtustrankaWithAdressOIB>
    <izvorni_sadrzaj>MRĐEN d.o.o., OIB 98427121372, Brozova 30, 10000 Zagreb</izvorni_sadrzaj>
    <derivirana_varijabla naziv="DomainObject.Predmet.ProtustrankaWithAdressOIB_1">MRĐEN d.o.o., OIB 98427121372, Brozova 30, 10000 Zagreb</derivirana_varijabla>
  </DomainObject.Predmet.ProtustrankaWithAdressOIB>
  <DomainObject.Predmet.ProtustrankaNazivFormated>
    <izvorni_sadrzaj>MRĐEN d.o.o.</izvorni_sadrzaj>
    <derivirana_varijabla naziv="DomainObject.Predmet.ProtustrankaNazivFormated_1">MRĐEN d.o.o.</derivirana_varijabla>
  </DomainObject.Predmet.ProtustrankaNazivFormated>
  <DomainObject.Predmet.ProtustrankaNazivFormatedOIB>
    <izvorni_sadrzaj>MRĐEN d.o.o., OIB 98427121372</izvorni_sadrzaj>
    <derivirana_varijabla naziv="DomainObject.Predmet.ProtustrankaNazivFormatedOIB_1">MRĐEN d.o.o., OIB 98427121372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MRĐEN d.o.o. zastupanog po punomoćniku Ivica Mrđen</item>
    </izvorni_sadrzaj>
    <derivirana_varijabla naziv="DomainObject.Predmet.ProtuStrankaListFormated_1">
      <item>MRĐEN d.o.o. zastupanog po punomoćniku Ivica Mrđen</item>
    </derivirana_varijabla>
  </DomainObject.Predmet.ProtuStrankaListFormated>
  <DomainObject.Predmet.ProtuStrankaListFormatedOIB>
    <izvorni_sadrzaj>
      <item>MRĐEN d.o.o., OIB 98427121372 zastupanog po punomoćniku Ivica Mrđen</item>
    </izvorni_sadrzaj>
    <derivirana_varijabla naziv="DomainObject.Predmet.ProtuStrankaListFormatedOIB_1">
      <item>MRĐEN d.o.o., OIB 98427121372 zastupanog po punomoćniku Ivica Mrđen</item>
    </derivirana_varijabla>
  </DomainObject.Predmet.ProtuStrankaListFormatedOIB>
  <DomainObject.Predmet.ProtuStrankaListFormatedWithAdress>
    <izvorni_sadrzaj>
      <item>MRĐEN d.o.o., Brozova 30, 10000 Zagreb zastupanog po punomoćniku Ivica Mrđen</item>
    </izvorni_sadrzaj>
    <derivirana_varijabla naziv="DomainObject.Predmet.ProtuStrankaListFormatedWithAdress_1">
      <item>MRĐEN d.o.o., Brozova 30, 10000 Zagreb zastupanog po punomoćniku Ivica Mrđen</item>
    </derivirana_varijabla>
  </DomainObject.Predmet.ProtuStrankaListFormatedWithAdress>
  <DomainObject.Predmet.ProtuStrankaListFormatedWithAdressOIB>
    <izvorni_sadrzaj>
      <item>MRĐEN d.o.o., OIB 98427121372, Brozova 30, 10000 Zagreb zastupanog po punomoćniku Ivica Mrđen</item>
    </izvorni_sadrzaj>
    <derivirana_varijabla naziv="DomainObject.Predmet.ProtuStrankaListFormatedWithAdressOIB_1">
      <item>MRĐEN d.o.o., OIB 98427121372, Brozova 30, 10000 Zagreb zastupanog po punomoćniku Ivica Mrđen</item>
    </derivirana_varijabla>
  </DomainObject.Predmet.ProtuStrankaListFormatedWithAdressOIB>
  <DomainObject.Predmet.ProtuStrankaListNazivFormated>
    <izvorni_sadrzaj>
      <item>MRĐEN d.o.o.</item>
    </izvorni_sadrzaj>
    <derivirana_varijabla naziv="DomainObject.Predmet.ProtuStrankaListNazivFormated_1">
      <item>MRĐEN d.o.o.</item>
    </derivirana_varijabla>
  </DomainObject.Predmet.ProtuStrankaListNazivFormated>
  <DomainObject.Predmet.ProtuStrankaListNazivFormatedOIB>
    <izvorni_sadrzaj>
      <item>MRĐEN d.o.o., OIB 98427121372</item>
    </izvorni_sadrzaj>
    <derivirana_varijabla naziv="DomainObject.Predmet.ProtuStrankaListNazivFormatedOIB_1">
      <item>MRĐEN d.o.o., OIB 98427121372</item>
    </derivirana_varijabla>
  </DomainObject.Predmet.ProtuStrankaListNazivFormatedOIB>
  <DomainObject.Predmet.OstaliListFormated>
    <izvorni_sadrzaj>
      <item>Ivica Mrđen punomoćnik sudionika u postupku MRĐEN d.o.o.</item>
    </izvorni_sadrzaj>
    <derivirana_varijabla naziv="DomainObject.Predmet.OstaliListFormated_1">
      <item>Ivica Mrđen punomoćnik sudionika u postupku MRĐEN d.o.o.</item>
    </derivirana_varijabla>
  </DomainObject.Predmet.OstaliListFormated>
  <DomainObject.Predmet.OstaliListFormatedOIB>
    <izvorni_sadrzaj>
      <item>Ivica Mrđen, OIB 44733046443 punomoćnik sudionika u postupku MRĐEN d.o.o.</item>
    </izvorni_sadrzaj>
    <derivirana_varijabla naziv="DomainObject.Predmet.OstaliListFormatedOIB_1">
      <item>Ivica Mrđen, OIB 44733046443 punomoćnik sudionika u postupku MRĐEN d.o.o.</item>
    </derivirana_varijabla>
  </DomainObject.Predmet.OstaliListFormatedOIB>
  <DomainObject.Predmet.OstaliListFormatedWithAdress>
    <izvorni_sadrzaj>
      <item>Ivica Mrđen, Fallerovo šetalište 66, 10000 Zagreb punomoćnik sudionika u postupku MRĐEN d.o.o.</item>
    </izvorni_sadrzaj>
    <derivirana_varijabla naziv="DomainObject.Predmet.OstaliListFormatedWithAdress_1">
      <item>Ivica Mrđen, Fallerovo šetalište 66, 10000 Zagreb punomoćnik sudionika u postupku MRĐEN d.o.o.</item>
    </derivirana_varijabla>
  </DomainObject.Predmet.OstaliListFormatedWithAdress>
  <DomainObject.Predmet.OstaliListFormatedWithAdressOIB>
    <izvorni_sadrzaj>
      <item>Ivica Mrđen, OIB 44733046443, Fallerovo šetalište 66, 10000 Zagreb punomoćnik sudionika u postupku MRĐEN d.o.o.</item>
    </izvorni_sadrzaj>
    <derivirana_varijabla naziv="DomainObject.Predmet.OstaliListFormatedWithAdressOIB_1">
      <item>Ivica Mrđen, OIB 44733046443, Fallerovo šetalište 66, 10000 Zagreb punomoćnik sudionika u postupku MRĐEN d.o.o.</item>
    </derivirana_varijabla>
  </DomainObject.Predmet.OstaliListFormatedWithAdressOIB>
  <DomainObject.Predmet.OstaliListNazivFormated>
    <izvorni_sadrzaj>
      <item>Ivica Mrđen</item>
    </izvorni_sadrzaj>
    <derivirana_varijabla naziv="DomainObject.Predmet.OstaliListNazivFormated_1">
      <item>Ivica Mrđen</item>
    </derivirana_varijabla>
  </DomainObject.Predmet.OstaliListNazivFormated>
  <DomainObject.Predmet.OstaliListNazivFormatedOIB>
    <izvorni_sadrzaj>
      <item>Ivica Mrđen, OIB 44733046443</item>
    </izvorni_sadrzaj>
    <derivirana_varijabla naziv="DomainObject.Predmet.OstaliListNazivFormatedOIB_1">
      <item>Ivica Mrđen, OIB 44733046443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MRĐEN d.o.o.</izvorni_sadrzaj>
    <derivirana_varijabla naziv="DomainObject.Predmet.ProtustrankaIDrugi_1">MRĐEN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MRĐEN d.o.o., OIB 98427121372, Brozova 30, 10000 Zagreb</izvorni_sadrzaj>
    <derivirana_varijabla naziv="DomainObject.Predmet.ProtustrankaIDrugiAdressOIB_1">MRĐEN d.o.o., OIB 98427121372, Brozova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MRĐEN d.o.o.</item>
      <item>Ivica Mrđen</item>
    </izvorni_sadrzaj>
    <derivirana_varijabla naziv="DomainObject.Predmet.SudioniciListNaziv_1">
      <item>FINA Regionalni centar Zagreb</item>
      <item>MRĐEN d.o.o.</item>
      <item>Ivica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</izvorni_sadrzaj>
    <derivirana_varijabla naziv="DomainObject.Predmet.SudioniciListAdressOIB_1">
      <item>FINA Regionalni centar Zagreb, OIB 85821130368, Trg svibanjskih žrtava 1995. 1,10000 Zagreb</item>
      <item>MRĐEN d.o.o., OIB 98427121372, Brozova 30,10000 Zagreb</item>
      <item>Ivica Mrđen, OIB 44733046443, Fallerovo šetalište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98427121372</item>
      <item>, OIB 44733046443</item>
    </izvorni_sadrzaj>
    <derivirana_varijabla naziv="DomainObject.Predmet.SudioniciListNazivOIB_1">
      <item>, OIB 85821130368</item>
      <item>, OIB 98427121372</item>
      <item>, OIB 44733046443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18820-83C5-440C-B1B4-FBED8647B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869</properties:Characters>
  <properties:Lines>43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2017-07-25T10:44:00Z</dcterms:created>
  <dc:creator>gboljkovac</dc:creator>
  <cp:lastModifiedBy>Marina Markić</cp:lastModifiedBy>
  <cp:lastPrinted>2017-07-25T10:43:00Z</cp:lastPrinted>
  <dcterms:modified xmlns:xsi="http://www.w3.org/2001/XMLSchema-instance" xsi:type="dcterms:W3CDTF">2017-07-26T09:54:00Z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