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06d61" w14:paraId="1706d61" w:rsidRDefault="00FC7E3E" w:rsidP="00E26901" w:rsidR="00E2690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C0600D">
        <w:rPr>
          <w:sz w:val="24"/>
        </w:rPr>
        <w:t xml:space="preserve"> OSIJEKU</w:t>
      </w:r>
    </w:p>
    <w:p w:rsidRDefault="00C0600D" w:rsidR="0088195B">
      <w:pPr>
        <w:rPr>
          <w:sz w:val="24"/>
        </w:rPr>
      </w:pPr>
      <w:r>
        <w:rPr>
          <w:sz w:val="24"/>
        </w:rPr>
        <w:t xml:space="preserve">STALNA SLUŽBA </w:t>
      </w:r>
      <w:r w:rsidR="007F1E7E">
        <w:rPr>
          <w:sz w:val="24"/>
        </w:rPr>
        <w:t>U SLAVONSKOM BRODU</w:t>
      </w:r>
      <w:r w:rsidR="004E6CEA">
        <w:rPr>
          <w:sz w:val="24"/>
        </w:rPr>
        <w:t xml:space="preserve"> 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B608A3" w:rsidRPr="00E26901">
      <w:pPr>
        <w:rPr>
          <w:sz w:val="24"/>
        </w:rPr>
      </w:pPr>
      <w:r>
        <w:rPr>
          <w:sz w:val="24"/>
        </w:rPr>
        <w:t xml:space="preserve">35000 Slavonski Brod  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   </w:t>
      </w:r>
      <w:r w:rsidR="004E6CEA">
        <w:rPr>
          <w:sz w:val="24"/>
        </w:rPr>
        <w:t xml:space="preserve"> </w:t>
      </w:r>
      <w:r w:rsidR="004E6CEA" w:rsidRPr="00890C0A">
        <w:rPr>
          <w:b/>
          <w:sz w:val="24"/>
        </w:rPr>
        <w:t xml:space="preserve">Broj: </w:t>
      </w:r>
      <w:r w:rsidR="006B024F" w:rsidRPr="00890C0A">
        <w:rPr>
          <w:b/>
          <w:sz w:val="24"/>
        </w:rPr>
        <w:t>1/</w:t>
      </w:r>
      <w:r w:rsidR="004E6CEA" w:rsidRPr="00890C0A">
        <w:rPr>
          <w:b/>
          <w:sz w:val="24"/>
        </w:rPr>
        <w:t>St-</w:t>
      </w:r>
      <w:r w:rsidR="00890C0A" w:rsidRPr="00890C0A">
        <w:rPr>
          <w:b/>
          <w:sz w:val="24"/>
        </w:rPr>
        <w:t>42/2014-69</w:t>
      </w:r>
    </w:p>
    <w:p w:rsidRDefault="00E26901" w:rsidR="00E26901">
      <w:pPr>
        <w:rPr>
          <w:sz w:val="24"/>
        </w:rPr>
      </w:pPr>
    </w:p>
    <w:p w:rsidRDefault="00FC7E3E" w:rsidR="00FC7E3E">
      <w:pPr>
        <w:rPr>
          <w:sz w:val="24"/>
        </w:rPr>
      </w:pPr>
    </w:p>
    <w:p w:rsidRDefault="00E26901" w:rsidP="00E26901" w:rsidR="004E6CEA">
      <w:pPr>
        <w:jc w:val="center"/>
        <w:rPr>
          <w:sz w:val="24"/>
        </w:rPr>
      </w:pPr>
      <w:r>
        <w:rPr>
          <w:sz w:val="24"/>
        </w:rPr>
        <w:t>U   I M E    R E P U B L I K E    H R V A T S K E</w:t>
      </w:r>
    </w:p>
    <w:p w:rsidRDefault="004E6CEA" w:rsidR="004E6CEA" w:rsidRPr="00E26901">
      <w:pPr>
        <w:jc w:val="center"/>
        <w:rPr>
          <w:sz w:val="24"/>
        </w:rPr>
      </w:pPr>
      <w:r w:rsidRPr="00E26901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4E6CEA" w:rsidP="00846F69" w:rsidR="00C75100">
      <w:pPr>
        <w:jc w:val="both"/>
        <w:rPr>
          <w:sz w:val="24"/>
        </w:rPr>
      </w:pPr>
      <w:r>
        <w:rPr>
          <w:sz w:val="24"/>
        </w:rPr>
        <w:tab/>
      </w:r>
      <w:r w:rsidR="00890C0A" w:rsidRPr="00890C0A">
        <w:rPr>
          <w:sz w:val="24"/>
          <w:szCs w:val="24"/>
        </w:rPr>
        <w:t xml:space="preserve">TRGOVAČKI SUD U OSIJEKU STALNA SLUŽBA U SLAVONSKOM BRODU, po stečajnoj sutkinji Vesni Vukelić, u nastavljenom postupku radi naknadne diobe stečajne mase iza ELITA d.o.o, u stečaju, Piškorevci, Zagrebačka 8A, OIB 88940440194, nastale iza brisanog subjekta ELITA d.o.o. u stečaju Slavonski Brod, Luke </w:t>
      </w:r>
      <w:proofErr w:type="spellStart"/>
      <w:r w:rsidR="00890C0A" w:rsidRPr="00890C0A">
        <w:rPr>
          <w:sz w:val="24"/>
          <w:szCs w:val="24"/>
        </w:rPr>
        <w:t>Botića</w:t>
      </w:r>
      <w:proofErr w:type="spellEnd"/>
      <w:r w:rsidR="00890C0A" w:rsidRPr="00890C0A">
        <w:rPr>
          <w:sz w:val="24"/>
          <w:szCs w:val="24"/>
        </w:rPr>
        <w:t xml:space="preserve"> 80, OIB 94911622337</w:t>
      </w:r>
      <w:r w:rsidR="00E54BDB" w:rsidRPr="00890C0A">
        <w:rPr>
          <w:sz w:val="24"/>
          <w:szCs w:val="24"/>
        </w:rPr>
        <w:t>,</w:t>
      </w:r>
      <w:r w:rsidR="00E54BDB">
        <w:rPr>
          <w:sz w:val="24"/>
        </w:rPr>
        <w:t xml:space="preserve"> </w:t>
      </w:r>
      <w:r w:rsidR="007F3A34">
        <w:rPr>
          <w:sz w:val="24"/>
        </w:rPr>
        <w:t xml:space="preserve">dana </w:t>
      </w:r>
      <w:r w:rsidR="00890C0A">
        <w:rPr>
          <w:sz w:val="24"/>
        </w:rPr>
        <w:t>13. srpnja 2018.</w:t>
      </w:r>
    </w:p>
    <w:p w:rsidRDefault="00C81B14" w:rsidP="00846F69" w:rsidR="00C81B14">
      <w:pPr>
        <w:jc w:val="both"/>
        <w:rPr>
          <w:sz w:val="24"/>
        </w:rPr>
      </w:pPr>
    </w:p>
    <w:p w:rsidRDefault="004E6CEA" w:rsidR="004E6CEA">
      <w:pPr>
        <w:rPr>
          <w:sz w:val="24"/>
        </w:rPr>
      </w:pPr>
    </w:p>
    <w:p w:rsidRDefault="004E6CEA" w:rsidP="00846F69" w:rsidR="00B608A3">
      <w:pPr>
        <w:jc w:val="center"/>
        <w:rPr>
          <w:sz w:val="24"/>
        </w:rPr>
      </w:pPr>
      <w:r w:rsidRPr="00E26901">
        <w:rPr>
          <w:sz w:val="24"/>
        </w:rPr>
        <w:t>r i j e š i o   j e</w:t>
      </w:r>
    </w:p>
    <w:p w:rsidRDefault="00C84F25" w:rsidP="00846F69" w:rsidR="00C84F25" w:rsidRPr="00E26901">
      <w:pPr>
        <w:jc w:val="center"/>
        <w:rPr>
          <w:sz w:val="24"/>
        </w:rPr>
      </w:pPr>
    </w:p>
    <w:p w:rsidRDefault="004E6CEA" w:rsidR="004E6CEA">
      <w:pPr>
        <w:rPr>
          <w:sz w:val="24"/>
        </w:rPr>
      </w:pPr>
    </w:p>
    <w:p w:rsidRDefault="004E6CEA" w:rsidP="00FC7E3E" w:rsidR="00085A3B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 xml:space="preserve">I </w:t>
      </w:r>
      <w:r w:rsidR="007F3A34">
        <w:rPr>
          <w:b/>
          <w:sz w:val="24"/>
        </w:rPr>
        <w:t>–</w:t>
      </w:r>
      <w:r>
        <w:rPr>
          <w:sz w:val="24"/>
        </w:rPr>
        <w:t xml:space="preserve"> </w:t>
      </w:r>
      <w:r w:rsidR="00085A3B">
        <w:rPr>
          <w:sz w:val="24"/>
        </w:rPr>
        <w:t xml:space="preserve">Zaključuje se stečajni postupak </w:t>
      </w:r>
      <w:r w:rsidR="00FC7E3E">
        <w:rPr>
          <w:sz w:val="24"/>
        </w:rPr>
        <w:t xml:space="preserve">radi naknadne diobe stečajne mase iza </w:t>
      </w:r>
      <w:r w:rsidR="00890C0A" w:rsidRPr="00890C0A">
        <w:rPr>
          <w:sz w:val="24"/>
          <w:szCs w:val="24"/>
        </w:rPr>
        <w:t xml:space="preserve">ELITA d.o.o, u stečaju, Piškorevci, Zagrebačka 8A, OIB 88940440194, nastale iza brisanog subjekta ELITA d.o.o. u stečaju Slavonski Brod, Luke </w:t>
      </w:r>
      <w:proofErr w:type="spellStart"/>
      <w:r w:rsidR="00890C0A" w:rsidRPr="00890C0A">
        <w:rPr>
          <w:sz w:val="24"/>
          <w:szCs w:val="24"/>
        </w:rPr>
        <w:t>Botića</w:t>
      </w:r>
      <w:proofErr w:type="spellEnd"/>
      <w:r w:rsidR="00890C0A" w:rsidRPr="00890C0A">
        <w:rPr>
          <w:sz w:val="24"/>
          <w:szCs w:val="24"/>
        </w:rPr>
        <w:t xml:space="preserve"> 80, OIB 94911622337</w:t>
      </w:r>
      <w:r w:rsidR="00C879CE">
        <w:rPr>
          <w:sz w:val="24"/>
        </w:rPr>
        <w:t>.</w:t>
      </w:r>
    </w:p>
    <w:p w:rsidRDefault="00C879CE" w:rsidP="00FC7E3E" w:rsidR="00C879CE">
      <w:pPr>
        <w:jc w:val="both"/>
        <w:rPr>
          <w:sz w:val="24"/>
        </w:rPr>
      </w:pPr>
    </w:p>
    <w:p w:rsidRDefault="00085A3B" w:rsidP="00085A3B" w:rsidR="00085A3B">
      <w:pPr>
        <w:ind w:firstLine="720"/>
        <w:jc w:val="both"/>
        <w:rPr>
          <w:sz w:val="24"/>
        </w:rPr>
      </w:pPr>
      <w:r w:rsidRPr="00085A3B">
        <w:rPr>
          <w:b/>
          <w:sz w:val="24"/>
        </w:rPr>
        <w:t>II</w:t>
      </w:r>
      <w:r>
        <w:rPr>
          <w:sz w:val="24"/>
        </w:rPr>
        <w:t>- Po pravomoćnosti ovog rješenja, stečajna masa ima se brisati iz sudskog registra.</w:t>
      </w:r>
    </w:p>
    <w:p w:rsidRDefault="00F33B9A" w:rsidP="00085A3B" w:rsidR="00F33B9A">
      <w:pPr>
        <w:ind w:firstLine="720"/>
        <w:jc w:val="both"/>
        <w:rPr>
          <w:sz w:val="24"/>
        </w:rPr>
      </w:pPr>
    </w:p>
    <w:p w:rsidRDefault="00F33B9A" w:rsidP="00085A3B" w:rsidR="00F33B9A">
      <w:pPr>
        <w:ind w:firstLine="720"/>
        <w:jc w:val="both"/>
        <w:rPr>
          <w:sz w:val="24"/>
        </w:rPr>
      </w:pPr>
      <w:r w:rsidRPr="00F33B9A">
        <w:rPr>
          <w:b/>
          <w:sz w:val="24"/>
        </w:rPr>
        <w:t>III</w:t>
      </w:r>
      <w:r>
        <w:rPr>
          <w:sz w:val="24"/>
        </w:rPr>
        <w:t>- Ovo rješenje objavit će se na mrežnoj st</w:t>
      </w:r>
      <w:r w:rsidR="00C879CE">
        <w:rPr>
          <w:sz w:val="24"/>
        </w:rPr>
        <w:t>r</w:t>
      </w:r>
      <w:r>
        <w:rPr>
          <w:sz w:val="24"/>
        </w:rPr>
        <w:t>anici e-Oglasna ploča sudova.</w:t>
      </w:r>
    </w:p>
    <w:p w:rsidRDefault="00D315D8" w:rsidP="00FC7E3E" w:rsidR="00D315D8">
      <w:pPr>
        <w:jc w:val="both"/>
        <w:rPr>
          <w:sz w:val="24"/>
        </w:rPr>
      </w:pPr>
    </w:p>
    <w:p w:rsidRDefault="00890C0A" w:rsidP="00FC7E3E" w:rsidR="00890C0A">
      <w:pPr>
        <w:jc w:val="both"/>
        <w:rPr>
          <w:sz w:val="24"/>
        </w:rPr>
      </w:pPr>
    </w:p>
    <w:p w:rsidRDefault="004E6CEA" w:rsidP="008C3C44" w:rsidR="00CC2CAF">
      <w:pPr>
        <w:jc w:val="center"/>
        <w:rPr>
          <w:sz w:val="24"/>
        </w:rPr>
      </w:pPr>
      <w:r w:rsidRPr="00C81B14">
        <w:rPr>
          <w:sz w:val="24"/>
        </w:rPr>
        <w:t>Obrazloženje</w:t>
      </w:r>
      <w:r w:rsidRPr="00C81B14">
        <w:rPr>
          <w:sz w:val="24"/>
        </w:rPr>
        <w:tab/>
      </w:r>
    </w:p>
    <w:p w:rsidRDefault="00890C0A" w:rsidP="008C3C44" w:rsidR="00890C0A" w:rsidRPr="00C81B14">
      <w:pPr>
        <w:jc w:val="center"/>
        <w:rPr>
          <w:sz w:val="24"/>
        </w:rPr>
      </w:pPr>
    </w:p>
    <w:p w:rsidRDefault="00FA36EA" w:rsidP="008C3C44" w:rsidR="00FA36EA">
      <w:pPr>
        <w:jc w:val="center"/>
        <w:rPr>
          <w:sz w:val="24"/>
        </w:rPr>
      </w:pPr>
    </w:p>
    <w:p w:rsidRDefault="004E6CEA" w:rsidP="00085A3B" w:rsidR="00E54BDB">
      <w:pPr>
        <w:jc w:val="both"/>
        <w:rPr>
          <w:sz w:val="24"/>
        </w:rPr>
      </w:pPr>
      <w:r>
        <w:rPr>
          <w:sz w:val="24"/>
        </w:rPr>
        <w:tab/>
      </w:r>
      <w:r w:rsidR="00C81B14">
        <w:rPr>
          <w:sz w:val="24"/>
        </w:rPr>
        <w:t>Rješenjem ovog s</w:t>
      </w:r>
      <w:r w:rsidR="00E1633E">
        <w:rPr>
          <w:sz w:val="24"/>
        </w:rPr>
        <w:t xml:space="preserve">uda br. </w:t>
      </w:r>
      <w:r w:rsidR="00085A3B">
        <w:rPr>
          <w:sz w:val="24"/>
        </w:rPr>
        <w:t>1/</w:t>
      </w:r>
      <w:r w:rsidR="00E1633E">
        <w:rPr>
          <w:sz w:val="24"/>
        </w:rPr>
        <w:t>St-</w:t>
      </w:r>
      <w:r w:rsidR="00890C0A">
        <w:rPr>
          <w:sz w:val="24"/>
        </w:rPr>
        <w:t>42/2014-44</w:t>
      </w:r>
      <w:r w:rsidR="00B71015">
        <w:rPr>
          <w:sz w:val="24"/>
        </w:rPr>
        <w:t xml:space="preserve"> od </w:t>
      </w:r>
      <w:r w:rsidR="00890C0A">
        <w:rPr>
          <w:sz w:val="24"/>
        </w:rPr>
        <w:t>04. rujna 2015</w:t>
      </w:r>
      <w:r w:rsidR="00085A3B">
        <w:rPr>
          <w:sz w:val="24"/>
        </w:rPr>
        <w:t>.</w:t>
      </w:r>
      <w:r w:rsidR="00C81B14">
        <w:rPr>
          <w:sz w:val="24"/>
        </w:rPr>
        <w:t xml:space="preserve"> </w:t>
      </w:r>
      <w:r w:rsidR="00085A3B">
        <w:rPr>
          <w:sz w:val="24"/>
        </w:rPr>
        <w:t xml:space="preserve">zaključen </w:t>
      </w:r>
      <w:r w:rsidR="00E54BDB">
        <w:rPr>
          <w:sz w:val="24"/>
        </w:rPr>
        <w:t>je</w:t>
      </w:r>
      <w:r w:rsidR="00085A3B">
        <w:rPr>
          <w:sz w:val="24"/>
        </w:rPr>
        <w:t xml:space="preserve"> stečajni postupak nad dužnikom </w:t>
      </w:r>
      <w:r w:rsidR="00890C0A" w:rsidRPr="00890C0A">
        <w:rPr>
          <w:sz w:val="24"/>
          <w:szCs w:val="24"/>
        </w:rPr>
        <w:t xml:space="preserve">ELITA d.o.o. u stečaju Slavonski Brod, Luke </w:t>
      </w:r>
      <w:proofErr w:type="spellStart"/>
      <w:r w:rsidR="00890C0A" w:rsidRPr="00890C0A">
        <w:rPr>
          <w:sz w:val="24"/>
          <w:szCs w:val="24"/>
        </w:rPr>
        <w:t>Botića</w:t>
      </w:r>
      <w:proofErr w:type="spellEnd"/>
      <w:r w:rsidR="00890C0A" w:rsidRPr="00890C0A">
        <w:rPr>
          <w:sz w:val="24"/>
          <w:szCs w:val="24"/>
        </w:rPr>
        <w:t xml:space="preserve"> 80, OIB 94911622337</w:t>
      </w:r>
      <w:r w:rsidR="00890C0A">
        <w:rPr>
          <w:sz w:val="24"/>
          <w:szCs w:val="24"/>
        </w:rPr>
        <w:t>,</w:t>
      </w:r>
      <w:r w:rsidR="00E54BDB">
        <w:rPr>
          <w:sz w:val="24"/>
        </w:rPr>
        <w:t xml:space="preserve"> a po pravomoćnosti tog rješenja dužnik je brisan iz sudskog registra.</w:t>
      </w:r>
    </w:p>
    <w:p w:rsidRDefault="00890C0A" w:rsidP="00085A3B" w:rsidR="00890C0A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085A3B" w:rsidP="00085A3B" w:rsidR="00F33B9A">
      <w:pPr>
        <w:ind w:firstLine="720"/>
        <w:jc w:val="both"/>
        <w:rPr>
          <w:sz w:val="24"/>
        </w:rPr>
      </w:pPr>
      <w:r>
        <w:rPr>
          <w:sz w:val="24"/>
        </w:rPr>
        <w:t>Nakon brisanja dužnika iz sudskog registra, na prijedlog stečajn</w:t>
      </w:r>
      <w:r w:rsidR="00EA5CEE">
        <w:rPr>
          <w:sz w:val="24"/>
        </w:rPr>
        <w:t>og</w:t>
      </w:r>
      <w:r>
        <w:rPr>
          <w:sz w:val="24"/>
        </w:rPr>
        <w:t xml:space="preserve"> upravitelj</w:t>
      </w:r>
      <w:r w:rsidR="00EA5CEE">
        <w:rPr>
          <w:sz w:val="24"/>
        </w:rPr>
        <w:t>a sud</w:t>
      </w:r>
      <w:r>
        <w:rPr>
          <w:sz w:val="24"/>
        </w:rPr>
        <w:t xml:space="preserve"> je rješenjem </w:t>
      </w:r>
      <w:r w:rsidR="00890C0A">
        <w:rPr>
          <w:sz w:val="24"/>
        </w:rPr>
        <w:t>1/</w:t>
      </w:r>
      <w:r>
        <w:rPr>
          <w:sz w:val="24"/>
        </w:rPr>
        <w:t>St-</w:t>
      </w:r>
      <w:r w:rsidR="00890C0A">
        <w:rPr>
          <w:sz w:val="24"/>
        </w:rPr>
        <w:t>42/2014-</w:t>
      </w:r>
      <w:r w:rsidR="00A16C2F">
        <w:rPr>
          <w:sz w:val="24"/>
        </w:rPr>
        <w:t>52</w:t>
      </w:r>
      <w:r>
        <w:rPr>
          <w:sz w:val="24"/>
        </w:rPr>
        <w:t xml:space="preserve"> od </w:t>
      </w:r>
      <w:r w:rsidR="00A16C2F">
        <w:rPr>
          <w:sz w:val="24"/>
        </w:rPr>
        <w:t>16.veljače 2016</w:t>
      </w:r>
      <w:r>
        <w:rPr>
          <w:sz w:val="24"/>
        </w:rPr>
        <w:t>. odredio nastavljanje postupka radi naknadne diobe</w:t>
      </w:r>
      <w:r w:rsidR="00A16C2F">
        <w:rPr>
          <w:sz w:val="24"/>
        </w:rPr>
        <w:t>, dok je rješenjem od 13. svibnja 2016. određen</w:t>
      </w:r>
      <w:r>
        <w:rPr>
          <w:sz w:val="24"/>
        </w:rPr>
        <w:t xml:space="preserve"> upis u sudski registar stečajne mase iza brisanog dužnika, obzirom na činjenicu da je naknadno pronađena imovina koja se sastojala od novčanih sredsta</w:t>
      </w:r>
      <w:r w:rsidR="002C296D">
        <w:rPr>
          <w:sz w:val="24"/>
        </w:rPr>
        <w:t xml:space="preserve">va </w:t>
      </w:r>
      <w:r w:rsidR="00EA5CEE">
        <w:rPr>
          <w:sz w:val="24"/>
        </w:rPr>
        <w:t xml:space="preserve">ostvarenih </w:t>
      </w:r>
      <w:r w:rsidR="00BC16C5">
        <w:rPr>
          <w:sz w:val="24"/>
        </w:rPr>
        <w:t>naplatom tražbine.</w:t>
      </w:r>
    </w:p>
    <w:p w:rsidRDefault="00EA5CEE" w:rsidP="00085A3B" w:rsidR="00EA5CEE">
      <w:pPr>
        <w:ind w:firstLine="720"/>
        <w:jc w:val="both"/>
        <w:rPr>
          <w:sz w:val="24"/>
        </w:rPr>
      </w:pPr>
    </w:p>
    <w:p w:rsidRDefault="00EA5CEE" w:rsidP="00085A3B" w:rsidR="00EA5CEE">
      <w:pPr>
        <w:ind w:firstLine="720"/>
        <w:jc w:val="both"/>
        <w:rPr>
          <w:sz w:val="24"/>
        </w:rPr>
      </w:pPr>
    </w:p>
    <w:p w:rsidRDefault="00EA5CEE" w:rsidP="00EA5CEE" w:rsidR="00EA5CEE">
      <w:pPr>
        <w:ind w:firstLine="720"/>
        <w:jc w:val="right"/>
        <w:rPr>
          <w:sz w:val="24"/>
        </w:rPr>
      </w:pPr>
    </w:p>
    <w:p w:rsidRDefault="00EA5CEE" w:rsidP="00EA5CEE" w:rsidR="00EA5CEE">
      <w:pPr>
        <w:ind w:firstLine="720"/>
        <w:jc w:val="right"/>
        <w:rPr>
          <w:sz w:val="24"/>
        </w:rPr>
      </w:pPr>
    </w:p>
    <w:p w:rsidRDefault="00BC16C5" w:rsidP="00EA5CEE" w:rsidR="00BC16C5">
      <w:pPr>
        <w:ind w:firstLine="720"/>
        <w:jc w:val="right"/>
        <w:rPr>
          <w:b/>
          <w:sz w:val="24"/>
        </w:rPr>
      </w:pPr>
    </w:p>
    <w:p w:rsidRDefault="00BC16C5" w:rsidP="00EA5CEE" w:rsidR="00BC16C5">
      <w:pPr>
        <w:ind w:firstLine="720"/>
        <w:jc w:val="right"/>
        <w:rPr>
          <w:b/>
          <w:sz w:val="24"/>
        </w:rPr>
      </w:pPr>
    </w:p>
    <w:p w:rsidRDefault="00EA5CEE" w:rsidP="00EA5CEE" w:rsidR="00EA5CEE">
      <w:pPr>
        <w:ind w:firstLine="720"/>
        <w:jc w:val="right"/>
        <w:rPr>
          <w:b/>
          <w:sz w:val="24"/>
        </w:rPr>
      </w:pPr>
      <w:r w:rsidRPr="00890C0A">
        <w:rPr>
          <w:b/>
          <w:sz w:val="24"/>
        </w:rPr>
        <w:t>Broj: 1/St-</w:t>
      </w:r>
      <w:r w:rsidR="00890C0A" w:rsidRPr="00890C0A">
        <w:rPr>
          <w:b/>
          <w:sz w:val="24"/>
        </w:rPr>
        <w:t>42/2014-69</w:t>
      </w:r>
    </w:p>
    <w:p w:rsidRDefault="002B477A" w:rsidP="00EA5CEE" w:rsidR="002B477A">
      <w:pPr>
        <w:ind w:firstLine="720"/>
        <w:jc w:val="right"/>
        <w:rPr>
          <w:b/>
          <w:sz w:val="24"/>
        </w:rPr>
      </w:pPr>
    </w:p>
    <w:p w:rsidRDefault="002B477A" w:rsidP="00EA5CEE" w:rsidR="002B477A" w:rsidRPr="00890C0A">
      <w:pPr>
        <w:ind w:firstLine="720"/>
        <w:jc w:val="right"/>
        <w:rPr>
          <w:b/>
          <w:sz w:val="24"/>
        </w:rPr>
      </w:pPr>
    </w:p>
    <w:p w:rsidRDefault="00EA5CEE" w:rsidP="00EA5CEE" w:rsidR="00EA5CEE">
      <w:pPr>
        <w:ind w:firstLine="720"/>
        <w:jc w:val="right"/>
        <w:rPr>
          <w:sz w:val="24"/>
        </w:rPr>
      </w:pPr>
    </w:p>
    <w:p w:rsidRDefault="00BC16C5" w:rsidP="00CE733D" w:rsidR="00C84F25">
      <w:pPr>
        <w:ind w:firstLine="720"/>
        <w:jc w:val="both"/>
        <w:rPr>
          <w:sz w:val="24"/>
        </w:rPr>
      </w:pPr>
      <w:r>
        <w:rPr>
          <w:sz w:val="24"/>
        </w:rPr>
        <w:t xml:space="preserve">Tijekom nastavljenog postupka obavljene su dvije naknadne diobe na način da su vjerovnici prvog višeg isplatnog reda namireni </w:t>
      </w:r>
      <w:r w:rsidR="00A5469C">
        <w:rPr>
          <w:sz w:val="24"/>
        </w:rPr>
        <w:t>za</w:t>
      </w:r>
      <w:r>
        <w:rPr>
          <w:sz w:val="24"/>
        </w:rPr>
        <w:t xml:space="preserve"> 51.821,25 kn, odnosno 77,50 % od ukupno utvrđenih tražbina te kako je time unovčena cjelokupna imovina koja ulazi u stečajnu masu, a namireni su svi troškovi i obveze stečajne mase, o čemu je stečajni upravitelj dostavio pisano izvješće i dokaze o uplatama,</w:t>
      </w:r>
      <w:r w:rsidR="00E864E8">
        <w:rPr>
          <w:sz w:val="24"/>
        </w:rPr>
        <w:t xml:space="preserve"> stekle </w:t>
      </w:r>
      <w:r>
        <w:rPr>
          <w:sz w:val="24"/>
        </w:rPr>
        <w:t xml:space="preserve">su se </w:t>
      </w:r>
      <w:r w:rsidR="00E864E8">
        <w:rPr>
          <w:sz w:val="24"/>
        </w:rPr>
        <w:t>pretpostavke za zaključenje postupka</w:t>
      </w:r>
      <w:r w:rsidR="006E314F">
        <w:rPr>
          <w:sz w:val="24"/>
        </w:rPr>
        <w:t xml:space="preserve"> i brisanje stečajne mase iz sudskog registra</w:t>
      </w:r>
      <w:r w:rsidR="00E864E8">
        <w:rPr>
          <w:sz w:val="24"/>
        </w:rPr>
        <w:t xml:space="preserve"> pa je iz tih razloga valjalo odlučiti kao u izreci na temelju odredbe čl.</w:t>
      </w:r>
      <w:r w:rsidR="00CE733D">
        <w:rPr>
          <w:sz w:val="24"/>
        </w:rPr>
        <w:t xml:space="preserve"> </w:t>
      </w:r>
      <w:r w:rsidR="001738E9">
        <w:rPr>
          <w:sz w:val="24"/>
        </w:rPr>
        <w:t>201</w:t>
      </w:r>
      <w:r w:rsidR="00CE733D">
        <w:rPr>
          <w:sz w:val="24"/>
        </w:rPr>
        <w:t xml:space="preserve"> </w:t>
      </w:r>
      <w:r w:rsidR="00E864E8">
        <w:rPr>
          <w:sz w:val="24"/>
        </w:rPr>
        <w:t>Stečajnog zakona (</w:t>
      </w:r>
      <w:r w:rsidR="00E864E8" w:rsidRPr="001738E9">
        <w:rPr>
          <w:sz w:val="24"/>
          <w:szCs w:val="24"/>
        </w:rPr>
        <w:t xml:space="preserve">NN </w:t>
      </w:r>
      <w:r w:rsidR="001738E9" w:rsidRPr="001738E9">
        <w:rPr>
          <w:sz w:val="24"/>
          <w:szCs w:val="24"/>
        </w:rPr>
        <w:t>44/96, 29/99, 129/00, 123/03, 82/06, 116/10, 25/12, 133/12)</w:t>
      </w:r>
      <w:r w:rsidR="00CB7401">
        <w:rPr>
          <w:sz w:val="24"/>
          <w:szCs w:val="24"/>
        </w:rPr>
        <w:t xml:space="preserve"> uz primjenu odredbe čl. 286 st 2 i 3 </w:t>
      </w:r>
      <w:r w:rsidR="006E314F">
        <w:rPr>
          <w:sz w:val="24"/>
          <w:szCs w:val="24"/>
        </w:rPr>
        <w:t xml:space="preserve">novog </w:t>
      </w:r>
      <w:r w:rsidR="00CB7401">
        <w:rPr>
          <w:sz w:val="24"/>
          <w:szCs w:val="24"/>
        </w:rPr>
        <w:t>Stečajnog zakona (NN br. 71/15, 104/17)</w:t>
      </w:r>
      <w:r w:rsidR="001738E9" w:rsidRPr="001738E9">
        <w:rPr>
          <w:sz w:val="24"/>
          <w:szCs w:val="24"/>
        </w:rPr>
        <w:t>.</w:t>
      </w:r>
    </w:p>
    <w:p w:rsidRDefault="002508D4" w:rsidP="003B6DB7" w:rsidR="0062771E">
      <w:pPr>
        <w:jc w:val="both"/>
        <w:rPr>
          <w:sz w:val="24"/>
        </w:rPr>
      </w:pPr>
      <w:r>
        <w:rPr>
          <w:sz w:val="24"/>
        </w:rPr>
        <w:tab/>
      </w:r>
    </w:p>
    <w:p w:rsidRDefault="002B477A" w:rsidP="003B6DB7" w:rsidR="002B477A">
      <w:pPr>
        <w:jc w:val="both"/>
        <w:rPr>
          <w:sz w:val="24"/>
        </w:rPr>
      </w:pPr>
    </w:p>
    <w:p w:rsidRDefault="002B477A" w:rsidP="003B6DB7" w:rsidR="002B477A">
      <w:pPr>
        <w:jc w:val="both"/>
        <w:rPr>
          <w:sz w:val="24"/>
        </w:rPr>
      </w:pPr>
    </w:p>
    <w:p w:rsidRDefault="002B477A" w:rsidP="003B6DB7" w:rsidR="002B477A">
      <w:pPr>
        <w:jc w:val="both"/>
        <w:rPr>
          <w:sz w:val="24"/>
        </w:rPr>
      </w:pPr>
    </w:p>
    <w:p w:rsidRDefault="0026585E" w:rsidR="004E6CE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414710">
        <w:rPr>
          <w:sz w:val="24"/>
        </w:rPr>
        <w:t xml:space="preserve">   </w:t>
      </w:r>
      <w:r w:rsidR="00516AF6">
        <w:rPr>
          <w:sz w:val="24"/>
        </w:rPr>
        <w:tab/>
      </w:r>
      <w:r w:rsidR="00BC16C5">
        <w:rPr>
          <w:sz w:val="24"/>
        </w:rPr>
        <w:t xml:space="preserve">U Slavonskom </w:t>
      </w:r>
      <w:r w:rsidR="004E6CEA">
        <w:rPr>
          <w:sz w:val="24"/>
        </w:rPr>
        <w:t xml:space="preserve">Brodu, </w:t>
      </w:r>
      <w:r w:rsidR="00BC16C5">
        <w:rPr>
          <w:sz w:val="24"/>
        </w:rPr>
        <w:t>13. srpnja</w:t>
      </w:r>
      <w:r w:rsidR="00EA5CEE">
        <w:rPr>
          <w:sz w:val="24"/>
        </w:rPr>
        <w:t xml:space="preserve"> 2018</w:t>
      </w:r>
      <w:r w:rsidR="00474476">
        <w:rPr>
          <w:sz w:val="24"/>
        </w:rPr>
        <w:t>.</w:t>
      </w:r>
    </w:p>
    <w:p w:rsidRDefault="00BC16C5" w:rsidR="00BC16C5">
      <w:pPr>
        <w:rPr>
          <w:sz w:val="24"/>
        </w:rPr>
      </w:pPr>
    </w:p>
    <w:p w:rsidRDefault="0026585E" w:rsidR="0026585E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</w:t>
      </w:r>
      <w:r w:rsidR="00474476">
        <w:rPr>
          <w:sz w:val="24"/>
        </w:rPr>
        <w:tab/>
      </w:r>
      <w:r w:rsidR="00474476">
        <w:rPr>
          <w:sz w:val="24"/>
        </w:rPr>
        <w:tab/>
      </w:r>
      <w:r w:rsidR="00EA5CEE">
        <w:rPr>
          <w:sz w:val="24"/>
        </w:rPr>
        <w:t>STEČAJNA SUTKINJA</w:t>
      </w:r>
      <w:r>
        <w:rPr>
          <w:sz w:val="24"/>
        </w:rPr>
        <w:t>:</w:t>
      </w:r>
    </w:p>
    <w:p w:rsidRDefault="004E6CEA" w:rsidP="006714BA" w:rsidR="006714B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474476">
        <w:rPr>
          <w:sz w:val="24"/>
        </w:rPr>
        <w:tab/>
      </w:r>
      <w:r w:rsidR="00474476">
        <w:rPr>
          <w:sz w:val="24"/>
        </w:rPr>
        <w:tab/>
      </w:r>
      <w:r w:rsidR="001738E9">
        <w:rPr>
          <w:sz w:val="24"/>
        </w:rPr>
        <w:t xml:space="preserve">       </w:t>
      </w:r>
      <w:r w:rsidR="00474476">
        <w:rPr>
          <w:sz w:val="24"/>
        </w:rPr>
        <w:t xml:space="preserve">  </w:t>
      </w:r>
      <w:r>
        <w:rPr>
          <w:sz w:val="24"/>
        </w:rPr>
        <w:t>Vesna Vukelić</w:t>
      </w:r>
      <w:r w:rsidR="00E02DBD">
        <w:rPr>
          <w:sz w:val="24"/>
        </w:rPr>
        <w:t>, v.r.</w:t>
      </w:r>
    </w:p>
    <w:p w:rsidRDefault="00E02DBD" w:rsidP="00E02DBD" w:rsidR="00E02DBD">
      <w:pPr>
        <w:ind w:firstLine="720" w:left="6480"/>
        <w:rPr>
          <w:sz w:val="24"/>
        </w:rPr>
      </w:pPr>
    </w:p>
    <w:p w:rsidRDefault="00FF6FA5" w:rsidR="003B6B9C" w:rsidRPr="00E05C82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3B6B9C" w:rsidR="003B6B9C">
      <w:pPr>
        <w:rPr>
          <w:b/>
        </w:rPr>
      </w:pPr>
    </w:p>
    <w:p w:rsidRDefault="004E6CEA" w:rsidR="004E6CEA">
      <w:pPr>
        <w:rPr>
          <w:b/>
        </w:rPr>
      </w:pPr>
      <w:r>
        <w:rPr>
          <w:b/>
        </w:rPr>
        <w:t>NAPUTAK O PRAVNOM LIJEKU</w:t>
      </w:r>
    </w:p>
    <w:p w:rsidRDefault="004E6CEA" w:rsidP="00E864E8" w:rsidR="004E6CEA">
      <w:r>
        <w:t xml:space="preserve">Protiv ovog rješenja </w:t>
      </w:r>
      <w:r w:rsidR="00E864E8">
        <w:t>dopuštena je žalba</w:t>
      </w:r>
      <w:r>
        <w:t xml:space="preserve"> u roku od 8 dana</w:t>
      </w:r>
    </w:p>
    <w:p w:rsidRDefault="004E6CEA" w:rsidR="00E864E8">
      <w:r>
        <w:t xml:space="preserve">od dana </w:t>
      </w:r>
      <w:r w:rsidR="00FA73DF">
        <w:t xml:space="preserve">dostave rješenja, a dostava se smatra obavljenom </w:t>
      </w:r>
    </w:p>
    <w:p w:rsidRDefault="00FA73DF" w:rsidP="00FA73DF" w:rsidR="00E864E8">
      <w:r>
        <w:t>istekom osmog dana od dana objave pismena na mrežnoj</w:t>
      </w:r>
    </w:p>
    <w:p w:rsidRDefault="00FA73DF" w:rsidP="00FA73DF" w:rsidR="00E864E8">
      <w:r>
        <w:t xml:space="preserve"> st</w:t>
      </w:r>
      <w:r w:rsidR="001738E9">
        <w:t>r</w:t>
      </w:r>
      <w:r>
        <w:t>anici e-Oglasna ploča.</w:t>
      </w:r>
      <w:r w:rsidR="004E6CEA">
        <w:t xml:space="preserve"> </w:t>
      </w:r>
      <w:r>
        <w:t xml:space="preserve">Žalba se podnosi ovom sudu, a o </w:t>
      </w:r>
    </w:p>
    <w:p w:rsidRDefault="00FA73DF" w:rsidR="00B804A0">
      <w:r>
        <w:t>žalbi odlučuje</w:t>
      </w:r>
      <w:r w:rsidR="00E864E8">
        <w:t xml:space="preserve"> </w:t>
      </w:r>
      <w:r>
        <w:t>Visoki trgovački sud RH.</w:t>
      </w:r>
    </w:p>
    <w:p w:rsidRDefault="006842D1" w:rsidR="006842D1"/>
    <w:p w:rsidRDefault="006842D1" w:rsidR="006842D1"/>
    <w:p w:rsidRDefault="001D0ECB" w:rsidR="004E6CEA">
      <w:pPr>
        <w:rPr>
          <w:sz w:val="24"/>
        </w:rPr>
      </w:pPr>
      <w:r>
        <w:rPr>
          <w:sz w:val="24"/>
        </w:rPr>
        <w:t>Dostaviti putem mrežne st</w:t>
      </w:r>
      <w:r w:rsidR="001738E9">
        <w:rPr>
          <w:sz w:val="24"/>
        </w:rPr>
        <w:t>r</w:t>
      </w:r>
      <w:r>
        <w:rPr>
          <w:sz w:val="24"/>
        </w:rPr>
        <w:t>anice e-Oglasna ploča</w:t>
      </w:r>
    </w:p>
    <w:p w:rsidRDefault="0062771E" w:rsidR="0062771E">
      <w:pPr>
        <w:rPr>
          <w:sz w:val="24"/>
        </w:rPr>
      </w:pPr>
      <w:r>
        <w:rPr>
          <w:sz w:val="24"/>
        </w:rPr>
        <w:t xml:space="preserve">1. </w:t>
      </w:r>
      <w:r w:rsidR="00BB4819">
        <w:rPr>
          <w:sz w:val="24"/>
        </w:rPr>
        <w:t xml:space="preserve"> </w:t>
      </w:r>
      <w:proofErr w:type="spellStart"/>
      <w:r w:rsidR="00BB4819">
        <w:rPr>
          <w:sz w:val="24"/>
        </w:rPr>
        <w:t>steč.upravitelj</w:t>
      </w:r>
      <w:proofErr w:type="spellEnd"/>
    </w:p>
    <w:p w:rsidRDefault="00885939" w:rsidP="00E864E8" w:rsidR="00846FE6">
      <w:pPr>
        <w:rPr>
          <w:sz w:val="24"/>
        </w:rPr>
      </w:pPr>
      <w:r>
        <w:rPr>
          <w:sz w:val="24"/>
        </w:rPr>
        <w:t>2</w:t>
      </w:r>
      <w:r w:rsidR="004E6CEA">
        <w:rPr>
          <w:sz w:val="24"/>
        </w:rPr>
        <w:t xml:space="preserve">. </w:t>
      </w:r>
      <w:r w:rsidR="00846FE6">
        <w:rPr>
          <w:sz w:val="24"/>
        </w:rPr>
        <w:t>FINA</w:t>
      </w:r>
      <w:r w:rsidR="00934D40">
        <w:rPr>
          <w:sz w:val="24"/>
        </w:rPr>
        <w:t>, po pravomoćnosti</w:t>
      </w:r>
    </w:p>
    <w:p w:rsidRDefault="00846FE6" w:rsidP="00E864E8" w:rsidR="00E05C82">
      <w:pPr>
        <w:rPr>
          <w:sz w:val="24"/>
        </w:rPr>
      </w:pPr>
      <w:r>
        <w:rPr>
          <w:sz w:val="24"/>
        </w:rPr>
        <w:t>3. Porezna uprava</w:t>
      </w:r>
    </w:p>
    <w:p w:rsidRDefault="00846FE6" w:rsidP="00E864E8" w:rsidR="00846FE6">
      <w:pPr>
        <w:rPr>
          <w:sz w:val="24"/>
        </w:rPr>
      </w:pPr>
      <w:r>
        <w:rPr>
          <w:sz w:val="24"/>
        </w:rPr>
        <w:t>4. ŽDO Slavonski Brod</w:t>
      </w:r>
    </w:p>
    <w:p w:rsidRDefault="00846FE6" w:rsidP="00E864E8" w:rsidR="00846FE6">
      <w:pPr>
        <w:rPr>
          <w:sz w:val="24"/>
        </w:rPr>
      </w:pPr>
      <w:r>
        <w:rPr>
          <w:sz w:val="24"/>
        </w:rPr>
        <w:t>5.vjerovnicima</w:t>
      </w:r>
    </w:p>
    <w:p w:rsidRDefault="00846FE6" w:rsidP="00E864E8" w:rsidR="00846FE6">
      <w:pPr>
        <w:rPr>
          <w:sz w:val="24"/>
        </w:rPr>
      </w:pPr>
      <w:r>
        <w:rPr>
          <w:sz w:val="24"/>
        </w:rPr>
        <w:t>6. sudskom registru, po pravomoćnosti</w:t>
      </w:r>
    </w:p>
    <w:p w:rsidRDefault="009C505C" w:rsidR="009C505C">
      <w:pPr>
        <w:rPr>
          <w:sz w:val="24"/>
        </w:rPr>
      </w:pPr>
    </w:p>
    <w:sectPr w:rsidR="009C505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0F71"/>
    <w:rsid w:val="0001360B"/>
    <w:rsid w:val="00015669"/>
    <w:rsid w:val="00023946"/>
    <w:rsid w:val="00032323"/>
    <w:rsid w:val="00034E55"/>
    <w:rsid w:val="00046D1A"/>
    <w:rsid w:val="0004719A"/>
    <w:rsid w:val="00051049"/>
    <w:rsid w:val="00052F0B"/>
    <w:rsid w:val="00053CEE"/>
    <w:rsid w:val="00063538"/>
    <w:rsid w:val="00071571"/>
    <w:rsid w:val="000758C9"/>
    <w:rsid w:val="00083180"/>
    <w:rsid w:val="00085A3B"/>
    <w:rsid w:val="000A3D7C"/>
    <w:rsid w:val="000C7073"/>
    <w:rsid w:val="000D42C0"/>
    <w:rsid w:val="000D5DB6"/>
    <w:rsid w:val="000E7951"/>
    <w:rsid w:val="000F4D4E"/>
    <w:rsid w:val="00100FD8"/>
    <w:rsid w:val="00101F2E"/>
    <w:rsid w:val="00102349"/>
    <w:rsid w:val="00130909"/>
    <w:rsid w:val="001339EC"/>
    <w:rsid w:val="001342F1"/>
    <w:rsid w:val="00146DD3"/>
    <w:rsid w:val="001514EB"/>
    <w:rsid w:val="00152335"/>
    <w:rsid w:val="00156B39"/>
    <w:rsid w:val="001701C0"/>
    <w:rsid w:val="00170C5F"/>
    <w:rsid w:val="001738E9"/>
    <w:rsid w:val="001743D8"/>
    <w:rsid w:val="00176E36"/>
    <w:rsid w:val="001826B2"/>
    <w:rsid w:val="00185F8E"/>
    <w:rsid w:val="001A6BED"/>
    <w:rsid w:val="001A77C2"/>
    <w:rsid w:val="001B5D8D"/>
    <w:rsid w:val="001B6A15"/>
    <w:rsid w:val="001C5012"/>
    <w:rsid w:val="001D0ECB"/>
    <w:rsid w:val="001D2A9B"/>
    <w:rsid w:val="00203672"/>
    <w:rsid w:val="0022308A"/>
    <w:rsid w:val="002233CF"/>
    <w:rsid w:val="0022778A"/>
    <w:rsid w:val="00232FE1"/>
    <w:rsid w:val="00233457"/>
    <w:rsid w:val="00233ACC"/>
    <w:rsid w:val="00234008"/>
    <w:rsid w:val="002508D4"/>
    <w:rsid w:val="00250D57"/>
    <w:rsid w:val="00251F5F"/>
    <w:rsid w:val="002532F0"/>
    <w:rsid w:val="00255B9D"/>
    <w:rsid w:val="0026585E"/>
    <w:rsid w:val="00282A48"/>
    <w:rsid w:val="00286A2F"/>
    <w:rsid w:val="002959F1"/>
    <w:rsid w:val="00297333"/>
    <w:rsid w:val="002A12FC"/>
    <w:rsid w:val="002B0FED"/>
    <w:rsid w:val="002B2A06"/>
    <w:rsid w:val="002B4087"/>
    <w:rsid w:val="002B477A"/>
    <w:rsid w:val="002B48D5"/>
    <w:rsid w:val="002C1103"/>
    <w:rsid w:val="002C296D"/>
    <w:rsid w:val="002C4BBD"/>
    <w:rsid w:val="002D3B9A"/>
    <w:rsid w:val="002E2346"/>
    <w:rsid w:val="002E7053"/>
    <w:rsid w:val="002F2078"/>
    <w:rsid w:val="002F26FB"/>
    <w:rsid w:val="003151EF"/>
    <w:rsid w:val="00321D35"/>
    <w:rsid w:val="003306EF"/>
    <w:rsid w:val="00331C27"/>
    <w:rsid w:val="00333AF3"/>
    <w:rsid w:val="00344E1D"/>
    <w:rsid w:val="0034541D"/>
    <w:rsid w:val="00346C94"/>
    <w:rsid w:val="00347B63"/>
    <w:rsid w:val="00373E91"/>
    <w:rsid w:val="00380BAE"/>
    <w:rsid w:val="00391412"/>
    <w:rsid w:val="003975AF"/>
    <w:rsid w:val="003B3549"/>
    <w:rsid w:val="003B6B9C"/>
    <w:rsid w:val="003B6DB7"/>
    <w:rsid w:val="003E517A"/>
    <w:rsid w:val="003E5587"/>
    <w:rsid w:val="003E642D"/>
    <w:rsid w:val="003F1FEF"/>
    <w:rsid w:val="00401053"/>
    <w:rsid w:val="00407F7D"/>
    <w:rsid w:val="00411F58"/>
    <w:rsid w:val="00414710"/>
    <w:rsid w:val="0041531F"/>
    <w:rsid w:val="00425654"/>
    <w:rsid w:val="0043157D"/>
    <w:rsid w:val="00441C03"/>
    <w:rsid w:val="00446C85"/>
    <w:rsid w:val="004644F8"/>
    <w:rsid w:val="00471286"/>
    <w:rsid w:val="00472FFF"/>
    <w:rsid w:val="00474476"/>
    <w:rsid w:val="00495F52"/>
    <w:rsid w:val="004C3063"/>
    <w:rsid w:val="004C7FE7"/>
    <w:rsid w:val="004D1F91"/>
    <w:rsid w:val="004D77EA"/>
    <w:rsid w:val="004E0BE8"/>
    <w:rsid w:val="004E69F7"/>
    <w:rsid w:val="004E6CEA"/>
    <w:rsid w:val="004F05AA"/>
    <w:rsid w:val="004F7546"/>
    <w:rsid w:val="00500221"/>
    <w:rsid w:val="00503849"/>
    <w:rsid w:val="00503A14"/>
    <w:rsid w:val="005053C6"/>
    <w:rsid w:val="00512502"/>
    <w:rsid w:val="005135D5"/>
    <w:rsid w:val="00516AF6"/>
    <w:rsid w:val="00517609"/>
    <w:rsid w:val="005211C2"/>
    <w:rsid w:val="00540633"/>
    <w:rsid w:val="00540842"/>
    <w:rsid w:val="00542640"/>
    <w:rsid w:val="00551ED4"/>
    <w:rsid w:val="005565D9"/>
    <w:rsid w:val="005602F0"/>
    <w:rsid w:val="00574E85"/>
    <w:rsid w:val="00577C74"/>
    <w:rsid w:val="00582280"/>
    <w:rsid w:val="00585805"/>
    <w:rsid w:val="005861B2"/>
    <w:rsid w:val="00594F8A"/>
    <w:rsid w:val="005A30FB"/>
    <w:rsid w:val="005A5D2C"/>
    <w:rsid w:val="005B48EF"/>
    <w:rsid w:val="005B757B"/>
    <w:rsid w:val="005C0809"/>
    <w:rsid w:val="005D27C0"/>
    <w:rsid w:val="005D3C71"/>
    <w:rsid w:val="005D3E21"/>
    <w:rsid w:val="005D49B4"/>
    <w:rsid w:val="005D7896"/>
    <w:rsid w:val="005E2311"/>
    <w:rsid w:val="005E2551"/>
    <w:rsid w:val="00610778"/>
    <w:rsid w:val="0062771E"/>
    <w:rsid w:val="00627C47"/>
    <w:rsid w:val="006316CA"/>
    <w:rsid w:val="00640980"/>
    <w:rsid w:val="0064116C"/>
    <w:rsid w:val="00654945"/>
    <w:rsid w:val="006714BA"/>
    <w:rsid w:val="0067724A"/>
    <w:rsid w:val="006842D1"/>
    <w:rsid w:val="00690EEB"/>
    <w:rsid w:val="0069191F"/>
    <w:rsid w:val="00693D92"/>
    <w:rsid w:val="006A6DE9"/>
    <w:rsid w:val="006B024F"/>
    <w:rsid w:val="006B270F"/>
    <w:rsid w:val="006E19A1"/>
    <w:rsid w:val="006E314F"/>
    <w:rsid w:val="006E68B5"/>
    <w:rsid w:val="006F2157"/>
    <w:rsid w:val="0071082E"/>
    <w:rsid w:val="00710E01"/>
    <w:rsid w:val="00716DF0"/>
    <w:rsid w:val="007233F9"/>
    <w:rsid w:val="00730EB4"/>
    <w:rsid w:val="0076217D"/>
    <w:rsid w:val="007701D9"/>
    <w:rsid w:val="00771360"/>
    <w:rsid w:val="0077706D"/>
    <w:rsid w:val="00795203"/>
    <w:rsid w:val="00797970"/>
    <w:rsid w:val="007C1CCB"/>
    <w:rsid w:val="007C1D50"/>
    <w:rsid w:val="007E0234"/>
    <w:rsid w:val="007E73CA"/>
    <w:rsid w:val="007F1E7E"/>
    <w:rsid w:val="007F3A34"/>
    <w:rsid w:val="00806F05"/>
    <w:rsid w:val="008204F0"/>
    <w:rsid w:val="00822E7C"/>
    <w:rsid w:val="00824528"/>
    <w:rsid w:val="00826EBB"/>
    <w:rsid w:val="008357DC"/>
    <w:rsid w:val="0084317F"/>
    <w:rsid w:val="00846F69"/>
    <w:rsid w:val="00846FE6"/>
    <w:rsid w:val="00857C62"/>
    <w:rsid w:val="0086403C"/>
    <w:rsid w:val="0088195B"/>
    <w:rsid w:val="00883E58"/>
    <w:rsid w:val="00885939"/>
    <w:rsid w:val="00890C0A"/>
    <w:rsid w:val="0089118A"/>
    <w:rsid w:val="00891E5F"/>
    <w:rsid w:val="008A6B78"/>
    <w:rsid w:val="008B0A99"/>
    <w:rsid w:val="008B2871"/>
    <w:rsid w:val="008B362B"/>
    <w:rsid w:val="008B5068"/>
    <w:rsid w:val="008C1B23"/>
    <w:rsid w:val="008C3C44"/>
    <w:rsid w:val="008C4819"/>
    <w:rsid w:val="008C4F3F"/>
    <w:rsid w:val="008D172F"/>
    <w:rsid w:val="008F1DFC"/>
    <w:rsid w:val="00905CEA"/>
    <w:rsid w:val="00906023"/>
    <w:rsid w:val="00907D46"/>
    <w:rsid w:val="009103EE"/>
    <w:rsid w:val="00911BF7"/>
    <w:rsid w:val="00914583"/>
    <w:rsid w:val="009174B2"/>
    <w:rsid w:val="00926E0B"/>
    <w:rsid w:val="00934D40"/>
    <w:rsid w:val="009373D4"/>
    <w:rsid w:val="00941882"/>
    <w:rsid w:val="0094485F"/>
    <w:rsid w:val="00951FD0"/>
    <w:rsid w:val="00985EDA"/>
    <w:rsid w:val="00992D22"/>
    <w:rsid w:val="009A2EE9"/>
    <w:rsid w:val="009A3158"/>
    <w:rsid w:val="009A6663"/>
    <w:rsid w:val="009B43FA"/>
    <w:rsid w:val="009B548D"/>
    <w:rsid w:val="009B7329"/>
    <w:rsid w:val="009B75A6"/>
    <w:rsid w:val="009C4F65"/>
    <w:rsid w:val="009C505C"/>
    <w:rsid w:val="009E0E47"/>
    <w:rsid w:val="009F49FF"/>
    <w:rsid w:val="009F5049"/>
    <w:rsid w:val="009F505C"/>
    <w:rsid w:val="009F59E5"/>
    <w:rsid w:val="00A16C2F"/>
    <w:rsid w:val="00A35251"/>
    <w:rsid w:val="00A50367"/>
    <w:rsid w:val="00A51050"/>
    <w:rsid w:val="00A5469C"/>
    <w:rsid w:val="00A61F4C"/>
    <w:rsid w:val="00A62023"/>
    <w:rsid w:val="00A76BEC"/>
    <w:rsid w:val="00A76ED4"/>
    <w:rsid w:val="00A802EB"/>
    <w:rsid w:val="00A84C1C"/>
    <w:rsid w:val="00A91DD8"/>
    <w:rsid w:val="00A95A5C"/>
    <w:rsid w:val="00AA02C0"/>
    <w:rsid w:val="00AA46FB"/>
    <w:rsid w:val="00AC4020"/>
    <w:rsid w:val="00AE2256"/>
    <w:rsid w:val="00AF0EC8"/>
    <w:rsid w:val="00AF70DC"/>
    <w:rsid w:val="00B31CE9"/>
    <w:rsid w:val="00B33DFD"/>
    <w:rsid w:val="00B425FC"/>
    <w:rsid w:val="00B45C4F"/>
    <w:rsid w:val="00B5157F"/>
    <w:rsid w:val="00B608A3"/>
    <w:rsid w:val="00B70571"/>
    <w:rsid w:val="00B71015"/>
    <w:rsid w:val="00B72939"/>
    <w:rsid w:val="00B73D25"/>
    <w:rsid w:val="00B804A0"/>
    <w:rsid w:val="00B820C6"/>
    <w:rsid w:val="00B84970"/>
    <w:rsid w:val="00B87F43"/>
    <w:rsid w:val="00B934CF"/>
    <w:rsid w:val="00B94512"/>
    <w:rsid w:val="00BB4819"/>
    <w:rsid w:val="00BB6921"/>
    <w:rsid w:val="00BB6B8D"/>
    <w:rsid w:val="00BC16C5"/>
    <w:rsid w:val="00BE3015"/>
    <w:rsid w:val="00BE4B29"/>
    <w:rsid w:val="00BE6738"/>
    <w:rsid w:val="00BF414D"/>
    <w:rsid w:val="00C0600D"/>
    <w:rsid w:val="00C1451A"/>
    <w:rsid w:val="00C16F35"/>
    <w:rsid w:val="00C205D3"/>
    <w:rsid w:val="00C26053"/>
    <w:rsid w:val="00C30C9C"/>
    <w:rsid w:val="00C3309D"/>
    <w:rsid w:val="00C424B5"/>
    <w:rsid w:val="00C4554F"/>
    <w:rsid w:val="00C45E50"/>
    <w:rsid w:val="00C531B2"/>
    <w:rsid w:val="00C75100"/>
    <w:rsid w:val="00C81B14"/>
    <w:rsid w:val="00C84F25"/>
    <w:rsid w:val="00C879CE"/>
    <w:rsid w:val="00C97171"/>
    <w:rsid w:val="00CA16E5"/>
    <w:rsid w:val="00CB071E"/>
    <w:rsid w:val="00CB3C69"/>
    <w:rsid w:val="00CB4563"/>
    <w:rsid w:val="00CB72A7"/>
    <w:rsid w:val="00CB7401"/>
    <w:rsid w:val="00CC2CAF"/>
    <w:rsid w:val="00CC797E"/>
    <w:rsid w:val="00CE3E86"/>
    <w:rsid w:val="00CE5AD1"/>
    <w:rsid w:val="00CE733D"/>
    <w:rsid w:val="00CF1B1D"/>
    <w:rsid w:val="00CF70A7"/>
    <w:rsid w:val="00D03A85"/>
    <w:rsid w:val="00D2142F"/>
    <w:rsid w:val="00D21DE0"/>
    <w:rsid w:val="00D2248B"/>
    <w:rsid w:val="00D315D8"/>
    <w:rsid w:val="00D36DD9"/>
    <w:rsid w:val="00D51863"/>
    <w:rsid w:val="00D5214F"/>
    <w:rsid w:val="00D538FF"/>
    <w:rsid w:val="00D5552E"/>
    <w:rsid w:val="00D55DBF"/>
    <w:rsid w:val="00D60784"/>
    <w:rsid w:val="00D64666"/>
    <w:rsid w:val="00D82701"/>
    <w:rsid w:val="00D93C9E"/>
    <w:rsid w:val="00DB1A21"/>
    <w:rsid w:val="00DC1BF3"/>
    <w:rsid w:val="00DC33A1"/>
    <w:rsid w:val="00DD35EA"/>
    <w:rsid w:val="00DE0161"/>
    <w:rsid w:val="00DE08F3"/>
    <w:rsid w:val="00DF74FE"/>
    <w:rsid w:val="00E02DBD"/>
    <w:rsid w:val="00E05C82"/>
    <w:rsid w:val="00E110A2"/>
    <w:rsid w:val="00E116B5"/>
    <w:rsid w:val="00E13462"/>
    <w:rsid w:val="00E1633E"/>
    <w:rsid w:val="00E21C87"/>
    <w:rsid w:val="00E26901"/>
    <w:rsid w:val="00E449FB"/>
    <w:rsid w:val="00E45A76"/>
    <w:rsid w:val="00E54050"/>
    <w:rsid w:val="00E54BDB"/>
    <w:rsid w:val="00E611E9"/>
    <w:rsid w:val="00E62FD0"/>
    <w:rsid w:val="00E72359"/>
    <w:rsid w:val="00E864E8"/>
    <w:rsid w:val="00E96E3D"/>
    <w:rsid w:val="00E97C73"/>
    <w:rsid w:val="00EA3E4A"/>
    <w:rsid w:val="00EA5CEE"/>
    <w:rsid w:val="00EC05C2"/>
    <w:rsid w:val="00EE4AEE"/>
    <w:rsid w:val="00F02D1E"/>
    <w:rsid w:val="00F02F14"/>
    <w:rsid w:val="00F05331"/>
    <w:rsid w:val="00F15480"/>
    <w:rsid w:val="00F168B7"/>
    <w:rsid w:val="00F2118B"/>
    <w:rsid w:val="00F21C81"/>
    <w:rsid w:val="00F33B9A"/>
    <w:rsid w:val="00F35736"/>
    <w:rsid w:val="00F45C44"/>
    <w:rsid w:val="00F600F0"/>
    <w:rsid w:val="00F72758"/>
    <w:rsid w:val="00F823FF"/>
    <w:rsid w:val="00F847A1"/>
    <w:rsid w:val="00F92B5F"/>
    <w:rsid w:val="00F9667C"/>
    <w:rsid w:val="00FA36EA"/>
    <w:rsid w:val="00FA73DF"/>
    <w:rsid w:val="00FB0BF6"/>
    <w:rsid w:val="00FC1A5E"/>
    <w:rsid w:val="00FC3EC3"/>
    <w:rsid w:val="00FC7E3E"/>
    <w:rsid w:val="00FD4D13"/>
    <w:rsid w:val="00FD71EB"/>
    <w:rsid w:val="00FF417D"/>
    <w:rsid w:val="00FF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3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5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5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5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5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3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5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5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5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5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2014.</izvorni_sadrzaj>
    <derivirana_varijabla naziv="DomainObject.Predmet.DatumOsnivanja_1">31.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rujna 2015.</izvorni_sadrzaj>
    <derivirana_varijabla naziv="DomainObject.Predmet.DatumRjesavanja_1">4.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St-42/2014</izvorni_sadrzaj>
    <derivirana_varijabla naziv="DomainObject.Predmet.OznakaBroj_1">St-42/2014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ELITA društvo s ograničenom odgovornošću za proizvodnju i usluge, SLAVONSKI BROD</izvorni_sadrzaj>
    <derivirana_varijabla naziv="DomainObject.Predmet.ProtustrankaFormated_1">  ELITA društvo s ograničenom odgovornošću za proizvodnju i usluge, SLAVONSKI BROD</derivirana_varijabla>
  </DomainObject.Predmet.ProtustrankaFormated>
  <DomainObject.Predmet.ProtustrankaFormatedOIB>
    <izvorni_sadrzaj>  ELITA društvo s ograničenom odgovornošću za proizvodnju i usluge, SLAVONSKI BROD, OIB 94911622337</izvorni_sadrzaj>
    <derivirana_varijabla naziv="DomainObject.Predmet.ProtustrankaFormatedOIB_1">  ELITA društvo s ograničenom odgovornošću za proizvodnju i usluge, SLAVONSKI BROD, OIB 94911622337</derivirana_varijabla>
  </DomainObject.Predmet.ProtustrankaFormatedOIB>
  <DomainObject.Predmet.ProtustrankaFormatedWithAdress>
    <izvorni_sadrzaj> ELITA društvo s ograničenom odgovornošću za proizvodnju i usluge, SLAVONSKI BROD, Luke Botića 80, 35000 Slavonski Brod</izvorni_sadrzaj>
    <derivirana_varijabla naziv="DomainObject.Predmet.ProtustrankaFormatedWithAdress_1"> ELITA društvo s ograničenom odgovornošću za proizvodnju i usluge, SLAVONSKI BROD, Luke Botića 80, 35000 Slavonski Brod</derivirana_varijabla>
  </DomainObject.Predmet.ProtustrankaFormatedWithAdress>
  <DomainObject.Predmet.ProtustrankaFormatedWithAdressOIB>
    <izvorni_sadrzaj> ELITA društvo s ograničenom odgovornošću za proizvodnju i usluge, SLAVONSKI BROD, OIB 94911622337, Luke Botića 80, 35000 Slavonski Brod</izvorni_sadrzaj>
    <derivirana_varijabla naziv="DomainObject.Predmet.ProtustrankaFormatedWithAdressOIB_1"> ELITA društvo s ograničenom odgovornošću za proizvodnju i usluge, SLAVONSKI BROD, OIB 94911622337, Luke Botića 80, 35000 Slavonski Brod</derivirana_varijabla>
  </DomainObject.Predmet.ProtustrankaFormatedWithAdressOIB>
  <DomainObject.Predmet.ProtustrankaWithAdress>
    <izvorni_sadrzaj>ELITA društvo s ograničenom odgovornošću za proizvodnju i usluge, SLAVONSKI BROD Luke Botića 80, 35000 Slavonski Brod</izvorni_sadrzaj>
    <derivirana_varijabla naziv="DomainObject.Predmet.ProtustrankaWithAdress_1">ELITA društvo s ograničenom odgovornošću za proizvodnju i usluge, SLAVONSKI BROD Luke Botića 80, 35000 Slavonski Brod</derivirana_varijabla>
  </DomainObject.Predmet.ProtustrankaWithAdress>
  <DomainObject.Predmet.ProtustrankaWithAdressOIB>
    <izvorni_sadrzaj>ELITA društvo s ograničenom odgovornošću za proizvodnju i usluge, SLAVONSKI BROD, OIB 94911622337, Luke Botića 80, 35000 Slavonski Brod</izvorni_sadrzaj>
    <derivirana_varijabla naziv="DomainObject.Predmet.ProtustrankaWithAdressOIB_1">ELITA društvo s ograničenom odgovornošću za proizvodnju i usluge, SLAVONSKI BROD, OIB 94911622337, Luke Botića 80, 35000 Slavonski Brod</derivirana_varijabla>
  </DomainObject.Predmet.ProtustrankaWithAdressOIB>
  <DomainObject.Predmet.ProtustrankaNazivFormated>
    <izvorni_sadrzaj>ELITA društvo s ograničenom odgovornošću za proizvodnju i usluge, SLAVONSKI BROD</izvorni_sadrzaj>
    <derivirana_varijabla naziv="DomainObject.Predmet.ProtustrankaNazivFormated_1">ELITA društvo s ograničenom odgovornošću za proizvodnju i usluge, SLAVONSKI BROD</derivirana_varijabla>
  </DomainObject.Predmet.ProtustrankaNazivFormated>
  <DomainObject.Predmet.ProtustrankaNazivFormatedOIB>
    <izvorni_sadrzaj>ELITA društvo s ograničenom odgovornošću za proizvodnju i usluge, SLAVONSKI BROD, OIB 94911622337</izvorni_sadrzaj>
    <derivirana_varijabla naziv="DomainObject.Predmet.ProtustrankaNazivFormatedOIB_1">ELITA društvo s ograničenom odgovornošću za proizvodnju i usluge, SLAVONSKI BROD, OIB 94911622337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Osijek</izvorni_sadrzaj>
    <derivirana_varijabla naziv="DomainObject.Predmet.StrankaFormated_1">  FINANCIJSKA AGENCIJA Regionalni centar Osijek</derivirana_varijabla>
  </DomainObject.Predmet.StrankaFormated>
  <DomainObject.Predmet.StrankaFormatedOIB>
    <izvorni_sadrzaj>  FINANCIJSKA AGENCIJA Regionalni centar Osijek, OIB 85821130368</izvorni_sadrzaj>
    <derivirana_varijabla naziv="DomainObject.Predmet.StrankaFormatedOIB_1">  FINANCIJSKA AGENCIJA Regionalni centar Osijek, OIB 85821130368</derivirana_varijabla>
  </DomainObject.Predmet.StrankaFormatedOIB>
  <DomainObject.Predmet.StrankaFormatedWithAdress>
    <izvorni_sadrzaj> FINANCIJSKA AGENCIJA Regionalni centar Osijek, Osijek</izvorni_sadrzaj>
    <derivirana_varijabla naziv="DomainObject.Predmet.StrankaFormatedWithAdress_1"> FINANCIJSKA AGENCIJA Regionalni centar Osijek, Osijek</derivirana_varijabla>
  </DomainObject.Predmet.StrankaFormatedWithAdress>
  <DomainObject.Predmet.StrankaFormatedWithAdressOIB>
    <izvorni_sadrzaj> FINANCIJSKA AGENCIJA Regionalni centar Osijek, OIB 85821130368, Osijek</izvorni_sadrzaj>
    <derivirana_varijabla naziv="DomainObject.Predmet.StrankaFormatedWithAdressOIB_1"> FINANCIJSKA AGENCIJA Regionalni centar Osijek, OIB 85821130368, Osijek</derivirana_varijabla>
  </DomainObject.Predmet.StrankaFormatedWithAdressOIB>
  <DomainObject.Predmet.StrankaWithAdress>
    <izvorni_sadrzaj>FINANCIJSKA AGENCIJA Regionalni centar Osijek Osijek</izvorni_sadrzaj>
    <derivirana_varijabla naziv="DomainObject.Predmet.StrankaWithAdress_1">FINANCIJSKA AGENCIJA Regionalni centar Osijek Osijek</derivirana_varijabla>
  </DomainObject.Predmet.StrankaWithAdress>
  <DomainObject.Predmet.StrankaWithAdressOIB>
    <izvorni_sadrzaj>FINANCIJSKA AGENCIJA Regionalni centar Osijek, OIB 85821130368, Osijek</izvorni_sadrzaj>
    <derivirana_varijabla naziv="DomainObject.Predmet.StrankaWithAdressOIB_1">FINANCIJSKA AGENCIJA Regionalni centar Osijek, OIB 85821130368, Osijek</derivirana_varijabla>
  </DomainObject.Predmet.StrankaWithAdressOIB>
  <DomainObject.Predmet.StrankaNazivFormated>
    <izvorni_sadrzaj>FINANCIJSKA AGENCIJA Regionalni centar Osijek</izvorni_sadrzaj>
    <derivirana_varijabla naziv="DomainObject.Predmet.StrankaNazivFormated_1">FINANCIJSKA AGENCIJA Regionalni centar Osijek</derivirana_varijabla>
  </DomainObject.Predmet.StrankaNazivFormated>
  <DomainObject.Predmet.StrankaNazivFormatedOIB>
    <izvorni_sadrzaj>FINANCIJSKA AGENCIJA Regionalni centar Osijek, OIB 85821130368</izvorni_sadrzaj>
    <derivirana_varijabla naziv="DomainObject.Predmet.StrankaNazivFormatedOIB_1">FINANCIJSKA AGENCIJA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 Regionalni centar Osijek</item>
    </izvorni_sadrzaj>
    <derivirana_varijabla naziv="DomainObject.Predmet.StrankaListFormated_1">
      <item>FINANCIJSKA AGENCIJA Regionalni centar Osijek</item>
    </derivirana_varijabla>
  </DomainObject.Predmet.StrankaListFormated>
  <DomainObject.Predmet.StrankaListFormatedOIB>
    <izvorni_sadrzaj>
      <item>FINANCIJSKA AGENCIJA Regionalni centar Osijek, OIB 85821130368</item>
    </izvorni_sadrzaj>
    <derivirana_varijabla naziv="DomainObject.Predmet.StrankaListFormatedOIB_1">
      <item>FINANCIJSKA AGENCIJA Regionalni centar Osijek, OIB 85821130368</item>
    </derivirana_varijabla>
  </DomainObject.Predmet.StrankaListFormatedOIB>
  <DomainObject.Predmet.StrankaListFormatedWithAdress>
    <izvorni_sadrzaj>
      <item>FINANCIJSKA AGENCIJA Regionalni centar Osijek, Osijek</item>
    </izvorni_sadrzaj>
    <derivirana_varijabla naziv="DomainObject.Predmet.StrankaListFormatedWithAdress_1">
      <item>FINANCIJSKA AGENCIJA Regionalni centar Osijek, Osijek</item>
    </derivirana_varijabla>
  </DomainObject.Predmet.StrankaListFormatedWithAdress>
  <DomainObject.Predmet.StrankaListFormatedWithAdressOIB>
    <izvorni_sadrzaj>
      <item>FINANCIJSKA AGENCIJA Regionalni centar Osijek, OIB 85821130368, Osijek</item>
    </izvorni_sadrzaj>
    <derivirana_varijabla naziv="DomainObject.Predmet.StrankaListFormatedWithAdressOIB_1">
      <item>FINANCIJSKA AGENCIJA Regionalni centar Osijek, OIB 85821130368, Osijek</item>
    </derivirana_varijabla>
  </DomainObject.Predmet.StrankaListFormatedWithAdressOIB>
  <DomainObject.Predmet.StrankaListNazivFormated>
    <izvorni_sadrzaj>
      <item>FINANCIJSKA AGENCIJA Regionalni centar Osijek</item>
    </izvorni_sadrzaj>
    <derivirana_varijabla naziv="DomainObject.Predmet.StrankaListNazivFormated_1">
      <item>FINANCIJSKA AGENCIJA Regionalni centar Osijek</item>
    </derivirana_varijabla>
  </DomainObject.Predmet.StrankaListNazivFormated>
  <DomainObject.Predmet.StrankaListNazivFormatedOIB>
    <izvorni_sadrzaj>
      <item>FINANCIJSKA AGENCIJA Regionalni centar Osijek, OIB 85821130368</item>
    </izvorni_sadrzaj>
    <derivirana_varijabla naziv="DomainObject.Predmet.StrankaListNazivFormatedOIB_1">
      <item>FINANCIJSKA AGENCIJA Regionalni centar Osijek, OIB 85821130368</item>
    </derivirana_varijabla>
  </DomainObject.Predmet.StrankaListNazivFormatedOIB>
  <DomainObject.Predmet.ProtuStrankaListFormated>
    <izvorni_sadrzaj>
      <item>ELITA društvo s ograničenom odgovornošću za proizvodnju i usluge, SLAVONSKI BROD</item>
    </izvorni_sadrzaj>
    <derivirana_varijabla naziv="DomainObject.Predmet.ProtuStrankaListFormated_1">
      <item>ELITA društvo s ograničenom odgovornošću za proizvodnju i usluge, SLAVONSKI BROD</item>
    </derivirana_varijabla>
  </DomainObject.Predmet.ProtuStrankaListFormated>
  <DomainObject.Predmet.ProtuStrankaListFormatedOIB>
    <izvorni_sadrzaj>
      <item>ELITA društvo s ograničenom odgovornošću za proizvodnju i usluge, SLAVONSKI BROD, OIB 94911622337</item>
    </izvorni_sadrzaj>
    <derivirana_varijabla naziv="DomainObject.Predmet.ProtuStrankaListFormatedOIB_1">
      <item>ELITA društvo s ograničenom odgovornošću za proizvodnju i usluge, SLAVONSKI BROD, OIB 94911622337</item>
    </derivirana_varijabla>
  </DomainObject.Predmet.ProtuStrankaListFormatedOIB>
  <DomainObject.Predmet.ProtuStrankaListFormatedWithAdress>
    <izvorni_sadrzaj>
      <item>ELITA društvo s ograničenom odgovornošću za proizvodnju i usluge, SLAVONSKI BROD, Luke Botića 80, 35000 Slavonski Brod</item>
    </izvorni_sadrzaj>
    <derivirana_varijabla naziv="DomainObject.Predmet.ProtuStrankaListFormatedWithAdress_1">
      <item>ELITA društvo s ograničenom odgovornošću za proizvodnju i usluge, SLAVONSKI BROD, Luke Botića 80, 35000 Slavonski Brod</item>
    </derivirana_varijabla>
  </DomainObject.Predmet.ProtuStrankaListFormatedWithAdress>
  <DomainObject.Predmet.ProtuStrankaListFormatedWithAdressOIB>
    <izvorni_sadrzaj>
      <item>ELITA društvo s ograničenom odgovornošću za proizvodnju i usluge, SLAVONSKI BROD, OIB 94911622337, Luke Botića 80, 35000 Slavonski Brod</item>
    </izvorni_sadrzaj>
    <derivirana_varijabla naziv="DomainObject.Predmet.ProtuStrankaListFormatedWithAdressOIB_1">
      <item>ELITA društvo s ograničenom odgovornošću za proizvodnju i usluge, SLAVONSKI BROD, OIB 94911622337, Luke Botića 80, 35000 Slavonski Brod</item>
    </derivirana_varijabla>
  </DomainObject.Predmet.ProtuStrankaListFormatedWithAdressOIB>
  <DomainObject.Predmet.ProtuStrankaListNazivFormated>
    <izvorni_sadrzaj>
      <item>ELITA društvo s ograničenom odgovornošću za proizvodnju i usluge, SLAVONSKI BROD</item>
    </izvorni_sadrzaj>
    <derivirana_varijabla naziv="DomainObject.Predmet.ProtuStrankaListNazivFormated_1">
      <item>ELITA društvo s ograničenom odgovornošću za proizvodnju i usluge, SLAVONSKI BROD</item>
    </derivirana_varijabla>
  </DomainObject.Predmet.ProtuStrankaListNazivFormated>
  <DomainObject.Predmet.ProtuStrankaListNazivFormatedOIB>
    <izvorni_sadrzaj>
      <item>ELITA društvo s ograničenom odgovornošću za proizvodnju i usluge, SLAVONSKI BROD, OIB 94911622337</item>
    </izvorni_sadrzaj>
    <derivirana_varijabla naziv="DomainObject.Predmet.ProtuStrankaListNazivFormatedOIB_1">
      <item>ELITA društvo s ograničenom odgovornošću za proizvodnju i usluge, SLAVONSKI BROD, OIB 94911622337</item>
    </derivirana_varijabla>
  </DomainObject.Predmet.ProtuStrankaListNazivFormatedOIB>
  <DomainObject.Predmet.OstaliListFormated>
    <izvorni_sadrzaj>
      <item>Jela Rubil, Slav.Brod, L.Botića 80</item>
      <item>Tomislav Rubil, Slav.Brod, L.Botića 80</item>
      <item>Tomislav Skutari,odvj.Slav.Brod</item>
      <item>Zdravko Grubeša</item>
      <item>Erste &amp; Steirmarkische bank d.d. Rijeka</item>
      <item>Vesna Lazarić,zamj.ŽDO Građ.upr.odjel</item>
    </izvorni_sadrzaj>
    <derivirana_varijabla naziv="DomainObject.Predmet.OstaliListFormated_1">
      <item>Jela Rubil, Slav.Brod, L.Botića 80</item>
      <item>Tomislav Rubil, Slav.Brod, L.Botića 80</item>
      <item>Tomislav Skutari,odvj.Slav.Brod</item>
      <item>Zdravko Grubeša</item>
      <item>Erste &amp; Steirmarkische bank d.d. Rijeka</item>
      <item>Vesna Lazarić,zamj.ŽDO Građ.upr.odjel</item>
    </derivirana_varijabla>
  </DomainObject.Predmet.OstaliListFormated>
  <DomainObject.Predmet.OstaliListFormatedOIB>
    <izvorni_sadrzaj>
      <item>Jela Rubil, Slav.Brod, L.Botića 80</item>
      <item>Tomislav Rubil, Slav.Brod, L.Botića 80</item>
      <item>Tomislav Skutari,odvj.Slav.Brod</item>
      <item>Zdravko Grubeša, OIB 38584131681</item>
      <item>Erste &amp; Steirmarkische bank d.d. Rijeka</item>
      <item>Vesna Lazarić,zamj.ŽDO Građ.upr.odjel</item>
    </izvorni_sadrzaj>
    <derivirana_varijabla naziv="DomainObject.Predmet.OstaliListFormatedOIB_1">
      <item>Jela Rubil, Slav.Brod, L.Botića 80</item>
      <item>Tomislav Rubil, Slav.Brod, L.Botića 80</item>
      <item>Tomislav Skutari,odvj.Slav.Brod</item>
      <item>Zdravko Grubeša, OIB 38584131681</item>
      <item>Erste &amp; Steirmarkische bank d.d. Rijeka</item>
      <item>Vesna Lazarić,zamj.ŽDO Građ.upr.odjel</item>
    </derivirana_varijabla>
  </DomainObject.Predmet.OstaliListFormatedOIB>
  <DomainObject.Predmet.OstaliListFormatedWithAdress>
    <izvorni_sadrzaj>
      <item>Jela Rubil, Slav.Brod, L.Botića 80</item>
      <item>Tomislav Rubil, Slav.Brod, L.Botića 80</item>
      <item>Tomislav Skutari,odvj.Slav.Brod</item>
      <item>Zdravko Grubeša, Zagrebačka 8a, 31410 Piškorevci</item>
      <item>Erste &amp; Steirmarkische bank d.d. Rijeka</item>
      <item>Vesna Lazarić,zamj.ŽDO Građ.upr.odjel</item>
    </izvorni_sadrzaj>
    <derivirana_varijabla naziv="DomainObject.Predmet.OstaliListFormatedWithAdress_1">
      <item>Jela Rubil, Slav.Brod, L.Botića 80</item>
      <item>Tomislav Rubil, Slav.Brod, L.Botića 80</item>
      <item>Tomislav Skutari,odvj.Slav.Brod</item>
      <item>Zdravko Grubeša, Zagrebačka 8a, 31410 Piškorevci</item>
      <item>Erste &amp; Steirmarkische bank d.d. Rijeka</item>
      <item>Vesna Lazarić,zamj.ŽDO Građ.upr.odjel</item>
    </derivirana_varijabla>
  </DomainObject.Predmet.OstaliListFormatedWithAdress>
  <DomainObject.Predmet.OstaliListFormatedWithAdressOIB>
    <izvorni_sadrzaj>
      <item>Jela Rubil, Slav.Brod, L.Botića 80</item>
      <item>Tomislav Rubil, Slav.Brod, L.Botića 80</item>
      <item>Tomislav Skutari,odvj.Slav.Brod</item>
      <item>Zdravko Grubeša, OIB 38584131681, Zagrebačka 8a, 31410 Piškorevci</item>
      <item>Erste &amp; Steirmarkische bank d.d. Rijeka</item>
      <item>Vesna Lazarić,zamj.ŽDO Građ.upr.odjel</item>
    </izvorni_sadrzaj>
    <derivirana_varijabla naziv="DomainObject.Predmet.OstaliListFormatedWithAdressOIB_1">
      <item>Jela Rubil, Slav.Brod, L.Botića 80</item>
      <item>Tomislav Rubil, Slav.Brod, L.Botića 80</item>
      <item>Tomislav Skutari,odvj.Slav.Brod</item>
      <item>Zdravko Grubeša, OIB 38584131681, Zagrebačka 8a, 31410 Piškorevci</item>
      <item>Erste &amp; Steirmarkische bank d.d. Rijeka</item>
      <item>Vesna Lazarić,zamj.ŽDO Građ.upr.odjel</item>
    </derivirana_varijabla>
  </DomainObject.Predmet.OstaliListFormatedWithAdressOIB>
  <DomainObject.Predmet.OstaliListNazivFormated>
    <izvorni_sadrzaj>
      <item>Jela Rubil, Slav.Brod, L.Botića 80</item>
      <item>Tomislav Rubil, Slav.Brod, L.Botića 80</item>
      <item>Tomislav Skutari,odvj.Slav.Brod</item>
      <item>Zdravko Grubeša</item>
      <item>Erste &amp; Steirmarkische bank d.d. Rijeka</item>
      <item>Vesna Lazarić,zamj.ŽDO Građ.upr.odjel</item>
    </izvorni_sadrzaj>
    <derivirana_varijabla naziv="DomainObject.Predmet.OstaliListNazivFormated_1">
      <item>Jela Rubil, Slav.Brod, L.Botića 80</item>
      <item>Tomislav Rubil, Slav.Brod, L.Botića 80</item>
      <item>Tomislav Skutari,odvj.Slav.Brod</item>
      <item>Zdravko Grubeša</item>
      <item>Erste &amp; Steirmarkische bank d.d. Rijeka</item>
      <item>Vesna Lazarić,zamj.ŽDO Građ.upr.odjel</item>
    </derivirana_varijabla>
  </DomainObject.Predmet.OstaliListNazivFormated>
  <DomainObject.Predmet.OstaliListNazivFormatedOIB>
    <izvorni_sadrzaj>
      <item>Jela Rubil, Slav.Brod, L.Botića 80</item>
      <item>Tomislav Rubil, Slav.Brod, L.Botića 80</item>
      <item>Tomislav Skutari,odvj.Slav.Brod</item>
      <item>Zdravko Grubeša, OIB 38584131681</item>
      <item>Erste &amp; Steirmarkische bank d.d. Rijeka</item>
      <item>Vesna Lazarić,zamj.ŽDO Građ.upr.odjel</item>
    </izvorni_sadrzaj>
    <derivirana_varijabla naziv="DomainObject.Predmet.OstaliListNazivFormatedOIB_1">
      <item>Jela Rubil, Slav.Brod, L.Botića 80</item>
      <item>Tomislav Rubil, Slav.Brod, L.Botića 80</item>
      <item>Tomislav Skutari,odvj.Slav.Brod</item>
      <item>Zdravko Grubeša, OIB 38584131681</item>
      <item>Erste &amp; Steirmarkische bank d.d. Rijeka</item>
      <item>Vesna Lazarić,zamj.ŽDO Građ.upr.odjel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Regionalni centar Osijek</izvorni_sadrzaj>
    <derivirana_varijabla naziv="DomainObject.Predmet.StrankaIDrugi_1">FINANCIJSKA AGENCIJA Regionalni centar Osijek</derivirana_varijabla>
  </DomainObject.Predmet.StrankaIDrugi>
  <DomainObject.Predmet.ProtustrankaIDrugi>
    <izvorni_sadrzaj>ELITA društvo s ograničenom odgovornošću za proizvodnju i usluge, SLAVONSKI BROD</izvorni_sadrzaj>
    <derivirana_varijabla naziv="DomainObject.Predmet.ProtustrankaIDrugi_1">ELITA društvo s ograničenom odgovornošću za proizvodnju i usluge, SLAVONSKI BROD</derivirana_varijabla>
  </DomainObject.Predmet.ProtustrankaIDrugi>
  <DomainObject.Predmet.StrankaIDrugiAdressOIB>
    <izvorni_sadrzaj>FINANCIJSKA AGENCIJA Regionalni centar Osijek, OIB 85821130368, Osijek</izvorni_sadrzaj>
    <derivirana_varijabla naziv="DomainObject.Predmet.StrankaIDrugiAdressOIB_1">FINANCIJSKA AGENCIJA Regionalni centar Osijek, OIB 85821130368, Osijek</derivirana_varijabla>
  </DomainObject.Predmet.StrankaIDrugiAdressOIB>
  <DomainObject.Predmet.ProtustrankaIDrugiAdressOIB>
    <izvorni_sadrzaj>ELITA društvo s ograničenom odgovornošću za proizvodnju i usluge, SLAVONSKI BROD, OIB 94911622337, Luke Botića 80, 35000 Slavonski Brod</izvorni_sadrzaj>
    <derivirana_varijabla naziv="DomainObject.Predmet.ProtustrankaIDrugiAdressOIB_1">ELITA društvo s ograničenom odgovornošću za proizvodnju i usluge, SLAVONSKI BROD, OIB 94911622337, Luke Botića 80,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rujna 2015.</izvorni_sadrzaj>
    <derivirana_varijabla naziv="DomainObject.Predmet.OdlukaRjesenje.DatumDonosenjaOdluke_1">4. rujna 2015.</derivirana_varijabla>
  </DomainObject.Predmet.OdlukaRjesenje.DatumDonosenjaOdluke>
  <DomainObject.Predmet.OdlukaRjesenje.DatumPravomocnosti>
    <izvorni_sadrzaj>29. rujna 2015.</izvorni_sadrzaj>
    <derivirana_varijabla naziv="DomainObject.Predmet.OdlukaRjesenje.DatumPravomocnosti_1">29. rujna 2015.</derivirana_varijabla>
  </DomainObject.Predmet.OdlukaRjesenje.DatumPravomocnosti>
  <DomainObject.Predmet.OdlukaRjesenje.Oznaka>
    <izvorni_sadrzaj>St-42/2014-45</izvorni_sadrzaj>
    <derivirana_varijabla naziv="DomainObject.Predmet.OdlukaRjesenje.Oznaka_1">St-42/2014-45</derivirana_varijabla>
  </DomainObject.Predmet.OdlukaRjesenje.Oznaka>
  <DomainObject.Predmet.SudioniciListNaziv>
    <izvorni_sadrzaj>
      <item>FINANCIJSKA AGENCIJA Regionalni centar Osijek</item>
      <item>ELITA društvo s ograničenom odgovornošću za proizvodnju i usluge, SLAVONSKI BROD</item>
      <item>Jela Rubil, Slav.Brod, L.Botića 80</item>
      <item>Tomislav Rubil, Slav.Brod, L.Botića 80</item>
      <item>Tomislav Skutari,odvj.Slav.Brod</item>
      <item>Zdravko Grubeša</item>
      <item>Erste &amp; Steirmarkische bank d.d. Rijeka</item>
      <item>Vesna Lazarić,zamj.ŽDO Građ.upr.odjel</item>
    </izvorni_sadrzaj>
    <derivirana_varijabla naziv="DomainObject.Predmet.SudioniciListNaziv_1">
      <item>FINANCIJSKA AGENCIJA Regionalni centar Osijek</item>
      <item>ELITA društvo s ograničenom odgovornošću za proizvodnju i usluge, SLAVONSKI BROD</item>
      <item>Jela Rubil, Slav.Brod, L.Botića 80</item>
      <item>Tomislav Rubil, Slav.Brod, L.Botića 80</item>
      <item>Tomislav Skutari,odvj.Slav.Brod</item>
      <item>Zdravko Grubeša</item>
      <item>Erste &amp; Steirmarkische bank d.d. Rijeka</item>
      <item>Vesna Lazarić,zamj.ŽDO Građ.upr.odjel</item>
    </derivirana_varijabla>
  </DomainObject.Predmet.SudioniciListNaziv>
  <DomainObject.Predmet.SudioniciListAdressOIB>
    <izvorni_sadrzaj>
      <item>FINANCIJSKA AGENCIJA Regionalni centar Osijek, OIB 85821130368, Osijek</item>
      <item>ELITA društvo s ograničenom odgovornošću za proizvodnju i usluge, SLAVONSKI BROD, OIB 94911622337, Luke Botića 80,35000 Slavonski Brod</item>
      <item>Jela Rubil, Slav.Brod, L.Botića 80</item>
      <item>Tomislav Rubil, Slav.Brod, L.Botića 80</item>
      <item>Tomislav Skutari,odvj.Slav.Brod</item>
      <item>Zdravko Grubeša, OIB 38584131681, Zagrebačka 8a,31410 Piškorevci</item>
      <item>Erste &amp; Steirmarkische bank d.d. Rijeka</item>
      <item>Vesna Lazarić,zamj.ŽDO Građ.upr.odjel</item>
    </izvorni_sadrzaj>
    <derivirana_varijabla naziv="DomainObject.Predmet.SudioniciListAdressOIB_1">
      <item>FINANCIJSKA AGENCIJA Regionalni centar Osijek, OIB 85821130368, Osijek</item>
      <item>ELITA društvo s ograničenom odgovornošću za proizvodnju i usluge, SLAVONSKI BROD, OIB 94911622337, Luke Botića 80,35000 Slavonski Brod</item>
      <item>Jela Rubil, Slav.Brod, L.Botića 80</item>
      <item>Tomislav Rubil, Slav.Brod, L.Botića 80</item>
      <item>Tomislav Skutari,odvj.Slav.Brod</item>
      <item>Zdravko Grubeša, OIB 38584131681, Zagrebačka 8a,31410 Piškorevci</item>
      <item>Erste &amp; Steirmarkische bank d.d. Rijeka</item>
      <item>Vesna Lazarić,zamj.ŽDO Građ.upr.odjel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94911622337</item>
      <item>, OIB null</item>
      <item>, OIB null</item>
      <item>, OIB null</item>
      <item>, OIB 38584131681</item>
      <item>, OIB null</item>
      <item>, OIB null</item>
    </izvorni_sadrzaj>
    <derivirana_varijabla naziv="DomainObject.Predmet.SudioniciListNazivOIB_1">
      <item>, OIB 85821130368</item>
      <item>, OIB 94911622337</item>
      <item>, OIB null</item>
      <item>, OIB null</item>
      <item>, OIB null</item>
      <item>, OIB 38584131681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D2794A-2BF3-4C3D-8A18-F9D41D3CD2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467</properties:Words>
  <properties:Characters>2466</properties:Characters>
  <properties:Lines>89</properties:Lines>
  <properties:Paragraphs>33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2017-07-24T09:48:00Z</dcterms:created>
  <dc:creator>Trgovacki sud</dc:creator>
  <cp:lastModifiedBy>wsadmin</cp:lastModifiedBy>
  <cp:lastPrinted>2018-07-13T10:22:00Z</cp:lastPrinted>
  <dcterms:modified xmlns:xsi="http://www.w3.org/2001/XMLSchema-instance" xsi:type="dcterms:W3CDTF">2018-07-13T10:23:00Z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(ZAKLJUČENJE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