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9c09" w14:paraId="2119c0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552216">
        <w:rPr>
          <w:lang w:val="hr-HR"/>
        </w:rPr>
        <w:t>292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552216">
        <w:t xml:space="preserve"> JAGUAR d.o.o.,</w:t>
      </w:r>
      <w:r w:rsidR="00D07ECC">
        <w:t xml:space="preserve"> OIB:</w:t>
      </w:r>
      <w:r w:rsidR="00B908CA">
        <w:t xml:space="preserve"> </w:t>
      </w:r>
      <w:r w:rsidR="00552216">
        <w:t>24787086274</w:t>
      </w:r>
      <w:r w:rsidR="00D07ECC">
        <w:t xml:space="preserve"> s</w:t>
      </w:r>
      <w:r w:rsidR="00552216">
        <w:t>a sjedištem u Starogradska 9</w:t>
      </w:r>
      <w:r w:rsidR="00247894">
        <w:t>,</w:t>
      </w:r>
      <w:r w:rsidR="005C5AF6">
        <w:t xml:space="preserve"> Starigrad,</w:t>
      </w:r>
      <w:r w:rsidR="00247894">
        <w:t xml:space="preserve"> </w:t>
      </w:r>
      <w:r w:rsidR="005C5AF6">
        <w:t>48000 Koprivnica</w:t>
      </w:r>
      <w:r w:rsidR="00247894">
        <w:t>,</w:t>
      </w:r>
      <w:r w:rsidR="005C5AF6">
        <w:t xml:space="preserve"> dana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552216">
        <w:rPr>
          <w:lang w:val="hr-HR"/>
        </w:rPr>
        <w:t xml:space="preserve"> </w:t>
      </w:r>
      <w:r w:rsidR="00552216">
        <w:t>JAGUAR d.o.o., OIB: 24787086274 sa sjedištem u</w:t>
      </w:r>
      <w:r w:rsidR="005C5AF6">
        <w:t xml:space="preserve"> Starogradska 9, Starigrad,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552216">
        <w:t xml:space="preserve"> 183.451,29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2C0DF1">
        <w:t xml:space="preserve"> Jasna Cartl</w:t>
      </w:r>
      <w:r w:rsidR="00247894">
        <w:t>,</w:t>
      </w:r>
      <w:r w:rsidR="005C5AF6">
        <w:t xml:space="preserve"> iz Koprivnice, Trg kralja Zvonimira 15,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552216" w:rsidRPr="00552216">
        <w:t xml:space="preserve"> </w:t>
      </w:r>
      <w:r w:rsidR="00552216">
        <w:t>JAGUAR d.o.o., OIB: 24787086274 sa sjedištem u</w:t>
      </w:r>
      <w:r w:rsidR="005C5AF6">
        <w:t xml:space="preserve"> Starogradska 9, Starigrad, 48000 Koprivnica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552216">
        <w:t xml:space="preserve"> 183.451,29 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5A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5C5AF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35B" w:rsidP="007F64E0" w:rsidR="00D2435B">
      <w:r>
        <w:separator/>
      </w:r>
    </w:p>
  </w:endnote>
  <w:endnote w:id="0" w:type="continuationSeparator">
    <w:p w:rsidRDefault="00D2435B" w:rsidP="007F64E0" w:rsidR="00D2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35B" w:rsidP="007F64E0" w:rsidR="00D2435B">
      <w:r>
        <w:separator/>
      </w:r>
    </w:p>
  </w:footnote>
  <w:footnote w:id="0" w:type="continuationSeparator">
    <w:p w:rsidRDefault="00D2435B" w:rsidP="007F64E0" w:rsidR="00D24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552216">
      <w:rPr>
        <w:lang w:val="hr-HR"/>
      </w:rPr>
      <w:t>292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6162" w:rsidRPr="008B616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162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postupka</izvorni_sadrzaj>
    <derivirana_varijabla naziv="DomainObject.Predmet.Opis_1">zahtjev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JAGUAR društvo s ograničenom odgovornošću za građevinarstvo, usluge i trgovinu</izvorni_sadrzaj>
    <derivirana_varijabla naziv="DomainObject.Predmet.ProtustrankaFormated_1">  JAGUAR društvo s ograničenom odgovornošću za građevinarstvo, usluge i trgovinu</derivirana_varijabla>
  </DomainObject.Predmet.ProtustrankaFormated>
  <DomainObject.Predmet.ProtustrankaFormatedOIB>
    <izvorni_sadrzaj>  JAGUAR društvo s ograničenom odgovornošću za građevinarstvo, usluge i trgovinu, OIB 24787086274</izvorni_sadrzaj>
    <derivirana_varijabla naziv="DomainObject.Predmet.ProtustrankaFormatedOIB_1">  JAGUAR društvo s ograničenom odgovornošću za građevinarstvo, usluge i trgovinu, OIB 24787086274</derivirana_varijabla>
  </DomainObject.Predmet.ProtustrankaFormatedOIB>
  <DomainObject.Predmet.ProtustrankaFormatedWithAdress>
    <izvorni_sadrzaj> JAGUAR društvo s ograničenom odgovornošću za građevinarstvo, usluge i trgovinu, Starogradska 9, 48000 Starigrad</izvorni_sadrzaj>
    <derivirana_varijabla naziv="DomainObject.Predmet.ProtustrankaFormatedWithAdress_1"> JAGUAR društvo s ograničenom odgovornošću za građevinarstvo, usluge i trgovinu, Starogradska 9, 48000 Starigrad</derivirana_varijabla>
  </DomainObject.Predmet.ProtustrankaFormatedWithAdress>
  <DomainObject.Predmet.ProtustrankaFormatedWithAdressOIB>
    <izvorni_sadrzaj> JAGUAR društvo s ograničenom odgovornošću za građevinarstvo, usluge i trgovinu, OIB 24787086274, Starogradska 9, 48000 Starigrad</izvorni_sadrzaj>
    <derivirana_varijabla naziv="DomainObject.Predmet.ProtustrankaFormatedWithAdressOIB_1"> JAGUAR društvo s ograničenom odgovornošću za građevinarstvo, usluge i trgovinu, OIB 24787086274, Starogradska 9, 48000 Starigrad</derivirana_varijabla>
  </DomainObject.Predmet.ProtustrankaFormatedWithAdressOIB>
  <DomainObject.Predmet.ProtustrankaWithAdress>
    <izvorni_sadrzaj>JAGUAR društvo s ograničenom odgovornošću za građevinarstvo, usluge i trgovinu Starogradska 9, 48000 Starigrad</izvorni_sadrzaj>
    <derivirana_varijabla naziv="DomainObject.Predmet.ProtustrankaWithAdress_1">JAGUAR društvo s ograničenom odgovornošću za građevinarstvo, usluge i trgovinu Starogradska 9, 48000 Starigrad</derivirana_varijabla>
  </DomainObject.Predmet.ProtustrankaWithAdress>
  <DomainObject.Predmet.ProtustrankaWithAdressOIB>
    <izvorni_sadrzaj>JAGUAR društvo s ograničenom odgovornošću za građevinarstvo, usluge i trgovinu, OIB 24787086274, Starogradska 9, 48000 Starigrad</izvorni_sadrzaj>
    <derivirana_varijabla naziv="DomainObject.Predmet.ProtustrankaWithAdressOIB_1">JAGUAR društvo s ograničenom odgovornošću za građevinarstvo, usluge i trgovinu, OIB 24787086274, Starogradska 9, 48000 Starigrad</derivirana_varijabla>
  </DomainObject.Predmet.ProtustrankaWithAdressOIB>
  <DomainObject.Predmet.ProtustrankaNazivFormated>
    <izvorni_sadrzaj>JAGUAR društvo s ograničenom odgovornošću za građevinarstvo, usluge i trgovinu</izvorni_sadrzaj>
    <derivirana_varijabla naziv="DomainObject.Predmet.ProtustrankaNazivFormated_1">JAGUAR društvo s ograničenom odgovornošću za građevinarstvo, usluge i trgovinu</derivirana_varijabla>
  </DomainObject.Predmet.ProtustrankaNazivFormated>
  <DomainObject.Predmet.ProtustrankaNazivFormatedOIB>
    <izvorni_sadrzaj>JAGUAR društvo s ograničenom odgovornošću za građevinarstvo, usluge i trgovinu, OIB 24787086274</izvorni_sadrzaj>
    <derivirana_varijabla naziv="DomainObject.Predmet.ProtustrankaNazivFormatedOIB_1">JAGUAR društvo s ograničenom odgovornošću za građevinarstvo, usluge i trgovinu, OIB 24787086274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183451.29</izvorni_sadrzaj>
    <derivirana_varijabla naziv="DomainObject.Predmet.TrenutnaVrijednost_1">183451.29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JAGUAR društvo s ograničenom odgovornošću za građevinarstvo, usluge i trgovinu</item>
    </izvorni_sadrzaj>
    <derivirana_varijabla naziv="DomainObject.Predmet.ProtuStrankaListFormated_1">
      <item>JAGUAR društvo s ograničenom odgovornošću za građevinarstvo, usluge i trgovinu</item>
    </derivirana_varijabla>
  </DomainObject.Predmet.ProtuStrankaListFormated>
  <DomainObject.Predmet.ProtuStrankaListFormatedOIB>
    <izvorni_sadrzaj>
      <item>JAGUAR društvo s ograničenom odgovornošću za građevinarstvo, usluge i trgovinu, OIB 24787086274</item>
    </izvorni_sadrzaj>
    <derivirana_varijabla naziv="DomainObject.Predmet.ProtuStrankaListFormatedOIB_1">
      <item>JAGUAR društvo s ograničenom odgovornošću za građevinarstvo, usluge i trgovinu, OIB 24787086274</item>
    </derivirana_varijabla>
  </DomainObject.Predmet.ProtuStrankaListFormatedOIB>
  <DomainObject.Predmet.ProtuStrankaListFormatedWithAdress>
    <izvorni_sadrzaj>
      <item>JAGUAR društvo s ograničenom odgovornošću za građevinarstvo, usluge i trgovinu, Starogradska 9, 48000 Starigrad</item>
    </izvorni_sadrzaj>
    <derivirana_varijabla naziv="DomainObject.Predmet.ProtuStrankaListFormatedWithAdress_1">
      <item>JAGUAR društvo s ograničenom odgovornošću za građevinarstvo, usluge i trgovinu, Starogradska 9, 48000 Starigrad</item>
    </derivirana_varijabla>
  </DomainObject.Predmet.ProtuStrankaListFormatedWithAdress>
  <DomainObject.Predmet.ProtuStrankaListFormatedWithAdressOIB>
    <izvorni_sadrzaj>
      <item>JAGUAR društvo s ograničenom odgovornošću za građevinarstvo, usluge i trgovinu, OIB 24787086274, Starogradska 9, 48000 Starigrad</item>
    </izvorni_sadrzaj>
    <derivirana_varijabla naziv="DomainObject.Predmet.ProtuStrankaListFormatedWithAdressOIB_1">
      <item>JAGUAR društvo s ograničenom odgovornošću za građevinarstvo, usluge i trgovinu, OIB 24787086274, Starogradska 9, 48000 Starigrad</item>
    </derivirana_varijabla>
  </DomainObject.Predmet.ProtuStrankaListFormatedWithAdressOIB>
  <DomainObject.Predmet.ProtuStrankaListNazivFormated>
    <izvorni_sadrzaj>
      <item>JAGUAR društvo s ograničenom odgovornošću za građevinarstvo, usluge i trgovinu</item>
    </izvorni_sadrzaj>
    <derivirana_varijabla naziv="DomainObject.Predmet.ProtuStrankaListNazivFormated_1">
      <item>JAGUAR društvo s ograničenom odgovornošću za građevinarstvo, usluge i trgovinu</item>
    </derivirana_varijabla>
  </DomainObject.Predmet.ProtuStrankaListNazivFormated>
  <DomainObject.Predmet.ProtuStrankaListNazivFormatedOIB>
    <izvorni_sadrzaj>
      <item>JAGUAR društvo s ograničenom odgovornošću za građevinarstvo, usluge i trgovinu, OIB 24787086274</item>
    </izvorni_sadrzaj>
    <derivirana_varijabla naziv="DomainObject.Predmet.ProtuStrankaListNazivFormatedOIB_1">
      <item>JAGUAR društvo s ograničenom odgovornošću za građevinarstvo, usluge i trgovinu, OIB 24787086274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JAGUAR društvo s ograničenom odgovornošću za građevinarstvo, usluge i trgovinu</izvorni_sadrzaj>
    <derivirana_varijabla naziv="DomainObject.Predmet.ProtustrankaIDrugi_1">JAGUAR društvo s ograničenom odgovornošću za građevinarstvo, usluge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JAGUAR društvo s ograničenom odgovornošću za građevinarstvo, usluge i trgovinu, OIB 24787086274, Starogradska 9, 48000 Starigrad</izvorni_sadrzaj>
    <derivirana_varijabla naziv="DomainObject.Predmet.ProtustrankaIDrugiAdressOIB_1">JAGUAR društvo s ograničenom odgovornošću za građevinarstvo, usluge i trgovinu, OIB 24787086274, Starogradska 9,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JAGUAR društvo s ograničenom odgovornošću za građevinarstvo, usluge i trgovinu</item>
      <item>e-Oglasna</item>
      <item>Sudski registar</item>
    </izvorni_sadrzaj>
    <derivirana_varijabla naziv="DomainObject.Predmet.SudioniciListNaziv_1">
      <item>Financijska agencija RC Podružnica Varaždin</item>
      <item>JAGUAR društvo s ograničenom odgovornošću za građevinarstvo, usluge i trgovinu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JAGUAR društvo s ograničenom odgovornošću za građevinarstvo, usluge i trgovinu, OIB 24787086274, Starogradska 9,48000 Starigrad</item>
      <item>e-Oglasna</item>
      <item>Sudski registar</item>
    </izvorni_sadrzaj>
    <derivirana_varijabla naziv="DomainObject.Predmet.SudioniciListAdressOIB_1">
      <item>Financijska agencija RC Podružnica Varaždin, OIB 85821130368, A.Cesarca 2,42000 Varaždin</item>
      <item>JAGUAR društvo s ograničenom odgovornošću za građevinarstvo, usluge i trgovinu, OIB 24787086274, Starogradska 9,48000 Starigrad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24787086274</item>
      <item>, OIB null</item>
      <item>, OIB null</item>
    </izvorni_sadrzaj>
    <derivirana_varijabla naziv="DomainObject.Predmet.SudioniciListNazivOIB_1">
      <item>, OIB 85821130368</item>
      <item>, OIB 24787086274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2503</properties:Characters>
  <properties:Lines>70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2015-11-04T14:26:00Z</dcterms:created>
  <dc:creator>user</dc:creator>
  <cp:lastModifiedBy>Maja Marčec</cp:lastModifiedBy>
  <cp:lastPrinted>2015-11-05T08:27:00Z</cp:lastPrinted>
  <dcterms:modified xmlns:xsi="http://www.w3.org/2001/XMLSchema-instance" xsi:type="dcterms:W3CDTF">2015-11-05T08:31:00Z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