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39d0" w14:paraId="4ee39d0" w:rsidRDefault="002D48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4853" w:rsidP="002D4853" w:rsidR="00AE649C">
      <w:pPr>
        <w:pStyle w:val="Bezproreda"/>
      </w:pPr>
      <w:r>
        <w:t xml:space="preserve">     Republika Hrvatska</w:t>
      </w:r>
    </w:p>
    <w:p w:rsidRDefault="002D4853" w:rsidP="002D4853" w:rsidR="002D4853">
      <w:pPr>
        <w:pStyle w:val="Bezproreda"/>
      </w:pPr>
      <w:r>
        <w:t>Trgovački sud u Bjelovaru</w:t>
      </w:r>
    </w:p>
    <w:p w:rsidRDefault="002D4853" w:rsidP="002D4853" w:rsidR="002D485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  <w:ind w:firstLine="708" w:left="4956"/>
      </w:pPr>
      <w:r>
        <w:t>Poslovni broj: 1 St-213/2016-48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  <w:r>
        <w:tab/>
      </w:r>
    </w:p>
    <w:p w:rsidRDefault="002D4853" w:rsidP="002D4853" w:rsidR="002D4853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</w:t>
      </w:r>
      <w:r>
        <w:t>VELIKA PROMET d.o.o. za proizvodnju, trgovinu i usluge, u stečaju, Velika Pisanica, Logorska 4, OIB: 83711407013, zastupana po stečajnom upravitelju Zorislavu Novoselac iz Osijeka, Kapucinska 27, OIB: 35178090537,  8. svibnja</w:t>
      </w:r>
      <w:r>
        <w:t xml:space="preserve">   2018. godine, donio je slijedeći</w:t>
      </w:r>
    </w:p>
    <w:p w:rsidRDefault="002D4853" w:rsidP="002D4853" w:rsidR="002D4853">
      <w:pPr>
        <w:pStyle w:val="Bezproreda"/>
        <w:jc w:val="both"/>
      </w:pPr>
    </w:p>
    <w:p w:rsidRDefault="002D4853" w:rsidP="002D4853" w:rsidR="002D4853">
      <w:pPr>
        <w:pStyle w:val="Bezproreda"/>
        <w:jc w:val="both"/>
      </w:pPr>
    </w:p>
    <w:p w:rsidRDefault="002D4853" w:rsidP="002D4853" w:rsidR="002D4853">
      <w:pPr>
        <w:pStyle w:val="Bezproreda"/>
        <w:jc w:val="center"/>
      </w:pPr>
      <w:r>
        <w:t>Z A K L J U Č A K</w:t>
      </w:r>
    </w:p>
    <w:p w:rsidRDefault="002D4853" w:rsidP="002D4853" w:rsidR="002D4853">
      <w:pPr>
        <w:pStyle w:val="Bezproreda"/>
        <w:jc w:val="both"/>
      </w:pPr>
    </w:p>
    <w:p w:rsidRDefault="002D4853" w:rsidP="002D4853" w:rsidR="002D4853">
      <w:pPr>
        <w:pStyle w:val="Bezproreda"/>
        <w:jc w:val="both"/>
      </w:pPr>
    </w:p>
    <w:p w:rsidRDefault="002D4853" w:rsidP="002D4853" w:rsidR="002D4853">
      <w:pPr>
        <w:pStyle w:val="Bezproreda"/>
        <w:ind w:firstLine="708"/>
        <w:jc w:val="both"/>
      </w:pPr>
      <w:r>
        <w:t xml:space="preserve">Nalaže se stečajnom upravitelju </w:t>
      </w:r>
      <w:r>
        <w:t>Zorislavu Novoselac iz Osijeka, kapucinska 27,</w:t>
      </w:r>
      <w:r>
        <w:t xml:space="preserve">  izvršiti predaju u posjed nekretnina  koje su bile predmet prodaje u rješenju </w:t>
      </w:r>
      <w:r>
        <w:t>o dosudi poslovni  broj. 1 St-213/2016-43  od 20. ožujka</w:t>
      </w:r>
      <w:r>
        <w:t xml:space="preserve"> 2018.  kupcu </w:t>
      </w: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</w:t>
      </w:r>
      <w:r>
        <w:t>,</w:t>
      </w:r>
      <w:r>
        <w:t xml:space="preserve"> Jadranski trg 3 a, </w:t>
      </w:r>
      <w:r>
        <w:t xml:space="preserve"> nakon što je kupac uplatio kupovinu. 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  <w:ind w:firstLine="708"/>
      </w:pPr>
      <w:r>
        <w:t>U Bj</w:t>
      </w:r>
      <w:r>
        <w:t>elovaru  8. svibnja</w:t>
      </w:r>
      <w:r>
        <w:t xml:space="preserve">  2018.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D4853" w:rsidP="002D4853" w:rsidR="002D485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2D4853" w:rsidP="002D4853" w:rsidR="002D4853">
      <w:pPr>
        <w:pStyle w:val="Bezproreda"/>
      </w:pPr>
    </w:p>
    <w:p w:rsidRDefault="002D4853" w:rsidP="002D4853" w:rsidR="002D4853">
      <w:pPr>
        <w:pStyle w:val="Bezproreda"/>
      </w:pPr>
      <w:bookmarkStart w:name="_GoBack" w:id="0"/>
      <w:bookmarkEnd w:id="0"/>
    </w:p>
    <w:p w:rsidRDefault="002D4853" w:rsidP="002D4853" w:rsidR="002D4853">
      <w:pPr>
        <w:pStyle w:val="Bezproreda"/>
      </w:pPr>
    </w:p>
    <w:p w:rsidRDefault="002D4853" w:rsidP="002D4853" w:rsidR="002D48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853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0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St-213/2016-48</izvorni_sadrzaj>
    <derivirana_varijabla naziv="DomainObject.Oznaka_1">St-213/2016-48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derivirana_varijabla>
  </DomainObject.Predmet.OstaliListFormated>
  <DomainObject.Predmet.OstaliListFormatedOIB>
    <izvorni_sadrzaj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izvorni_sadrzaj>
    <derivirana_varijabla naziv="DomainObject.Predmet.OstaliListFormatedOIB_1"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Addiko Bank dioničko društvo, Slavonska avenija 6, 10000 Zagreb</item>
      <item>ERSTE&amp;STEIERMÄRKISCHE BANKA dioničko društvo, Jadranski Trg 3/a, 51000 Rijeka</item>
      <item>Grad Bjelovar</item>
      <item>BEMING d.o.o. za građevinarstvo i stambeno-komunalno gospodarstvo, J.Haulika 20/A, 43000 Bjelovar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Addiko Bank dioničko društvo, Slavonska avenija 6, 10000 Zagreb</item>
      <item>ERSTE&amp;STEIERMÄRKISCHE BANKA dioničko društvo, Jadranski Trg 3/a, 51000 Rijeka</item>
      <item>Grad Bjelovar</item>
      <item>BEMING d.o.o. za građevinarstvo i stambeno-komunalno gospodarstvo, J.Haulika 20/A, 43000 Bjelovar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86821435474</item>
      <item>Porezna uprava u Bjelovaru</item>
      <item>ZOU Zorislav Krivačić i Dalibor Divić, OIB 07189700601, A.K. Miošića 19., 43000 Bjelovar</item>
      <item>FINA BJELOVAR, OIB 85821130368</item>
      <item>Općinski sud u Bjelovaru, Zemljišnoknjižni odjel, OIB 57362618039, ., 43000 Bjelovar</item>
      <item>Addiko Bank dioničko društvo, OIB 14036333877, Slavonska avenija 6, 10000 Zagreb</item>
      <item>ERSTE&amp;STEIERMÄRKISCHE BANKA dioničko društvo, OIB 23057039320, Jadranski Trg 3/a, 51000 Rijeka</item>
      <item>Grad Bjelovar</item>
      <item>BEMING d.o.o. za građevinarstvo i stambeno-komunalno gospodarstvo, OIB 85887271562, J.Haulika 20/A, 43000 Bjelovar</item>
    </izvorni_sadrzaj>
    <derivirana_varijabla naziv="DomainObject.Predmet.OstaliListFormatedWithAdressOIB_1">
      <item>Zoran Cikuša, OIB 12595639472, M.J. Zagorke 44., 43000 Bjelovar</item>
      <item>Županijsko državno odvjetništvo u Bjelovaru, OIB 86821435474</item>
      <item>Porezna uprava u Bjelovaru</item>
      <item>ZOU Zorislav Krivačić i Dalibor Divić, OIB 07189700601, A.K. Miošića 19., 43000 Bjelovar</item>
      <item>FINA BJELOVAR, OIB 85821130368</item>
      <item>Općinski sud u Bjelovaru, Zemljišnoknjižni odjel, OIB 57362618039, ., 43000 Bjelovar</item>
      <item>Addiko Bank dioničko društvo, OIB 14036333877, Slavonska avenija 6, 10000 Zagreb</item>
      <item>ERSTE&amp;STEIERMÄRKISCHE BANKA dioničko društvo, OIB 23057039320, Jadranski Trg 3/a, 51000 Rijeka</item>
      <item>Grad Bjelovar</item>
      <item>BEMING d.o.o. za građevinarstvo i stambeno-komunalno gospodarstvo, OIB 85887271562, J.Haulika 20/A, 43000 Bjelovar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derivirana_varijabla>
  </DomainObject.Predmet.OstaliListNazivFormated>
  <DomainObject.Predmet.OstaliListNazivFormatedOIB>
    <izvorni_sadrzaj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izvorni_sadrzaj>
    <derivirana_varijabla naziv="DomainObject.Predmet.OstaliListNazivFormatedOIB_1"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St-213/2016-48</izvorni_sadrzaj>
    <derivirana_varijabla naziv="DomainObject.PoslovniBrojDokumenta_1">St-213/2016-48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07189700601, A.K. Miošića 19.,43000 Bjelovar</item>
      <item>FINA BJELOVAR, OIB 85821130368</item>
      <item>Općinski sud u Bjelovaru, Zemljišnoknjižni odjel, OIB 57362618039, .,43000 Bjelovar</item>
      <item>Addiko Bank dioničko društvo, OIB 14036333877, Slavonska avenija 6,10000 Zagreb</item>
      <item>ERSTE&amp;STEIERMÄRKISCHE BANKA dioničko društvo, OIB 23057039320, Jadranski Trg 3/a,51000 Rijeka</item>
      <item>Grad Bjelovar</item>
      <item>BEMING d.o.o. za građevinarstvo i stambeno-komunalno gospodarstvo, OIB 85887271562, J.Haulika 20/A,43000 Bjelovar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07189700601, A.K. Miošića 19.,43000 Bjelovar</item>
      <item>FINA BJELOVAR, OIB 85821130368</item>
      <item>Općinski sud u Bjelovaru, Zemljišnoknjižni odjel, OIB 57362618039, .,43000 Bjelovar</item>
      <item>Addiko Bank dioničko društvo, OIB 14036333877, Slavonska avenija 6,10000 Zagreb</item>
      <item>ERSTE&amp;STEIERMÄRKISCHE BANKA dioničko društvo, OIB 23057039320, Jadranski Trg 3/a,51000 Rijeka</item>
      <item>Grad Bjelovar</item>
      <item>BEMING d.o.o. za građevinarstvo i stambeno-komunalno gospodarstvo, OIB 85887271562, J.Haulika 20/A,43000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EA037-0342-49E9-8C82-A4BCE9771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855</properties:Characters>
  <properties:Lines>41</properties:Lines>
  <properties:Paragraphs>13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2018-05-08T11:02:00Z</cp:lastPrinted>
  <dcterms:modified xmlns:xsi="http://www.w3.org/2001/XMLSchema-instance" xsi:type="dcterms:W3CDTF">2018-05-08T11:03:00Z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St-213/2016-48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