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b676" w14:paraId="ec4b676" w:rsidRDefault="00AE649C" w:rsidP="00DA68D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A68DA" w:rsidP="00DA68D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68DA" w:rsidP="00DA68DA" w:rsidR="00AE649C" w:rsidRPr="00B76F3C">
      <w:pPr>
        <w:pStyle w:val="SudSjedite"/>
      </w:pPr>
      <w:r>
        <w:t xml:space="preserve">                                                                                                  Poslovni broj: 4 St-628/15-4</w:t>
      </w:r>
      <w:r w:rsidR="00EA1C6D">
        <w:tab/>
      </w:r>
    </w:p>
    <w:p w:rsidRDefault="00DA68DA" w:rsidP="00DA68DA" w:rsidR="00DA68D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A68DA" w:rsidP="00DA68DA" w:rsidR="00DA68D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A68DA" w:rsidP="00DA68DA" w:rsidR="00DA68D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A68DA" w:rsidP="00DA68DA" w:rsidR="00DA68D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A68DA" w:rsidP="00DA68DA" w:rsidR="00DA68DA">
      <w:pPr>
        <w:spacing w:after="0"/>
        <w:jc w:val="right"/>
        <w:rPr>
          <w:lang w:eastAsia="hr-HR"/>
        </w:rPr>
      </w:pPr>
    </w:p>
    <w:p w:rsidRDefault="00DA68DA" w:rsidP="00DA68DA" w:rsidR="00DA68DA">
      <w:pPr>
        <w:spacing w:after="0"/>
        <w:jc w:val="right"/>
      </w:pPr>
    </w:p>
    <w:p w:rsidRDefault="00DA68DA" w:rsidP="00DA68DA" w:rsidR="00DA68DA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GRADI DOM društvo s ograničenom odgovornošću za graditeljstvo i druge usluge, Gornji Zebanec 40, Gornji Zebanec, OIB: 47070903544,  6. studenoga 2015. temeljem čl. 430. Stečajnog zakona („NN“ 71/15, u daljnjem tekstu SZ) objavljuje sljedeći</w:t>
      </w:r>
    </w:p>
    <w:p w:rsidRDefault="00DA68DA" w:rsidP="00DA68DA" w:rsidR="00DA68DA">
      <w:pPr>
        <w:spacing w:after="0"/>
        <w:jc w:val="center"/>
      </w:pPr>
    </w:p>
    <w:p w:rsidRDefault="00DA68DA" w:rsidP="00DA68DA" w:rsidR="00DA68DA">
      <w:pPr>
        <w:spacing w:after="0"/>
        <w:jc w:val="center"/>
      </w:pPr>
      <w:r>
        <w:t>OGLAS</w:t>
      </w:r>
    </w:p>
    <w:p w:rsidRDefault="00DA68DA" w:rsidP="00DA68DA" w:rsidR="00DA68DA">
      <w:pPr>
        <w:spacing w:after="0"/>
      </w:pPr>
    </w:p>
    <w:p w:rsidRDefault="00DA68DA" w:rsidP="00DA68DA" w:rsidR="00DA68DA">
      <w:pPr>
        <w:spacing w:after="0"/>
        <w:jc w:val="both"/>
      </w:pPr>
      <w:r>
        <w:t>1/</w:t>
      </w:r>
      <w:r>
        <w:tab/>
        <w:t>Utvrđuje se da ukupni iznos evidentiranog duga dužnika GRADI DOM društvo s ograničenom odgovornošću za graditeljstvo i druge usluge, Gornji Zebanec 40, Gornji Zebanec, OIB: 47070903544 iznosi 1.503.343,55 kn.</w:t>
      </w:r>
    </w:p>
    <w:p w:rsidRDefault="00DA68DA" w:rsidP="00DA68DA" w:rsidR="00DA68DA">
      <w:pPr>
        <w:spacing w:after="0"/>
        <w:jc w:val="both"/>
      </w:pPr>
    </w:p>
    <w:p w:rsidRDefault="00DA68DA" w:rsidP="00DA68DA" w:rsidR="00DA68DA">
      <w:pPr>
        <w:spacing w:after="0"/>
        <w:jc w:val="both"/>
      </w:pPr>
      <w:r>
        <w:t>2/</w:t>
      </w:r>
      <w:r>
        <w:tab/>
        <w:t xml:space="preserve"> Poziva se direktor dužnika Alen Kraljić, Gornji Zebanec, 40, Gornji Zebanec, OIB: 18917161559 da u roku od 15 dana od dana objave ovog oglasa na e-oglasnoj ploči suda podnese ovome sudu, pozivom na gornji broj spisa, javnobilježnički ovjerovljeni prokazni popis imovine i obveza dužnika na propisanom obrascu.</w:t>
      </w:r>
    </w:p>
    <w:p w:rsidRDefault="00DA68DA" w:rsidP="00DA68DA" w:rsidR="00DA68DA">
      <w:pPr>
        <w:spacing w:after="0"/>
        <w:jc w:val="both"/>
      </w:pPr>
    </w:p>
    <w:p w:rsidRDefault="00DA68DA" w:rsidP="00DA68DA" w:rsidR="00DA68DA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A68DA" w:rsidP="00DA68DA" w:rsidR="00DA68DA">
      <w:pPr>
        <w:spacing w:after="0"/>
      </w:pPr>
    </w:p>
    <w:p w:rsidRDefault="00DA68DA" w:rsidP="00DA68DA" w:rsidR="00DA68D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A68DA" w:rsidP="00DA68DA" w:rsidR="00DA68DA">
      <w:pPr>
        <w:spacing w:after="0"/>
        <w:jc w:val="both"/>
        <w:rPr>
          <w:color w:val="000000"/>
        </w:rPr>
      </w:pPr>
      <w:r>
        <w:tab/>
      </w:r>
    </w:p>
    <w:p w:rsidRDefault="00DA68DA" w:rsidP="00DA68DA" w:rsidR="00DA68D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22062815 otvoren kod Hrvatske poštanske banke. </w:t>
      </w:r>
    </w:p>
    <w:p w:rsidRDefault="00DA68DA" w:rsidP="00DA68DA" w:rsidR="00DA68D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DA68DA" w:rsidP="00DA68DA" w:rsidR="00DA68DA">
      <w:pPr>
        <w:spacing w:after="0"/>
        <w:jc w:val="both"/>
      </w:pPr>
    </w:p>
    <w:p w:rsidRDefault="00DA68DA" w:rsidP="00DA68DA" w:rsidR="00DA68DA">
      <w:pPr>
        <w:spacing w:after="0"/>
        <w:jc w:val="center"/>
      </w:pPr>
      <w:r>
        <w:lastRenderedPageBreak/>
        <w:t>U Varaždinu, 6. studenoga 2015.</w:t>
      </w:r>
    </w:p>
    <w:p w:rsidRDefault="00DA68DA" w:rsidP="00DA68DA" w:rsidR="00DA68DA">
      <w:pPr>
        <w:spacing w:after="0"/>
        <w:jc w:val="both"/>
      </w:pPr>
    </w:p>
    <w:p w:rsidRDefault="00DA68DA" w:rsidP="00DA68DA" w:rsidR="00DA68D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A68DA" w:rsidP="00DA68DA" w:rsidR="00DA68DA">
      <w:pPr>
        <w:spacing w:after="0"/>
      </w:pPr>
    </w:p>
    <w:p w:rsidRDefault="00DA68DA" w:rsidP="00DA68DA" w:rsidR="00DA68D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DA68DA" w:rsidR="00CB0EA4">
      <w:pPr>
        <w:pStyle w:val="Naslovdokumenta"/>
        <w:spacing w:after="0"/>
      </w:pPr>
    </w:p>
    <w:p w:rsidRDefault="0071688E" w:rsidP="00DA68DA" w:rsidR="0071688E">
      <w:pPr>
        <w:pStyle w:val="Poetniodjeljak"/>
        <w:spacing w:after="0"/>
      </w:pPr>
    </w:p>
    <w:p w:rsidRDefault="00A21F0D" w:rsidP="00DA68DA" w:rsidR="00A21F0D">
      <w:pPr>
        <w:pStyle w:val="NormaleSPIS"/>
        <w:spacing w:after="0"/>
        <w:rPr>
          <w:noProof/>
        </w:rPr>
      </w:pPr>
    </w:p>
    <w:p w:rsidRDefault="00DA0242" w:rsidP="00DA68D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8DA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57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St-628/2015-4</izvorni_sadrzaj>
    <derivirana_varijabla naziv="DomainObject.Oznaka_1">St-628/2015-4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 DOM društvo s ograničenom odgovornošću za graditeljstvo i druge usluge zastupanog po punomoćniku Alen Kraljić</izvorni_sadrzaj>
    <derivirana_varijabla naziv="DomainObject.Predmet.ProtustrankaFormated_1">  GRADI DOM društvo s ograničenom odgovornošću za graditeljstvo i druge usluge zastupanog po punomoćniku Alen Kraljić</derivirana_varijabla>
  </DomainObject.Predmet.ProtustrankaFormated>
  <DomainObject.Predmet.ProtustrankaFormatedOIB>
    <izvorni_sadrzaj>  GRADI DOM društvo s ograničenom odgovornošću za graditeljstvo i druge usluge, OIB 47070903544 zastupanog po punomoćniku Alen Kraljić</izvorni_sadrzaj>
    <derivirana_varijabla naziv="DomainObject.Predmet.ProtustrankaFormatedOIB_1">  GRADI DOM društvo s ograničenom odgovornošću za graditeljstvo i druge usluge, OIB 47070903544 zastupanog po punomoćniku Alen Kraljić</derivirana_varijabla>
  </DomainObject.Predmet.ProtustrankaFormatedOIB>
  <DomainObject.Predmet.ProtustrankaFormatedWithAdress>
    <izvorni_sadrzaj> GRADI DOM društvo s ograničenom odgovornošću za graditeljstvo i druge usluge, Gornji Zebanec 40, 40313 Gornji Zebanec zastupanog po punomoćniku Alen Kraljić</izvorni_sadrzaj>
    <derivirana_varijabla naziv="DomainObject.Predmet.ProtustrankaFormatedWithAdress_1"> GRADI DOM društvo s ograničenom odgovornošću za graditeljstvo i druge usluge, Gornji Zebanec 40, 40313 Gornji Zebanec zastupanog po punomoćniku Alen Kraljić</derivirana_varijabla>
  </DomainObject.Predmet.ProtustrankaFormatedWithAdress>
  <DomainObject.Predmet.ProtustrankaFormatedWithAdressOIB>
    <izvorni_sadrzaj> GRADI DOM društvo s ograničenom odgovornošću za graditeljstvo i druge usluge, OIB 47070903544, Gornji Zebanec 40, 40313 Gornji Zebanec zastupanog po punomoćniku Alen Kraljić</izvorni_sadrzaj>
    <derivirana_varijabla naziv="DomainObject.Predmet.ProtustrankaFormatedWithAdressOIB_1"> GRADI DOM društvo s ograničenom odgovornošću za graditeljstvo i druge usluge, OIB 47070903544, Gornji Zebanec 40, 40313 Gornji Zebanec zastupanog po punomoćniku Alen Kraljić</derivirana_varijabla>
  </DomainObject.Predmet.ProtustrankaFormatedWithAdressOIB>
  <DomainObject.Predmet.ProtustrankaWithAdress>
    <izvorni_sadrzaj>GRADI DOM društvo s ograničenom odgovornošću za graditeljstvo i druge usluge Gornji Zebanec 40, 40313 Gornji Zebanec</izvorni_sadrzaj>
    <derivirana_varijabla naziv="DomainObject.Predmet.ProtustrankaWithAdress_1">GRADI DOM društvo s ograničenom odgovornošću za graditeljstvo i druge usluge Gornji Zebanec 40, 40313 Gornji Zebanec</derivirana_varijabla>
  </DomainObject.Predmet.ProtustrankaWithAdress>
  <DomainObject.Predmet.ProtustrankaWithAdressOIB>
    <izvorni_sadrzaj>GRADI DOM društvo s ograničenom odgovornošću za graditeljstvo i druge usluge, OIB 47070903544, Gornji Zebanec 40, 40313 Gornji Zebanec</izvorni_sadrzaj>
    <derivirana_varijabla naziv="DomainObject.Predmet.ProtustrankaWithAdressOIB_1">GRADI DOM društvo s ograničenom odgovornošću za graditeljstvo i druge usluge, OIB 47070903544, Gornji Zebanec 40, 40313 Gornji Zebanec</derivirana_varijabla>
  </DomainObject.Predmet.ProtustrankaWithAdressOIB>
  <DomainObject.Predmet.ProtustrankaNazivFormated>
    <izvorni_sadrzaj>GRADI DOM društvo s ograničenom odgovornošću za graditeljstvo i druge usluge</izvorni_sadrzaj>
    <derivirana_varijabla naziv="DomainObject.Predmet.ProtustrankaNazivFormated_1">GRADI DOM društvo s ograničenom odgovornošću za graditeljstvo i druge usluge</derivirana_varijabla>
  </DomainObject.Predmet.ProtustrankaNazivFormated>
  <DomainObject.Predmet.ProtustrankaNazivFormatedOIB>
    <izvorni_sadrzaj>GRADI DOM društvo s ograničenom odgovornošću za graditeljstvo i druge usluge, OIB 47070903544</izvorni_sadrzaj>
    <derivirana_varijabla naziv="DomainObject.Predmet.ProtustrankaNazivFormatedOIB_1">GRADI DOM društvo s ograničenom odgovornošću za graditeljstvo i druge usluge, OIB 47070903544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1503343.55</izvorni_sadrzaj>
    <derivirana_varijabla naziv="DomainObject.Predmet.TrenutnaVrijednost_1">1503343.55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 DOM društvo s ograničenom odgovornošću za graditeljstvo i druge usluge zastupanog po punomoćniku Alen Kraljić</item>
    </izvorni_sadrzaj>
    <derivirana_varijabla naziv="DomainObject.Predmet.ProtuStrankaListFormated_1">
      <item>GRADI DOM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 DOM društvo s ograničenom odgovornošću za graditeljstvo i druge usluge, OIB 47070903544 zastupanog po punomoćniku Alen Kraljić</item>
    </izvorni_sadrzaj>
    <derivirana_varijabla naziv="DomainObject.Predmet.ProtuStrankaListFormatedOIB_1">
      <item>GRADI DOM društvo s ograničenom odgovornošću za graditeljstvo i druge usluge, OIB 47070903544 zastupanog po punomoćniku Alen Kraljić</item>
    </derivirana_varijabla>
  </DomainObject.Predmet.ProtuStrankaListFormatedOIB>
  <DomainObject.Predmet.ProtuStrankaListFormatedWithAdress>
    <izvorni_sadrzaj>
      <item>GRADI DOM društvo s ograničenom odgovornošću za graditeljstvo i druge usluge, Gornji Zebanec 40, 40313 Gornji Zebanec zastupanog po punomoćniku Alen Kraljić</item>
    </izvorni_sadrzaj>
    <derivirana_varijabla naziv="DomainObject.Predmet.ProtuStrankaListFormatedWithAdress_1">
      <item>GRADI DOM društvo s ograničenom odgovornošću za graditeljstvo i druge usluge, Gornji Zebanec 40, 40313 Gornji Zebanec zastupanog po punomoćniku Alen Kraljić</item>
    </derivirana_varijabla>
  </DomainObject.Predmet.ProtuStrankaListFormatedWithAdress>
  <DomainObject.Predmet.ProtuStrankaListFormatedWithAdressOIB>
    <izvorni_sadrzaj>
      <item>GRADI DOM društvo s ograničenom odgovornošću za graditeljstvo i druge usluge, OIB 47070903544, Gornji Zebanec 40, 40313 Gornji Zebanec zastupanog po punomoćniku Alen Kraljić</item>
    </izvorni_sadrzaj>
    <derivirana_varijabla naziv="DomainObject.Predmet.ProtuStrankaListFormatedWithAdressOIB_1">
      <item>GRADI DOM društvo s ograničenom odgovornošću za graditeljstvo i druge usluge, OIB 47070903544, Gornji Zebanec 40, 40313 Gornji Zebanec zastupanog po punomoćniku Alen Kraljić</item>
    </derivirana_varijabla>
  </DomainObject.Predmet.ProtuStrankaListFormatedWithAdressOIB>
  <DomainObject.Predmet.ProtuStrankaListNazivFormated>
    <izvorni_sadrzaj>
      <item>GRADI DOM društvo s ograničenom odgovornošću za graditeljstvo i druge usluge</item>
    </izvorni_sadrzaj>
    <derivirana_varijabla naziv="DomainObject.Predmet.ProtuStrankaListNazivFormated_1">
      <item>GRADI DOM društvo s ograničenom odgovornošću za graditeljstvo i druge usluge</item>
    </derivirana_varijabla>
  </DomainObject.Predmet.ProtuStrankaListNazivFormated>
  <DomainObject.Predmet.ProtuStrankaListNazivFormatedOIB>
    <izvorni_sadrzaj>
      <item>GRADI DOM društvo s ograničenom odgovornošću za graditeljstvo i druge usluge, OIB 47070903544</item>
    </izvorni_sadrzaj>
    <derivirana_varijabla naziv="DomainObject.Predmet.ProtuStrankaListNazivFormatedOIB_1">
      <item>GRADI DOM društvo s ograničenom odgovornošću za graditeljstvo i druge usluge, OIB 47070903544</item>
    </derivirana_varijabla>
  </DomainObject.Predmet.ProtuStrankaListNazivFormatedOIB>
  <DomainObject.Predmet.OstaliListFormated>
    <izvorni_sadrzaj>
      <item>E-oglasna ploča</item>
      <item>Sudski registar, Trgovački sud u Varaždinu</item>
      <item>Alen Kraljić punomoćnik sudionika u postupku GRADI DOM društvo s ograničenom odgovornošću za graditeljstvo i druge usluge</item>
    </izvorni_sadrzaj>
    <derivirana_varijabla naziv="DomainObject.Predmet.OstaliListFormated_1">
      <item>E-oglasna ploča</item>
      <item>Sudski registar, Trgovački sud u Varaždinu</item>
      <item>Alen Kraljić punomoćnik sudionika u postupku GRADI DOM društvo s ograničenom odgovornošću za graditeljstvo i druge usluge</item>
    </derivirana_varijabla>
  </DomainObject.Predmet.OstaliListFormated>
  <DomainObject.Predmet.OstaliListFormatedOIB>
    <izvorni_sadrzaj>
      <item>E-oglasna ploča</item>
      <item>Sudski registar, Trgovački sud u Varaždinu</item>
      <item>Alen Kraljić, OIB 18917161559 punomoćnik sudionika u postupku GRADI DOM društvo s ograničenom odgovornošću za graditeljstvo i druge usluge</item>
    </izvorni_sadrzaj>
    <derivirana_varijabla naziv="DomainObject.Predmet.OstaliListFormatedOIB_1">
      <item>E-oglasna ploča</item>
      <item>Sudski registar, Trgovački sud u Varaždinu</item>
      <item>Alen Kraljić, OIB 18917161559 punomoćnik sudionika u postupku GRADI DOM društvo s ograničenom odgovornošću za graditeljstvo i druge usluge</item>
    </derivirana_varijabla>
  </DomainObject.Predmet.OstaliListFormatedOIB>
  <DomainObject.Predmet.OstaliListFormatedWithAdress>
    <izvorni_sadrzaj>
      <item>E-oglasna ploča</item>
      <item>Sudski registar, Trgovački sud u Varaždinu</item>
      <item>Alen Kraljić, Gornji Zebanec 40, 40313 Gornji Zebanec punomoćnik sudionika u postupku GRADI DOM društvo s ograničenom odgovornošću za graditeljstvo i druge usluge</item>
    </izvorni_sadrzaj>
    <derivirana_varijabla naziv="DomainObject.Predmet.OstaliListFormatedWithAdress_1">
      <item>E-oglasna ploča</item>
      <item>Sudski registar, Trgovački sud u Varaždinu</item>
      <item>Alen Kraljić, Gornji Zebanec 40, 40313 Gornji Zebanec punomoćnik sudionika u postupku GRADI DOM društvo s ograničenom odgovornošću za graditeljstvo i druge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Alen Kraljić, OIB 18917161559, Gornji Zebanec 40, 40313 Gornji Zebanec punomoćnik sudionika u postupku GRADI DOM društvo s ograničenom odgovornošću za graditeljstvo i druge usluge</item>
    </izvorni_sadrzaj>
    <derivirana_varijabla naziv="DomainObject.Predmet.OstaliListFormatedWithAdressOIB_1">
      <item>E-oglasna ploča</item>
      <item>Sudski registar, Trgovački sud u Varaždinu</item>
      <item>Alen Kraljić, OIB 18917161559, Gornji Zebanec 40, 40313 Gornji Zebanec punomoćnik sudionika u postupku GRADI DOM društvo s ograničenom odgovornošću za graditeljstvo i druge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Alen Kraljić</item>
    </izvorni_sadrzaj>
    <derivirana_varijabla naziv="DomainObject.Predmet.OstaliListNazivFormated_1">
      <item>E-oglasna ploča</item>
      <item>Sudski registar, Trgovački sud u Varaždinu</item>
      <item>Alen Kraljić</item>
    </derivirana_varijabla>
  </DomainObject.Predmet.OstaliListNazivFormated>
  <DomainObject.Predmet.OstaliListNazivFormatedOIB>
    <izvorni_sadrzaj>
      <item>E-oglasna ploča</item>
      <item>Sudski registar, Trgovački sud u Varaždinu</item>
      <item>Alen Kraljić, OIB 18917161559</item>
    </izvorni_sadrzaj>
    <derivirana_varijabla naziv="DomainObject.Predmet.OstaliListNazivFormatedOIB_1">
      <item>E-oglasna ploča</item>
      <item>Sudski registar, Trgovački sud u Varaždinu</item>
      <item>Alen Kraljić, OIB 18917161559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St-628/2015-4</izvorni_sadrzaj>
    <derivirana_varijabla naziv="DomainObject.PoslovniBrojDokumenta_1">St-628/2015-4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 DOM društvo s ograničenom odgovornošću za graditeljstvo i druge usluge</izvorni_sadrzaj>
    <derivirana_varijabla naziv="DomainObject.Predmet.ProtustrankaIDrugi_1">GRADI DOM društvo s ograničenom odgovornošću za graditeljstvo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 DOM društvo s ograničenom odgovornošću za graditeljstvo i druge usluge, OIB 47070903544, Gornji Zebanec 40, 40313 Gornji Zebanec</izvorni_sadrzaj>
    <derivirana_varijabla naziv="DomainObject.Predmet.ProtustrankaIDrugiAdressOIB_1">GRADI DOM društvo s ograničenom odgovornošću za graditeljstvo i druge usluge, OIB 47070903544, Gornji Zebanec 40,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 DOM društvo s ograničenom odgovornošću za graditeljstvo i druge usluge</item>
      <item>E-oglasna ploča</item>
      <item>Sudski registar, Trgovački sud u Varaždinu</item>
      <item>Alen Kraljić</item>
    </izvorni_sadrzaj>
    <derivirana_varijabla naziv="DomainObject.Predmet.SudioniciListNaziv_1">
      <item>Financijska agencija</item>
      <item>GRADI DOM društvo s ograničenom odgovornošću za graditeljstvo i druge usluge</item>
      <item>E-oglasna ploča</item>
      <item>Sudski registar, Trgovački sud u Varaždinu</item>
      <item>Alen Kraljić</item>
    </derivirana_varijabla>
  </DomainObject.Predmet.SudioniciListNaziv>
  <DomainObject.Predmet.SudioniciListAdressOIB>
    <izvorni_sadrzaj>
      <item>Financijska agencija, OIB 85821130368, A. Cesarca 2,42000 Varaždin</item>
      <item>GRADI DOM društvo s ograničenom odgovornošću za graditeljstvo i druge usluge, OIB 47070903544, Gornji Zebanec 40,40313 Gornji Zebanec</item>
      <item>E-oglasna ploča</item>
      <item>Sudski registar, Trgovački sud u Varaždinu</item>
      <item>Alen Kraljić, OIB 18917161559, Gornji Zebanec 40,40313 Gornji Zebanec</item>
    </izvorni_sadrzaj>
    <derivirana_varijabla naziv="DomainObject.Predmet.SudioniciListAdressOIB_1">
      <item>Financijska agencija, OIB 85821130368, A. Cesarca 2,42000 Varaždin</item>
      <item>GRADI DOM društvo s ograničenom odgovornošću za graditeljstvo i druge usluge, OIB 47070903544, Gornji Zebanec 40,40313 Gornji Zebanec</item>
      <item>E-oglasna ploča</item>
      <item>Sudski registar, Trgovački sud u Varaždinu</item>
      <item>Alen Kraljić, OIB 18917161559, Gornji Zebanec 40,40313 Gornji Zebanec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4A826-7302-45DC-B6A7-0460D8C11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2115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