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a4f7" w14:paraId="eb9a4f7" w:rsidRDefault="00660403" w:rsidP="0066040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60403" w:rsidR="00AE649C" w:rsidRPr="00B76F3C">
      <w:pPr>
        <w:pStyle w:val="NormaleSPIS"/>
        <w:spacing w:after="0"/>
      </w:pPr>
    </w:p>
    <w:p w:rsidRDefault="00660403" w:rsidP="00660403" w:rsidR="00660403">
      <w:pPr>
        <w:spacing w:after="0"/>
      </w:pPr>
      <w:r>
        <w:tab/>
        <w:t>Republika Hrvatska</w:t>
      </w:r>
    </w:p>
    <w:p w:rsidRDefault="00660403" w:rsidP="00660403" w:rsidR="00660403">
      <w:pPr>
        <w:spacing w:after="0"/>
      </w:pPr>
      <w:r>
        <w:t xml:space="preserve">      Trgovački sud u Bjelovaru</w:t>
      </w:r>
    </w:p>
    <w:p w:rsidRDefault="00660403" w:rsidP="00660403" w:rsidR="00660403">
      <w:pPr>
        <w:spacing w:after="0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660403" w:rsidP="00660403" w:rsidR="00660403">
      <w:pPr>
        <w:spacing w:after="0"/>
        <w:jc w:val="right"/>
      </w:pPr>
      <w:r>
        <w:t>Poslovni broj: 2 St-702/2017-6</w:t>
      </w:r>
    </w:p>
    <w:p w:rsidRDefault="00660403" w:rsidP="00660403" w:rsidR="00660403">
      <w:pPr>
        <w:spacing w:after="0"/>
        <w:jc w:val="center"/>
      </w:pPr>
    </w:p>
    <w:p w:rsidRDefault="00660403" w:rsidP="00660403" w:rsidR="00660403">
      <w:pPr>
        <w:spacing w:after="0"/>
        <w:jc w:val="center"/>
      </w:pPr>
      <w:r>
        <w:t>R J E Š E N J E</w:t>
      </w:r>
    </w:p>
    <w:p w:rsidRDefault="00660403" w:rsidP="00660403" w:rsidR="00660403">
      <w:pPr>
        <w:spacing w:after="0"/>
      </w:pPr>
    </w:p>
    <w:p w:rsidRDefault="00660403" w:rsidP="00660403" w:rsidR="00660403">
      <w:pPr>
        <w:spacing w:after="0"/>
        <w:jc w:val="both"/>
        <w:rPr>
          <w:noProof/>
        </w:rPr>
      </w:pPr>
      <w:r>
        <w:rPr>
          <w:noProof/>
        </w:rPr>
        <w:t xml:space="preserve">Trgovački sud u Bjelovaru, po sucu Tomislavu Mrazoviću, a na prijedlog sudskog savjetnika Miroslava Lovrekovića, povodom prijedloga predlagatelja Financijske agencije, OIB: 85821130368, RC ZAGREB, Podružnica Zagreb, Trg svibanjskih žrtava 1995. 1, za otvaranje skraćenog stečajnog postupka nad dužnikom </w:t>
      </w:r>
      <w:r>
        <w:t>ŠEŠIRI PINCETIĆ društvo s ograničenom odgovornošću za usluge i trgovinu, Zagreb, Maksimirska 12, MBS: 080872276, OIB: 18466542494 koji se vodi kod ovoga suda pod brojem St-702/2017,</w:t>
      </w:r>
      <w:r>
        <w:rPr>
          <w:noProof/>
        </w:rPr>
        <w:t xml:space="preserve"> 16. veljače 2018.</w:t>
      </w:r>
    </w:p>
    <w:p w:rsidRDefault="00660403" w:rsidP="00660403" w:rsidR="00660403">
      <w:pPr>
        <w:spacing w:after="0"/>
        <w:jc w:val="both"/>
      </w:pPr>
    </w:p>
    <w:p w:rsidRDefault="00660403" w:rsidP="00660403" w:rsidR="00660403">
      <w:pPr>
        <w:spacing w:after="0"/>
        <w:jc w:val="center"/>
      </w:pPr>
      <w:r>
        <w:t>r i j e š i o   j e</w:t>
      </w:r>
    </w:p>
    <w:p w:rsidRDefault="00660403" w:rsidP="00660403" w:rsidR="00660403">
      <w:pPr>
        <w:spacing w:after="0"/>
        <w:ind w:left="705"/>
        <w:jc w:val="both"/>
      </w:pPr>
    </w:p>
    <w:p w:rsidRDefault="00660403" w:rsidP="00660403" w:rsidR="00660403">
      <w:pPr>
        <w:spacing w:after="0"/>
        <w:ind w:left="75"/>
        <w:jc w:val="both"/>
      </w:pPr>
      <w:r>
        <w:tab/>
        <w:t>1. Ispravlja se uvod i izreka rješenja ovoga suda poslovni broj St-702/2017-3 od 18. prosinca 2017. godine na način da umjesto naznačenog pogrešno navedenog naziva stečajnog dužnika: "ŠEŠIRI PINCETOĆ" ima stajati ispravan naziv "ŠEŠIRI PINCETIĆ".</w:t>
      </w:r>
    </w:p>
    <w:p w:rsidRDefault="00660403" w:rsidP="00660403" w:rsidR="00660403">
      <w:pPr>
        <w:spacing w:after="0"/>
        <w:jc w:val="both"/>
      </w:pPr>
    </w:p>
    <w:p w:rsidRDefault="00660403" w:rsidP="00660403" w:rsidR="00660403">
      <w:pPr>
        <w:spacing w:after="0"/>
        <w:ind w:left="75"/>
        <w:jc w:val="both"/>
      </w:pPr>
      <w:r>
        <w:tab/>
        <w:t xml:space="preserve">2. U ostalom dijelu navedena odluka ostaju neizmijenjena. </w:t>
      </w:r>
    </w:p>
    <w:p w:rsidRDefault="00660403" w:rsidP="00660403" w:rsidR="00660403">
      <w:pPr>
        <w:spacing w:after="0"/>
        <w:jc w:val="both"/>
      </w:pPr>
      <w:r>
        <w:t xml:space="preserve"> </w:t>
      </w:r>
    </w:p>
    <w:p w:rsidRDefault="00660403" w:rsidP="00660403" w:rsidR="00660403">
      <w:pPr>
        <w:spacing w:after="0"/>
        <w:jc w:val="center"/>
      </w:pPr>
      <w:r>
        <w:t>Obrazloženje</w:t>
      </w:r>
    </w:p>
    <w:p w:rsidRDefault="00660403" w:rsidP="00660403" w:rsidR="00660403">
      <w:pPr>
        <w:spacing w:after="0"/>
        <w:jc w:val="both"/>
      </w:pPr>
    </w:p>
    <w:p w:rsidRDefault="00660403" w:rsidP="00660403" w:rsidR="00660403">
      <w:pPr>
        <w:spacing w:after="0"/>
        <w:jc w:val="both"/>
      </w:pPr>
      <w:r>
        <w:tab/>
        <w:t>U  navedenoj odluci, očitom omaškom u pisanju u uvodu i izreci je naveden pogrešan naziv stečajnog dužnika, što proizlazi iz cijelog predmetnog spisa. Slijedom navedenog</w:t>
      </w:r>
      <w:r>
        <w:rPr>
          <w:noProof/>
        </w:rPr>
        <w:t xml:space="preserve"> </w:t>
      </w:r>
      <w:r>
        <w:t xml:space="preserve">valjalo je temeljem odredbe čl. 342. Zakona o parničnom postupku (NN 53/91, 91/92, 111/99, 88/01, 117/03 i 84/08), u vezi s čl. 10. </w:t>
      </w:r>
      <w:r>
        <w:rPr>
          <w:noProof/>
        </w:rPr>
        <w:t xml:space="preserve">Stečajnog zakona (NN 71/15) </w:t>
      </w:r>
      <w:r>
        <w:t xml:space="preserve">po prijedlogu Financijske agencije donijeti rješenje o ispravku navedene odluke i odlučiti kao u izreci. </w:t>
      </w:r>
    </w:p>
    <w:p w:rsidRDefault="00660403" w:rsidP="00660403" w:rsidR="00660403">
      <w:pPr>
        <w:spacing w:after="0"/>
        <w:jc w:val="both"/>
      </w:pPr>
    </w:p>
    <w:p w:rsidRDefault="00660403" w:rsidP="00660403" w:rsidR="00660403">
      <w:pPr>
        <w:spacing w:after="0"/>
        <w:ind w:firstLine="708"/>
        <w:jc w:val="center"/>
      </w:pPr>
      <w:r>
        <w:t>U Bjelovaru 16. veljače 2018.</w:t>
      </w:r>
    </w:p>
    <w:p w:rsidRDefault="00660403" w:rsidP="00660403" w:rsidR="00660403">
      <w:pPr>
        <w:spacing w:after="0"/>
      </w:pPr>
    </w:p>
    <w:p w:rsidRDefault="00660403" w:rsidP="00660403" w:rsidR="0066040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</w:t>
      </w:r>
    </w:p>
    <w:p w:rsidRDefault="00660403" w:rsidP="00660403" w:rsidR="0066040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660403" w:rsidP="00660403" w:rsidR="0066040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 – ovlašteni službenik</w:t>
      </w:r>
    </w:p>
    <w:p w:rsidRDefault="00660403" w:rsidP="00660403" w:rsidR="0066040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660403" w:rsidP="00660403" w:rsidR="00660403">
      <w:pPr>
        <w:spacing w:after="0"/>
        <w:jc w:val="both"/>
      </w:pPr>
    </w:p>
    <w:p w:rsidRDefault="00660403" w:rsidP="00660403" w:rsidR="00660403">
      <w:pPr>
        <w:spacing w:after="0"/>
        <w:jc w:val="both"/>
      </w:pPr>
    </w:p>
    <w:p w:rsidRDefault="00660403" w:rsidP="00660403" w:rsidR="00660403">
      <w:pPr>
        <w:spacing w:after="0"/>
        <w:jc w:val="both"/>
      </w:pPr>
    </w:p>
    <w:p w:rsidRDefault="00660403" w:rsidP="00660403" w:rsidR="00660403">
      <w:pPr>
        <w:spacing w:after="0"/>
        <w:jc w:val="both"/>
      </w:pPr>
    </w:p>
    <w:p w:rsidRDefault="00660403" w:rsidP="00660403" w:rsidR="00660403">
      <w:pPr>
        <w:spacing w:after="0"/>
        <w:jc w:val="both"/>
      </w:pPr>
      <w:r>
        <w:t>POUKA O PRAVNOM LIJEKU: Protiv ovog rješenja dopuštena je žalba Visokom Trgovačkom sudu Republike Hrvatske u Zagrebu, a putem ovog suda. Žalba se podnosi u tri istovjetna primjerka u roku od 8 dana od dana dostave pisanog otpravka rješenja.</w:t>
      </w:r>
    </w:p>
    <w:p w:rsidRDefault="00660403" w:rsidP="00660403" w:rsidR="00AE649C" w:rsidRPr="00B76F3C">
      <w:pPr>
        <w:spacing w:after="0"/>
        <w:jc w:val="both"/>
      </w:pPr>
      <w:r>
        <w:t>Nacrt odluke izradio sudski savjetnik Miroslav Lovreković.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1FC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403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45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St-702/2017-6</izvorni_sadrzaj>
    <derivirana_varijabla naziv="DomainObject.Oznaka_1">St-702/2017-6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prosinca 2017.</izvorni_sadrzaj>
    <derivirana_varijabla naziv="DomainObject.Predmet.DatumRjesavanja_1">18.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St-702/2017</izvorni_sadrzaj>
    <derivirana_varijabla naziv="DomainObject.Predmet.OznakaBroj_1">St-702/2017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ŠEŠIRI PINCETIĆ društvo s ograničenom odgovornopšću za usluge i trgovinu zastupanog po punomoćniku Nada Pincetić</izvorni_sadrzaj>
    <derivirana_varijabla naziv="DomainObject.Predmet.ProtustrankaFormated_1">  ŠEŠIRI PINCETIĆ društvo s ograničenom odgovornopšću za usluge i trgovinu zastupanog po punomoćniku Nada Pincetić</derivirana_varijabla>
  </DomainObject.Predmet.ProtustrankaFormated>
  <DomainObject.Predmet.ProtustrankaFormatedOIB>
    <izvorni_sadrzaj>  ŠEŠIRI PINCETIĆ društvo s ograničenom odgovornopšću za usluge i trgovinu, OIB 18466542494 zastupanog po punomoćniku Nada Pincetić</izvorni_sadrzaj>
    <derivirana_varijabla naziv="DomainObject.Predmet.ProtustrankaFormatedOIB_1">  ŠEŠIRI PINCETIĆ društvo s ograničenom odgovornopšću za usluge i trgovinu, OIB 18466542494 zastupanog po punomoćniku Nada Pincetić</derivirana_varijabla>
  </DomainObject.Predmet.ProtustrankaFormatedOIB>
  <DomainObject.Predmet.ProtustrankaFormatedWithAdress>
    <izvorni_sadrzaj> ŠEŠIRI PINCETIĆ društvo s ograničenom odgovornopšću za usluge i trgovinu, Maksimirska 12, 10000 Zagreb zastupanog po punomoćniku Nada Pincetić</izvorni_sadrzaj>
    <derivirana_varijabla naziv="DomainObject.Predmet.ProtustrankaFormatedWithAdress_1"> ŠEŠIRI PINCETIĆ društvo s ograničenom odgovornopšću za usluge i trgovinu, Maksimirska 12, 10000 Zagreb zastupanog po punomoćniku Nada Pincetić</derivirana_varijabla>
  </DomainObject.Predmet.ProtustrankaFormatedWithAdress>
  <DomainObject.Predmet.ProtustrankaFormatedWithAdressOIB>
    <izvorni_sadrzaj> ŠEŠIRI PINCETIĆ društvo s ograničenom odgovornopšću za usluge i trgovinu, OIB 18466542494, Maksimirska 12, 10000 Zagreb zastupanog po punomoćniku Nada Pincetić</izvorni_sadrzaj>
    <derivirana_varijabla naziv="DomainObject.Predmet.ProtustrankaFormatedWithAdressOIB_1"> ŠEŠIRI PINCETIĆ društvo s ograničenom odgovornopšću za usluge i trgovinu, OIB 18466542494, Maksimirska 12, 10000 Zagreb zastupanog po punomoćniku Nada Pincetić</derivirana_varijabla>
  </DomainObject.Predmet.ProtustrankaFormatedWithAdressOIB>
  <DomainObject.Predmet.ProtustrankaWithAdress>
    <izvorni_sadrzaj>ŠEŠIRI PINCETIĆ društvo s ograničenom odgovornopšću za usluge i trgovinu Maksimirska 12, 10000 Zagreb</izvorni_sadrzaj>
    <derivirana_varijabla naziv="DomainObject.Predmet.ProtustrankaWithAdress_1">ŠEŠIRI PINCETIĆ društvo s ograničenom odgovornopšću za usluge i trgovinu Maksimirska 12, 10000 Zagreb</derivirana_varijabla>
  </DomainObject.Predmet.ProtustrankaWithAdress>
  <DomainObject.Predmet.ProtustrankaWithAdressOIB>
    <izvorni_sadrzaj>ŠEŠIRI PINCETIĆ društvo s ograničenom odgovornopšću za usluge i trgovinu, OIB 18466542494, Maksimirska 12, 10000 Zagreb</izvorni_sadrzaj>
    <derivirana_varijabla naziv="DomainObject.Predmet.ProtustrankaWithAdressOIB_1">ŠEŠIRI PINCETIĆ društvo s ograničenom odgovornopšću za usluge i trgovinu, OIB 18466542494, Maksimirska 12, 10000 Zagreb</derivirana_varijabla>
  </DomainObject.Predmet.ProtustrankaWithAdressOIB>
  <DomainObject.Predmet.ProtustrankaNazivFormated>
    <izvorni_sadrzaj>ŠEŠIRI PINCETIĆ društvo s ograničenom odgovornopšću za usluge i trgovinu</izvorni_sadrzaj>
    <derivirana_varijabla naziv="DomainObject.Predmet.ProtustrankaNazivFormated_1">ŠEŠIRI PINCETIĆ društvo s ograničenom odgovornopšću za usluge i trgovinu</derivirana_varijabla>
  </DomainObject.Predmet.ProtustrankaNazivFormated>
  <DomainObject.Predmet.ProtustrankaNazivFormatedOIB>
    <izvorni_sadrzaj>ŠEŠIRI PINCETIĆ društvo s ograničenom odgovornopšću za usluge i trgovinu, OIB 18466542494</izvorni_sadrzaj>
    <derivirana_varijabla naziv="DomainObject.Predmet.ProtustrankaNazivFormatedOIB_1">ŠEŠIRI PINCETIĆ društvo s ograničenom odgovornopšću za usluge i trgovinu, OIB 18466542494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ŠEŠIRI PINCETIĆ društvo s ograničenom odgovornopšću za usluge i trgovinu zastupanog po punomoćniku Nada Pincetić</item>
    </izvorni_sadrzaj>
    <derivirana_varijabla naziv="DomainObject.Predmet.ProtuStrankaListFormated_1">
      <item>ŠEŠIRI PINCETIĆ društvo s ograničenom odgovornopšću za usluge i trgovinu zastupanog po punomoćniku Nada Pincetić</item>
    </derivirana_varijabla>
  </DomainObject.Predmet.ProtuStrankaListFormated>
  <DomainObject.Predmet.ProtuStrankaListFormatedOIB>
    <izvorni_sadrzaj>
      <item>ŠEŠIRI PINCETIĆ društvo s ograničenom odgovornopšću za usluge i trgovinu, OIB 18466542494 zastupanog po punomoćniku Nada Pincetić</item>
    </izvorni_sadrzaj>
    <derivirana_varijabla naziv="DomainObject.Predmet.ProtuStrankaListFormatedOIB_1">
      <item>ŠEŠIRI PINCETIĆ društvo s ograničenom odgovornopšću za usluge i trgovinu, OIB 18466542494 zastupanog po punomoćniku Nada Pincetić</item>
    </derivirana_varijabla>
  </DomainObject.Predmet.ProtuStrankaListFormatedOIB>
  <DomainObject.Predmet.ProtuStrankaListFormatedWithAdress>
    <izvorni_sadrzaj>
      <item>ŠEŠIRI PINCETIĆ društvo s ograničenom odgovornopšću za usluge i trgovinu, Maksimirska 12, 10000 Zagreb zastupanog po punomoćniku Nada Pincetić</item>
    </izvorni_sadrzaj>
    <derivirana_varijabla naziv="DomainObject.Predmet.ProtuStrankaListFormatedWithAdress_1">
      <item>ŠEŠIRI PINCETIĆ društvo s ograničenom odgovornopšću za usluge i trgovinu, Maksimirska 12, 10000 Zagreb zastupanog po punomoćniku Nada Pincetić</item>
    </derivirana_varijabla>
  </DomainObject.Predmet.ProtuStrankaListFormatedWithAdress>
  <DomainObject.Predmet.ProtuStrankaListFormatedWithAdressOIB>
    <izvorni_sadrzaj>
      <item>ŠEŠIRI PINCETIĆ društvo s ograničenom odgovornopšću za usluge i trgovinu, OIB 18466542494, Maksimirska 12, 10000 Zagreb zastupanog po punomoćniku Nada Pincetić</item>
    </izvorni_sadrzaj>
    <derivirana_varijabla naziv="DomainObject.Predmet.ProtuStrankaListFormatedWithAdressOIB_1">
      <item>ŠEŠIRI PINCETIĆ društvo s ograničenom odgovornopšću za usluge i trgovinu, OIB 18466542494, Maksimirska 12, 10000 Zagreb zastupanog po punomoćniku Nada Pincetić</item>
    </derivirana_varijabla>
  </DomainObject.Predmet.ProtuStrankaListFormatedWithAdressOIB>
  <DomainObject.Predmet.ProtuStrankaListNazivFormated>
    <izvorni_sadrzaj>
      <item>ŠEŠIRI PINCETIĆ društvo s ograničenom odgovornopšću za usluge i trgovinu</item>
    </izvorni_sadrzaj>
    <derivirana_varijabla naziv="DomainObject.Predmet.ProtuStrankaListNazivFormated_1">
      <item>ŠEŠIRI PINCETIĆ društvo s ograničenom odgovornopšću za usluge i trgovinu</item>
    </derivirana_varijabla>
  </DomainObject.Predmet.ProtuStrankaListNazivFormated>
  <DomainObject.Predmet.ProtuStrankaListNazivFormatedOIB>
    <izvorni_sadrzaj>
      <item>ŠEŠIRI PINCETIĆ društvo s ograničenom odgovornopšću za usluge i trgovinu, OIB 18466542494</item>
    </izvorni_sadrzaj>
    <derivirana_varijabla naziv="DomainObject.Predmet.ProtuStrankaListNazivFormatedOIB_1">
      <item>ŠEŠIRI PINCETIĆ društvo s ograničenom odgovornopšću za usluge i trgovinu, OIB 18466542494</item>
    </derivirana_varijabla>
  </DomainObject.Predmet.ProtuStrankaListNazivFormatedOIB>
  <DomainObject.Predmet.OstaliListFormated>
    <izvorni_sadrzaj>
      <item>Nada Pincetić punomoćnik sudionika u postupku ŠEŠIRI PINCETIĆ društvo s ograničenom odgovornopšću za usluge i trgovinu</item>
    </izvorni_sadrzaj>
    <derivirana_varijabla naziv="DomainObject.Predmet.OstaliListFormated_1">
      <item>Nada Pincetić punomoćnik sudionika u postupku ŠEŠIRI PINCETIĆ društvo s ograničenom odgovornopšću za usluge i trgovinu</item>
    </derivirana_varijabla>
  </DomainObject.Predmet.OstaliListFormated>
  <DomainObject.Predmet.OstaliListFormatedOIB>
    <izvorni_sadrzaj>
      <item>Nada Pincetić, OIB 64801361209 punomoćnik sudionika u postupku ŠEŠIRI PINCETIĆ društvo s ograničenom odgovornopšću za usluge i trgovinu</item>
    </izvorni_sadrzaj>
    <derivirana_varijabla naziv="DomainObject.Predmet.OstaliListFormatedOIB_1">
      <item>Nada Pincetić, OIB 64801361209 punomoćnik sudionika u postupku ŠEŠIRI PINCETIĆ društvo s ograničenom odgovornopšću za usluge i trgovinu</item>
    </derivirana_varijabla>
  </DomainObject.Predmet.OstaliListFormatedOIB>
  <DomainObject.Predmet.OstaliListFormatedWithAdress>
    <izvorni_sadrzaj>
      <item>Nada Pincetić, Gračanska cesta 89/A, 10000 Zagreb punomoćnik sudionika u postupku ŠEŠIRI PINCETIĆ društvo s ograničenom odgovornopšću za usluge i trgovinu</item>
    </izvorni_sadrzaj>
    <derivirana_varijabla naziv="DomainObject.Predmet.OstaliListFormatedWithAdress_1">
      <item>Nada Pincetić, Gračanska cesta 89/A, 10000 Zagreb punomoćnik sudionika u postupku ŠEŠIRI PINCETIĆ društvo s ograničenom odgovornopšću za usluge i trgovinu</item>
    </derivirana_varijabla>
  </DomainObject.Predmet.OstaliListFormatedWithAdress>
  <DomainObject.Predmet.OstaliListFormatedWithAdressOIB>
    <izvorni_sadrzaj>
      <item>Nada Pincetić, OIB 64801361209, Gračanska cesta 89/A, 10000 Zagreb punomoćnik sudionika u postupku ŠEŠIRI PINCETIĆ društvo s ograničenom odgovornopšću za usluge i trgovinu</item>
    </izvorni_sadrzaj>
    <derivirana_varijabla naziv="DomainObject.Predmet.OstaliListFormatedWithAdressOIB_1">
      <item>Nada Pincetić, OIB 64801361209, Gračanska cesta 89/A, 10000 Zagreb punomoćnik sudionika u postupku ŠEŠIRI PINCETIĆ društvo s ograničenom odgovornopšću za usluge i trgovinu</item>
    </derivirana_varijabla>
  </DomainObject.Predmet.OstaliListFormatedWithAdressOIB>
  <DomainObject.Predmet.OstaliListNazivFormated>
    <izvorni_sadrzaj>
      <item>Nada Pincetić</item>
    </izvorni_sadrzaj>
    <derivirana_varijabla naziv="DomainObject.Predmet.OstaliListNazivFormated_1">
      <item>Nada Pincetić</item>
    </derivirana_varijabla>
  </DomainObject.Predmet.OstaliListNazivFormated>
  <DomainObject.Predmet.OstaliListNazivFormatedOIB>
    <izvorni_sadrzaj>
      <item>Nada Pincetić, OIB 64801361209</item>
    </izvorni_sadrzaj>
    <derivirana_varijabla naziv="DomainObject.Predmet.OstaliListNazivFormatedOIB_1">
      <item>Nada Pincetić, OIB 64801361209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St-702/2017-6</izvorni_sadrzaj>
    <derivirana_varijabla naziv="DomainObject.PoslovniBrojDokumenta_1">St-702/2017-6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ŠEŠIRI PINCETIĆ društvo s ograničenom odgovornopšću za usluge i trgovinu</izvorni_sadrzaj>
    <derivirana_varijabla naziv="DomainObject.Predmet.ProtustrankaIDrugi_1">ŠEŠIRI PINCETIĆ društvo s ograničenom odgovornopšću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ŠEŠIRI PINCETIĆ društvo s ograničenom odgovornopšću za usluge i trgovinu, OIB 18466542494, Maksimirska 12, 10000 Zagreb</izvorni_sadrzaj>
    <derivirana_varijabla naziv="DomainObject.Predmet.ProtustrankaIDrugiAdressOIB_1">ŠEŠIRI PINCETIĆ društvo s ograničenom odgovornopšću za usluge i trgovinu, OIB 18466542494, Maksimirska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prosinca 2017.</izvorni_sadrzaj>
    <derivirana_varijabla naziv="DomainObject.Predmet.OdlukaRjesenje.DatumDonosenjaOdluke_1">18.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St-702/2017-3</izvorni_sadrzaj>
    <derivirana_varijabla naziv="DomainObject.Predmet.OdlukaRjesenje.Oznaka_1">St-702/2017-3</derivirana_varijabla>
  </DomainObject.Predmet.OdlukaRjesenje.Oznaka>
  <DomainObject.Predmet.SudioniciListNaziv>
    <izvorni_sadrzaj>
      <item>ŠEŠIRI PINCETIĆ društvo s ograničenom odgovornopšću za usluge i trgovinu</item>
      <item>FINA Regionalni centar Zagreb</item>
      <item>Nada Pincetić</item>
    </izvorni_sadrzaj>
    <derivirana_varijabla naziv="DomainObject.Predmet.SudioniciListNaziv_1">
      <item>ŠEŠIRI PINCETIĆ društvo s ograničenom odgovornopšću za usluge i trgovinu</item>
      <item>FINA Regionalni centar Zagreb</item>
      <item>Nada Pincetić</item>
    </derivirana_varijabla>
  </DomainObject.Predmet.SudioniciListNaziv>
  <DomainObject.Predmet.SudioniciListAdressOIB>
    <izvorni_sadrzaj>
      <item>ŠEŠIRI PINCETIĆ društvo s ograničenom odgovornopšću za usluge i trgovinu, OIB 18466542494, Maksimirska 12,10000 Zagreb</item>
      <item>FINA Regionalni centar Zagreb, OIB 85821130368, Trg svibanjskih žrtava 1995. br. 1,10000 Zagreb</item>
      <item>Nada Pincetić, OIB 64801361209, Gračanska cesta 89/A,10000 Zagreb</item>
    </izvorni_sadrzaj>
    <derivirana_varijabla naziv="DomainObject.Predmet.SudioniciListAdressOIB_1">
      <item>ŠEŠIRI PINCETIĆ društvo s ograničenom odgovornopšću za usluge i trgovinu, OIB 18466542494, Maksimirska 12,10000 Zagreb</item>
      <item>FINA Regionalni centar Zagreb, OIB 85821130368, Trg svibanjskih žrtava 1995. br. 1,10000 Zagreb</item>
      <item>Nada Pincetić, OIB 64801361209, Gračanska cesta 89/A,10000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51337-A433-4576-8ECA-A51A8EEF4A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1544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2018-02-16T09:05:00Z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St-702/2017-6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