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b4810" w14:paraId="4eb4810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E560B0">
        <w:rPr>
          <w:rFonts w:hAnsi="Times New Roman" w:ascii="Times New Roman"/>
          <w:lang w:val="hr-HR"/>
        </w:rPr>
        <w:t>965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E560B0">
        <w:rPr>
          <w:rFonts w:hAnsi="Times New Roman" w:ascii="Times New Roman"/>
          <w:szCs w:val="24"/>
          <w:lang w:val="hr-HR"/>
        </w:rPr>
        <w:t xml:space="preserve">ALMEL PODUZEĆE ZA PROIZVODNJU, TRGOVINU NA VELIKO I MALO, UVOZ-IZVOZ I USLUGE d.o.o., Split, Tijardovićeva 12,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E560B0">
        <w:rPr>
          <w:rFonts w:hAnsi="Times New Roman" w:ascii="Times New Roman"/>
          <w:szCs w:val="24"/>
          <w:lang w:val="hr-HR"/>
        </w:rPr>
        <w:t>57156692075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E560B0" w:rsidRPr="00E560B0">
        <w:rPr>
          <w:rFonts w:hAnsi="Times New Roman" w:ascii="Times New Roman"/>
          <w:szCs w:val="24"/>
          <w:lang w:val="en-GB"/>
        </w:rPr>
        <w:t xml:space="preserve">ALMEL PODUZEĆE ZA PROIZVODNJU, TRGOVINU NA VELIKO I MALO, UVOZ-IZVOZ I USLUGE </w:t>
      </w:r>
      <w:proofErr w:type="spellStart"/>
      <w:r w:rsidR="00E560B0" w:rsidRPr="00E560B0">
        <w:rPr>
          <w:rFonts w:hAnsi="Times New Roman" w:ascii="Times New Roman"/>
          <w:szCs w:val="24"/>
          <w:lang w:val="en-GB"/>
        </w:rPr>
        <w:t>d.o.o</w:t>
      </w:r>
      <w:proofErr w:type="spellEnd"/>
      <w:r w:rsidR="00E560B0" w:rsidRPr="00E560B0">
        <w:rPr>
          <w:rFonts w:hAnsi="Times New Roman" w:ascii="Times New Roman"/>
          <w:szCs w:val="24"/>
          <w:lang w:val="en-GB"/>
        </w:rPr>
        <w:t xml:space="preserve">., Split, </w:t>
      </w:r>
      <w:proofErr w:type="spellStart"/>
      <w:r w:rsidR="00E560B0" w:rsidRPr="00E560B0">
        <w:rPr>
          <w:rFonts w:hAnsi="Times New Roman" w:ascii="Times New Roman"/>
          <w:szCs w:val="24"/>
          <w:lang w:val="en-GB"/>
        </w:rPr>
        <w:t>Tijardovićeva</w:t>
      </w:r>
      <w:proofErr w:type="spellEnd"/>
      <w:r w:rsidR="00E560B0" w:rsidRPr="00E560B0">
        <w:rPr>
          <w:rFonts w:hAnsi="Times New Roman" w:ascii="Times New Roman"/>
          <w:szCs w:val="24"/>
          <w:lang w:val="en-GB"/>
        </w:rPr>
        <w:t xml:space="preserve"> 12, OIB: 57156692075</w:t>
      </w:r>
      <w:r w:rsidR="00E560B0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B47410">
        <w:rPr>
          <w:rFonts w:hAnsi="Times New Roman" w:ascii="Times New Roman"/>
          <w:szCs w:val="24"/>
          <w:highlight w:val="green"/>
        </w:rPr>
        <w:t>09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B47410">
        <w:rPr>
          <w:rFonts w:hAnsi="Times New Roman" w:ascii="Times New Roman"/>
          <w:szCs w:val="24"/>
          <w:highlight w:val="green"/>
        </w:rPr>
        <w:t>45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B47410" w:rsidRPr="00B47410">
        <w:rPr>
          <w:rFonts w:hAnsi="Times New Roman" w:ascii="Times New Roman"/>
        </w:rPr>
        <w:t>Renato Sabljić, dipl. ing. elektrotehnike iz Zagreba, Zdenački zavoj 14, OIB: 74644810692.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8E742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E560B0" w:rsidRPr="00E560B0">
        <w:rPr>
          <w:rFonts w:hAnsi="Times New Roman" w:ascii="Times New Roman"/>
          <w:szCs w:val="24"/>
        </w:rPr>
        <w:t xml:space="preserve">ALMEL PODUZEĆE ZA PROIZVODNJU, TRGOVINU NA VELIKO I MALO, UVOZ-IZVOZ I USLUGE </w:t>
      </w:r>
      <w:proofErr w:type="spellStart"/>
      <w:r w:rsidR="00E560B0" w:rsidRPr="00E560B0">
        <w:rPr>
          <w:rFonts w:hAnsi="Times New Roman" w:ascii="Times New Roman"/>
          <w:szCs w:val="24"/>
        </w:rPr>
        <w:t>d.o.o</w:t>
      </w:r>
      <w:proofErr w:type="spellEnd"/>
      <w:r w:rsidR="00E560B0" w:rsidRPr="00E560B0">
        <w:rPr>
          <w:rFonts w:hAnsi="Times New Roman" w:ascii="Times New Roman"/>
          <w:szCs w:val="24"/>
        </w:rPr>
        <w:t xml:space="preserve">., Split, </w:t>
      </w:r>
      <w:proofErr w:type="spellStart"/>
      <w:r w:rsidR="00E560B0" w:rsidRPr="00E560B0">
        <w:rPr>
          <w:rFonts w:hAnsi="Times New Roman" w:ascii="Times New Roman"/>
          <w:szCs w:val="24"/>
        </w:rPr>
        <w:t>Tijardovićeva</w:t>
      </w:r>
      <w:proofErr w:type="spellEnd"/>
      <w:r w:rsidR="00E560B0" w:rsidRPr="00E560B0">
        <w:rPr>
          <w:rFonts w:hAnsi="Times New Roman" w:ascii="Times New Roman"/>
          <w:szCs w:val="24"/>
        </w:rPr>
        <w:t xml:space="preserve"> 12, OIB: 57156692075. </w:t>
      </w:r>
    </w:p>
    <w:p w:rsidRDefault="00E560B0" w:rsidP="00E808B6" w:rsidR="00E560B0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5329EF">
        <w:rPr>
          <w:rFonts w:hAnsi="Times New Roman" w:ascii="Times New Roman"/>
          <w:szCs w:val="24"/>
          <w:lang w:val="hr-HR"/>
        </w:rPr>
        <w:t xml:space="preserve"> po 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784C03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AD58B1">
        <w:rPr>
          <w:rFonts w:hAnsi="Times New Roman" w:ascii="Times New Roman"/>
          <w:lang w:val="hr-HR"/>
        </w:rPr>
        <w:t>0</w:t>
      </w:r>
      <w:r w:rsidR="00225BA0" w:rsidRPr="00225BA0">
        <w:rPr>
          <w:rFonts w:hAnsi="Times New Roman" w:ascii="Times New Roman"/>
          <w:lang w:val="hr-HR"/>
        </w:rPr>
        <w:t xml:space="preserve">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5329EF">
        <w:rPr>
          <w:rFonts w:hAnsi="Times New Roman" w:ascii="Times New Roman"/>
          <w:lang w:val="hr-HR"/>
        </w:rPr>
        <w:lastRenderedPageBreak/>
        <w:t>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</w:t>
      </w:r>
      <w:proofErr w:type="spellStart"/>
      <w:r>
        <w:rPr>
          <w:rFonts w:hAnsi="Times New Roman" w:ascii="Times New Roman"/>
        </w:rPr>
        <w:t>ovlašten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24397"/>
    <w:rsid w:val="0013007B"/>
    <w:rsid w:val="00131AF5"/>
    <w:rsid w:val="00153FD0"/>
    <w:rsid w:val="001714DB"/>
    <w:rsid w:val="00197AEF"/>
    <w:rsid w:val="001A2476"/>
    <w:rsid w:val="001E12AF"/>
    <w:rsid w:val="001F13EC"/>
    <w:rsid w:val="001F6A51"/>
    <w:rsid w:val="00220400"/>
    <w:rsid w:val="0022432A"/>
    <w:rsid w:val="00225BA0"/>
    <w:rsid w:val="0025729D"/>
    <w:rsid w:val="0027270E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B1E7A"/>
    <w:rsid w:val="003B417A"/>
    <w:rsid w:val="003B56B2"/>
    <w:rsid w:val="003D1F79"/>
    <w:rsid w:val="00427140"/>
    <w:rsid w:val="0044615C"/>
    <w:rsid w:val="00462627"/>
    <w:rsid w:val="00476275"/>
    <w:rsid w:val="004A03F1"/>
    <w:rsid w:val="004B15CD"/>
    <w:rsid w:val="004C5FCE"/>
    <w:rsid w:val="004E4991"/>
    <w:rsid w:val="005329EF"/>
    <w:rsid w:val="00541A3B"/>
    <w:rsid w:val="005D3FEE"/>
    <w:rsid w:val="005F2028"/>
    <w:rsid w:val="00651230"/>
    <w:rsid w:val="00661176"/>
    <w:rsid w:val="00687CFB"/>
    <w:rsid w:val="006A3CC1"/>
    <w:rsid w:val="006B4CFA"/>
    <w:rsid w:val="006B5AC1"/>
    <w:rsid w:val="006D3B6A"/>
    <w:rsid w:val="00725021"/>
    <w:rsid w:val="00726BBD"/>
    <w:rsid w:val="007444C4"/>
    <w:rsid w:val="00763486"/>
    <w:rsid w:val="00784C03"/>
    <w:rsid w:val="007C274A"/>
    <w:rsid w:val="007D1BE8"/>
    <w:rsid w:val="007E40F4"/>
    <w:rsid w:val="007F1131"/>
    <w:rsid w:val="008110A4"/>
    <w:rsid w:val="00850369"/>
    <w:rsid w:val="00860894"/>
    <w:rsid w:val="00874420"/>
    <w:rsid w:val="0089156A"/>
    <w:rsid w:val="008B77A7"/>
    <w:rsid w:val="008E52B2"/>
    <w:rsid w:val="008E7426"/>
    <w:rsid w:val="0090154F"/>
    <w:rsid w:val="0091720C"/>
    <w:rsid w:val="00960A34"/>
    <w:rsid w:val="00981D8E"/>
    <w:rsid w:val="009C5EF9"/>
    <w:rsid w:val="009D33FD"/>
    <w:rsid w:val="009F1EF1"/>
    <w:rsid w:val="009F4622"/>
    <w:rsid w:val="00A01001"/>
    <w:rsid w:val="00A06ADE"/>
    <w:rsid w:val="00A70E88"/>
    <w:rsid w:val="00A72454"/>
    <w:rsid w:val="00AD37E9"/>
    <w:rsid w:val="00AD58B1"/>
    <w:rsid w:val="00AD5BE5"/>
    <w:rsid w:val="00AE1DF4"/>
    <w:rsid w:val="00AE39BC"/>
    <w:rsid w:val="00AF55E1"/>
    <w:rsid w:val="00B436EE"/>
    <w:rsid w:val="00B45BC2"/>
    <w:rsid w:val="00B47410"/>
    <w:rsid w:val="00BB181B"/>
    <w:rsid w:val="00BF4E5C"/>
    <w:rsid w:val="00CC2C8B"/>
    <w:rsid w:val="00D1241A"/>
    <w:rsid w:val="00D34EE9"/>
    <w:rsid w:val="00D52BCD"/>
    <w:rsid w:val="00D62B99"/>
    <w:rsid w:val="00D97EE9"/>
    <w:rsid w:val="00DD67A1"/>
    <w:rsid w:val="00E14AF3"/>
    <w:rsid w:val="00E50504"/>
    <w:rsid w:val="00E536C5"/>
    <w:rsid w:val="00E560B0"/>
    <w:rsid w:val="00E808B6"/>
    <w:rsid w:val="00E81F23"/>
    <w:rsid w:val="00E82219"/>
    <w:rsid w:val="00EA4372"/>
    <w:rsid w:val="00EB1027"/>
    <w:rsid w:val="00EC76E2"/>
    <w:rsid w:val="00F0254F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10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1027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B1E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E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E7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E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E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10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1027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B1E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E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E7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E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E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965</izvorni_sadrzaj>
    <derivirana_varijabla naziv="DomainObject.Predmet.Broj_1">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St-965/2015</izvorni_sadrzaj>
    <derivirana_varijabla naziv="DomainObject.Predmet.OznakaBroj_1">St-965/2015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'ALMEL'PODUZEĆE ZA PROIZVODNJU,TRGOVINU NA VELIKO I MALO,UVOZ-IZVOZ I USLUGE,D.O.O.</izvorni_sadrzaj>
    <derivirana_varijabla naziv="DomainObject.Predmet.ProtustrankaFormated_1">  'ALMEL'PODUZEĆE ZA PROIZVODNJU,TRGOVINU NA VELIKO I MALO,UVOZ-IZVOZ I USLUGE,D.O.O.</derivirana_varijabla>
  </DomainObject.Predmet.ProtustrankaFormated>
  <DomainObject.Predmet.ProtustrankaFormatedOIB>
    <izvorni_sadrzaj>  'ALMEL'PODUZEĆE ZA PROIZVODNJU,TRGOVINU NA VELIKO I MALO,UVOZ-IZVOZ I USLUGE,D.O.O., OIB 57156692075</izvorni_sadrzaj>
    <derivirana_varijabla naziv="DomainObject.Predmet.ProtustrankaFormatedOIB_1">  'ALMEL'PODUZEĆE ZA PROIZVODNJU,TRGOVINU NA VELIKO I MALO,UVOZ-IZVOZ I USLUGE,D.O.O., OIB 57156692075</derivirana_varijabla>
  </DomainObject.Predmet.ProtustrankaFormatedOIB>
  <DomainObject.Predmet.ProtustrankaFormatedWithAdress>
    <izvorni_sadrzaj> 'ALMEL'PODUZEĆE ZA PROIZVODNJU,TRGOVINU NA VELIKO I MALO,UVOZ-IZVOZ I USLUGE,D.O.O., Tijardovićeva 12, 21000 Split</izvorni_sadrzaj>
    <derivirana_varijabla naziv="DomainObject.Predmet.ProtustrankaFormatedWithAdress_1"> 'ALMEL'PODUZEĆE ZA PROIZVODNJU,TRGOVINU NA VELIKO I MALO,UVOZ-IZVOZ I USLUGE,D.O.O., Tijardovićeva 12, 21000 Split</derivirana_varijabla>
  </DomainObject.Predmet.ProtustrankaFormatedWithAdress>
  <DomainObject.Predmet.ProtustrankaFormatedWithAdressOIB>
    <izvorni_sadrzaj> 'ALMEL'PODUZEĆE ZA PROIZVODNJU,TRGOVINU NA VELIKO I MALO,UVOZ-IZVOZ I USLUGE,D.O.O., OIB 57156692075, Tijardovićeva 12, 21000 Split</izvorni_sadrzaj>
    <derivirana_varijabla naziv="DomainObject.Predmet.ProtustrankaFormatedWithAdressOIB_1"> 'ALMEL'PODUZEĆE ZA PROIZVODNJU,TRGOVINU NA VELIKO I MALO,UVOZ-IZVOZ I USLUGE,D.O.O., OIB 57156692075, Tijardovićeva 12, 21000 Split</derivirana_varijabla>
  </DomainObject.Predmet.ProtustrankaFormatedWithAdressOIB>
  <DomainObject.Predmet.ProtustrankaWithAdress>
    <izvorni_sadrzaj>'ALMEL'PODUZEĆE ZA PROIZVODNJU,TRGOVINU NA VELIKO I MALO,UVOZ-IZVOZ I USLUGE,D.O.O. Tijardovićeva 12, 21000 Split</izvorni_sadrzaj>
    <derivirana_varijabla naziv="DomainObject.Predmet.ProtustrankaWithAdress_1">'ALMEL'PODUZEĆE ZA PROIZVODNJU,TRGOVINU NA VELIKO I MALO,UVOZ-IZVOZ I USLUGE,D.O.O. Tijardovićeva 12, 21000 Split</derivirana_varijabla>
  </DomainObject.Predmet.ProtustrankaWithAdress>
  <DomainObject.Predmet.ProtustrankaWithAdressOIB>
    <izvorni_sadrzaj>'ALMEL'PODUZEĆE ZA PROIZVODNJU,TRGOVINU NA VELIKO I MALO,UVOZ-IZVOZ I USLUGE,D.O.O., OIB 57156692075, Tijardovićeva 12, 21000 Split</izvorni_sadrzaj>
    <derivirana_varijabla naziv="DomainObject.Predmet.ProtustrankaWithAdressOIB_1">'ALMEL'PODUZEĆE ZA PROIZVODNJU,TRGOVINU NA VELIKO I MALO,UVOZ-IZVOZ I USLUGE,D.O.O., OIB 57156692075, Tijardovićeva 12, 21000 Split</derivirana_varijabla>
  </DomainObject.Predmet.ProtustrankaWithAdressOIB>
  <DomainObject.Predmet.ProtustrankaNazivFormated>
    <izvorni_sadrzaj>'ALMEL'PODUZEĆE ZA PROIZVODNJU,TRGOVINU NA VELIKO I MALO,UVOZ-IZVOZ I USLUGE,D.O.O.</izvorni_sadrzaj>
    <derivirana_varijabla naziv="DomainObject.Predmet.ProtustrankaNazivFormated_1">'ALMEL'PODUZEĆE ZA PROIZVODNJU,TRGOVINU NA VELIKO I MALO,UVOZ-IZVOZ I USLUGE,D.O.O.</derivirana_varijabla>
  </DomainObject.Predmet.ProtustrankaNazivFormated>
  <DomainObject.Predmet.ProtustrankaNazivFormatedOIB>
    <izvorni_sadrzaj>'ALMEL'PODUZEĆE ZA PROIZVODNJU,TRGOVINU NA VELIKO I MALO,UVOZ-IZVOZ I USLUGE,D.O.O., OIB 57156692075</izvorni_sadrzaj>
    <derivirana_varijabla naziv="DomainObject.Predmet.ProtustrankaNazivFormatedOIB_1">'ALMEL'PODUZEĆE ZA PROIZVODNJU,TRGOVINU NA VELIKO I MALO,UVOZ-IZVOZ I USLUGE,D.O.O., OIB 57156692075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281746.52</izvorni_sadrzaj>
    <derivirana_varijabla naziv="DomainObject.Predmet.TrenutnaVrijednost_1">281746.52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'ALMEL'PODUZEĆE ZA PROIZVODNJU,TRGOVINU NA VELIKO I MALO,UVOZ-IZVOZ I USLUGE,D.O.O.</item>
    </izvorni_sadrzaj>
    <derivirana_varijabla naziv="DomainObject.Predmet.ProtuStrankaListFormated_1">
      <item>'ALMEL'PODUZEĆE ZA PROIZVODNJU,TRGOVINU NA VELIKO I MALO,UVOZ-IZVOZ I USLUGE,D.O.O.</item>
    </derivirana_varijabla>
  </DomainObject.Predmet.ProtuStrankaListFormated>
  <DomainObject.Predmet.ProtuStrankaListFormatedOIB>
    <izvorni_sadrzaj>
      <item>'ALMEL'PODUZEĆE ZA PROIZVODNJU,TRGOVINU NA VELIKO I MALO,UVOZ-IZVOZ I USLUGE,D.O.O., OIB 57156692075</item>
    </izvorni_sadrzaj>
    <derivirana_varijabla naziv="DomainObject.Predmet.ProtuStrankaListFormatedOIB_1">
      <item>'ALMEL'PODUZEĆE ZA PROIZVODNJU,TRGOVINU NA VELIKO I MALO,UVOZ-IZVOZ I USLUGE,D.O.O., OIB 57156692075</item>
    </derivirana_varijabla>
  </DomainObject.Predmet.ProtuStrankaListFormatedOIB>
  <DomainObject.Predmet.ProtuStrankaListFormatedWithAdress>
    <izvorni_sadrzaj>
      <item>'ALMEL'PODUZEĆE ZA PROIZVODNJU,TRGOVINU NA VELIKO I MALO,UVOZ-IZVOZ I USLUGE,D.O.O., Tijardovićeva 12, 21000 Split</item>
    </izvorni_sadrzaj>
    <derivirana_varijabla naziv="DomainObject.Predmet.ProtuStrankaListFormatedWithAdress_1">
      <item>'ALMEL'PODUZEĆE ZA PROIZVODNJU,TRGOVINU NA VELIKO I MALO,UVOZ-IZVOZ I USLUGE,D.O.O., Tijardovićeva 12, 21000 Split</item>
    </derivirana_varijabla>
  </DomainObject.Predmet.ProtuStrankaListFormatedWithAdress>
  <DomainObject.Predmet.ProtuStrankaListFormatedWithAdressOIB>
    <izvorni_sadrzaj>
      <item>'ALMEL'PODUZEĆE ZA PROIZVODNJU,TRGOVINU NA VELIKO I MALO,UVOZ-IZVOZ I USLUGE,D.O.O., OIB 57156692075, Tijardovićeva 12, 21000 Split</item>
    </izvorni_sadrzaj>
    <derivirana_varijabla naziv="DomainObject.Predmet.ProtuStrankaListFormatedWithAdressOIB_1">
      <item>'ALMEL'PODUZEĆE ZA PROIZVODNJU,TRGOVINU NA VELIKO I MALO,UVOZ-IZVOZ I USLUGE,D.O.O., OIB 57156692075, Tijardovićeva 12, 21000 Split</item>
    </derivirana_varijabla>
  </DomainObject.Predmet.ProtuStrankaListFormatedWithAdressOIB>
  <DomainObject.Predmet.ProtuStrankaListNazivFormated>
    <izvorni_sadrzaj>
      <item>'ALMEL'PODUZEĆE ZA PROIZVODNJU,TRGOVINU NA VELIKO I MALO,UVOZ-IZVOZ I USLUGE,D.O.O.</item>
    </izvorni_sadrzaj>
    <derivirana_varijabla naziv="DomainObject.Predmet.ProtuStrankaListNazivFormated_1">
      <item>'ALMEL'PODUZEĆE ZA PROIZVODNJU,TRGOVINU NA VELIKO I MALO,UVOZ-IZVOZ I USLUGE,D.O.O.</item>
    </derivirana_varijabla>
  </DomainObject.Predmet.ProtuStrankaListNazivFormated>
  <DomainObject.Predmet.ProtuStrankaListNazivFormatedOIB>
    <izvorni_sadrzaj>
      <item>'ALMEL'PODUZEĆE ZA PROIZVODNJU,TRGOVINU NA VELIKO I MALO,UVOZ-IZVOZ I USLUGE,D.O.O., OIB 57156692075</item>
    </izvorni_sadrzaj>
    <derivirana_varijabla naziv="DomainObject.Predmet.ProtuStrankaListNazivFormatedOIB_1">
      <item>'ALMEL'PODUZEĆE ZA PROIZVODNJU,TRGOVINU NA VELIKO I MALO,UVOZ-IZVOZ I USLUGE,D.O.O., OIB 57156692075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'ALMEL'PODUZEĆE ZA PROIZVODNJU,TRGOVINU NA VELIKO I MALO,UVOZ-IZVOZ I USLUGE,D.O.O.</izvorni_sadrzaj>
    <derivirana_varijabla naziv="DomainObject.Predmet.ProtustrankaIDrugi_1">'ALMEL'PODUZEĆE ZA PROIZVODNJU,TRGOVINU NA VELIKO I MALO,UVOZ-IZVOZ I USLUGE,D.O.O.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'ALMEL'PODUZEĆE ZA PROIZVODNJU,TRGOVINU NA VELIKO I MALO,UVOZ-IZVOZ I USLUGE,D.O.O., OIB 57156692075, Tijardovićeva 12, 21000 Split</izvorni_sadrzaj>
    <derivirana_varijabla naziv="DomainObject.Predmet.ProtustrankaIDrugiAdressOIB_1">'ALMEL'PODUZEĆE ZA PROIZVODNJU,TRGOVINU NA VELIKO I MALO,UVOZ-IZVOZ I USLUGE,D.O.O., OIB 57156692075, Tijardovićeva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'ALMEL'PODUZEĆE ZA PROIZVODNJU,TRGOVINU NA VELIKO I MALO,UVOZ-IZVOZ I USLUGE,D.O.O.</item>
      <item>FINANCIJSKA AGENCIJA, RC SPLIT</item>
    </izvorni_sadrzaj>
    <derivirana_varijabla naziv="DomainObject.Predmet.SudioniciListNaziv_1">
      <item>'ALMEL'PODUZEĆE ZA PROIZVODNJU,TRGOVINU NA VELIKO I MALO,UVOZ-IZVOZ I USLUGE,D.O.O.</item>
      <item>FINANCIJSKA AGENCIJA, RC SPLIT</item>
    </derivirana_varijabla>
  </DomainObject.Predmet.SudioniciListNaziv>
  <DomainObject.Predmet.SudioniciListAdressOIB>
    <izvorni_sadrzaj>
      <item>'ALMEL'PODUZEĆE ZA PROIZVODNJU,TRGOVINU NA VELIKO I MALO,UVOZ-IZVOZ I USLUGE,D.O.O., OIB 57156692075, Tijardovićeva 12,21000 Split</item>
      <item>FINANCIJSKA AGENCIJA, RC SPLIT, OIB 85821130368, Mažuranićevo šetalište 24 b,21000 Split</item>
    </izvorni_sadrzaj>
    <derivirana_varijabla naziv="DomainObject.Predmet.SudioniciListAdressOIB_1">
      <item>'ALMEL'PODUZEĆE ZA PROIZVODNJU,TRGOVINU NA VELIKO I MALO,UVOZ-IZVOZ I USLUGE,D.O.O., OIB 57156692075, Tijardovićeva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57156692075</item>
      <item>, OIB 85821130368</item>
    </izvorni_sadrzaj>
    <derivirana_varijabla naziv="DomainObject.Predmet.SudioniciListNazivOIB_1">
      <item>, OIB 57156692075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011434-39A1-46D5-9F4F-5EAD7B86FC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637</properties:Words>
  <properties:Characters>3504</properties:Characters>
  <properties:Lines>106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2016-01-25T08:52:00Z</dcterms:created>
  <dc:creator>Lari Glavaš</dc:creator>
  <cp:lastModifiedBy>Lari Glavaš</cp:lastModifiedBy>
  <cp:lastPrinted>2016-01-25T08:51:00Z</cp:lastPrinted>
  <dcterms:modified xmlns:xsi="http://www.w3.org/2001/XMLSchema-instance" xsi:type="dcterms:W3CDTF">2016-01-25T08:52:00Z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