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1945" w14:paraId="b2c1945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FA4D83">
        <w:rPr>
          <w:rFonts w:hAnsi="Times New Roman" w:ascii="Times New Roman"/>
        </w:rPr>
        <w:t>7</w:t>
      </w:r>
      <w:r w:rsidR="00F54B6C" w:rsidRPr="00762F0D">
        <w:rPr>
          <w:rFonts w:hAnsi="Times New Roman" w:ascii="Times New Roman"/>
        </w:rPr>
        <w:t xml:space="preserve">. </w:t>
      </w:r>
      <w:r w:rsidR="00DA774A">
        <w:rPr>
          <w:rFonts w:hAnsi="Times New Roman" w:ascii="Times New Roman"/>
        </w:rPr>
        <w:t>s</w:t>
      </w:r>
      <w:r w:rsidR="001333BE">
        <w:rPr>
          <w:rFonts w:hAnsi="Times New Roman" w:ascii="Times New Roman"/>
        </w:rPr>
        <w:t>tudenog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1333BE" w:rsidP="00070A05" w:rsidR="00FD0178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OPTIKA ORSAL d.o.o. BUJE, </w:t>
      </w:r>
      <w:r w:rsidR="00EF2982">
        <w:rPr>
          <w:rFonts w:hAnsi="Times New Roman" w:ascii="Times New Roman"/>
          <w:b/>
        </w:rPr>
        <w:t>1. svibnja 8, OIB: 81795559820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B00F8A">
        <w:rPr>
          <w:rFonts w:hAnsi="Times New Roman" w:ascii="Times New Roman"/>
        </w:rPr>
        <w:t>12,30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EF2982" w:rsidR="00FD0178">
      <w:pPr>
        <w:jc w:val="both"/>
        <w:rPr>
          <w:rFonts w:hAnsi="Times New Roman" w:ascii="Times New Roman"/>
        </w:rPr>
      </w:pP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EF2982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B00F8A">
        <w:rPr>
          <w:rFonts w:hAnsi="Times New Roman" w:ascii="Times New Roman"/>
        </w:rPr>
        <w:t>1</w:t>
      </w:r>
      <w:r w:rsidR="006D396B">
        <w:rPr>
          <w:rFonts w:hAnsi="Times New Roman" w:ascii="Times New Roman"/>
        </w:rPr>
        <w:t xml:space="preserve">. </w:t>
      </w:r>
      <w:r w:rsidR="00B00F8A">
        <w:rPr>
          <w:rFonts w:hAnsi="Times New Roman" w:ascii="Times New Roman"/>
        </w:rPr>
        <w:t>rujna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B00F8A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B00F8A">
        <w:rPr>
          <w:rFonts w:hAnsi="Times New Roman" w:ascii="Times New Roman"/>
        </w:rPr>
        <w:t>rujna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B00F8A">
        <w:rPr>
          <w:rFonts w:hAnsi="Times New Roman" w:ascii="Times New Roman"/>
        </w:rPr>
        <w:t>10</w:t>
      </w:r>
      <w:r w:rsidR="00201399">
        <w:rPr>
          <w:rFonts w:hAnsi="Times New Roman" w:ascii="Times New Roman"/>
        </w:rPr>
        <w:t xml:space="preserve">. </w:t>
      </w:r>
      <w:r w:rsidR="00B00F8A">
        <w:rPr>
          <w:rFonts w:hAnsi="Times New Roman" w:ascii="Times New Roman"/>
        </w:rPr>
        <w:t>rujna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924A2B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EF2982">
        <w:rPr>
          <w:rFonts w:hAnsi="Times New Roman" w:ascii="Times New Roman"/>
        </w:rPr>
        <w:t>12:35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EF2982" w:rsidR="00E66C37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EF2982" w:rsidP="00175DF2" w:rsidR="006A31D7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5DF2"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EF2982" w:rsidP="00175DF2" w:rsidR="00EF2982" w:rsidRPr="004D73AE">
      <w:pPr>
        <w:ind w:hanging="1416" w:left="1416"/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E66C37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sectPr w:rsidSect="008072B5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28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4711" w:rsidP="00314711" w:rsidR="003147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969/2016-9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314711">
      <w:rPr>
        <w:sz w:val="22"/>
        <w:szCs w:val="22"/>
      </w:rPr>
      <w:t>969/2016-9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333BE"/>
    <w:rsid w:val="00146FFC"/>
    <w:rsid w:val="0015460F"/>
    <w:rsid w:val="0016483A"/>
    <w:rsid w:val="00175DF2"/>
    <w:rsid w:val="00185666"/>
    <w:rsid w:val="001A2D7B"/>
    <w:rsid w:val="001B28D9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14711"/>
    <w:rsid w:val="003313E8"/>
    <w:rsid w:val="00382C76"/>
    <w:rsid w:val="00395085"/>
    <w:rsid w:val="003E1083"/>
    <w:rsid w:val="003E49B3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E65CC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00F8A"/>
    <w:rsid w:val="00B12902"/>
    <w:rsid w:val="00B200C4"/>
    <w:rsid w:val="00B4044D"/>
    <w:rsid w:val="00B46C27"/>
    <w:rsid w:val="00B806E6"/>
    <w:rsid w:val="00B85933"/>
    <w:rsid w:val="00BA476B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E66C37"/>
    <w:rsid w:val="00EF2982"/>
    <w:rsid w:val="00F54B6C"/>
    <w:rsid w:val="00F7305D"/>
    <w:rsid w:val="00FA4D83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7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7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7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7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7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7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7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7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studenog 2016.</izvorni_sadrzaj>
    <derivirana_varijabla naziv="DomainObject.StvarniPocetakDatum_1">7. studenog 2016.</derivirana_varijabla>
  </DomainObject.StvarniPocetakDatum>
  <DomainObject.StvarniZavrsetakDatum>
    <izvorni_sadrzaj>7. studenog 2016.</izvorni_sadrzaj>
    <derivirana_varijabla naziv="DomainObject.StvarniZavrsetakDatum_1">7. studenog 2016.</derivirana_varijabla>
  </DomainObject.StvarniZavrsetakDatum>
  <DomainObject.PlaniraniZavrsetakDatum>
    <izvorni_sadrzaj>7. studenog 2016.</izvorni_sadrzaj>
    <derivirana_varijabla naziv="DomainObject.PlaniraniZavrsetakDatum_1">7. studenog 2016.</derivirana_varijabla>
  </DomainObject.PlaniraniZavrsetakDatum>
  <DomainObject.PlaniraniPocetakDatum>
    <izvorni_sadrzaj>7. studenog 2016.</izvorni_sadrzaj>
    <derivirana_varijabla naziv="DomainObject.PlaniraniPocetakDatum_1">7. studenog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Orsalinde Merdita</item>
      <item>OPTIKA ORSAL d.o.o. BUJE</item>
      <item>FINANCIJSKA AGENCIJA, RC RIJEKA, PODRUŽNICA PULA, PULA</item>
    </izvorni_sadrzaj>
    <derivirana_varijabla naziv="DomainObject.UcesnikSudskeRadnjeListNaziv_1">
      <item>Orsalinde Merdita</item>
      <item>OPTIKA ORSAL d.o.o. BUJE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ORSAL d.o.o. BUJE zastupanog po punomoćniku Orsalinde Merdita</izvorni_sadrzaj>
    <derivirana_varijabla naziv="DomainObject.Predmet.ProtustrankaFormated_1">  OPTIKA ORSAL d.o.o. BUJE zastupanog po punomoćniku Orsalinde Merdita</derivirana_varijabla>
  </DomainObject.Predmet.ProtustrankaFormated>
  <DomainObject.Predmet.ProtustrankaFormatedOIB>
    <izvorni_sadrzaj>  OPTIKA ORSAL d.o.o. BUJE, OIB 81795559820 zastupanog po punomoćniku Orsalinde Merdita</izvorni_sadrzaj>
    <derivirana_varijabla naziv="DomainObject.Predmet.ProtustrankaFormatedOIB_1">  OPTIKA ORSAL d.o.o. BUJE, OIB 81795559820 zastupanog po punomoćniku Orsalinde Merdita</derivirana_varijabla>
  </DomainObject.Predmet.ProtustrankaFormatedOIB>
  <DomainObject.Predmet.ProtustrankaFormatedWithAdress>
    <izvorni_sadrzaj> OPTIKA ORSAL d.o.o. BUJE, 1. svibnja 8, 52460 Buje zastupanog po punomoćniku Orsalinde Merdita</izvorni_sadrzaj>
    <derivirana_varijabla naziv="DomainObject.Predmet.ProtustrankaFormatedWithAdress_1"> OPTIKA ORSAL d.o.o. BUJE, 1. svibnja 8, 52460 Buje zastupanog po punomoćniku Orsalinde Merdita</derivirana_varijabla>
  </DomainObject.Predmet.ProtustrankaFormatedWithAdress>
  <DomainObject.Predmet.ProtustrankaFormatedWithAdressOIB>
    <izvorni_sadrzaj> OPTIKA ORSAL d.o.o. BUJE, OIB 81795559820, 1. svibnja 8, 52460 Buje zastupanog po punomoćniku Orsalinde Merdita</izvorni_sadrzaj>
    <derivirana_varijabla naziv="DomainObject.Predmet.ProtustrankaFormatedWithAdressOIB_1"> OPTIKA ORSAL d.o.o. BUJE, OIB 81795559820, 1. svibnja 8, 52460 Buje zastupanog po punomoćniku Orsalinde Merdita</derivirana_varijabla>
  </DomainObject.Predmet.ProtustrankaFormatedWithAdressOIB>
  <DomainObject.Predmet.ProtustrankaWithAdress>
    <izvorni_sadrzaj>OPTIKA ORSAL d.o.o. BUJE 1. svibnja 8, 52460 Buje</izvorni_sadrzaj>
    <derivirana_varijabla naziv="DomainObject.Predmet.ProtustrankaWithAdress_1">OPTIKA ORSAL d.o.o. BUJE 1. svibnja 8, 52460 Buje</derivirana_varijabla>
  </DomainObject.Predmet.ProtustrankaWithAdress>
  <DomainObject.Predmet.ProtustrankaWithAdressOIB>
    <izvorni_sadrzaj>OPTIKA ORSAL d.o.o. BUJE, OIB 81795559820, 1. svibnja 8, 52460 Buje</izvorni_sadrzaj>
    <derivirana_varijabla naziv="DomainObject.Predmet.ProtustrankaWithAdressOIB_1">OPTIKA ORSAL d.o.o. BUJE, OIB 81795559820, 1. svibnja 8, 52460 Buje</derivirana_varijabla>
  </DomainObject.Predmet.ProtustrankaWithAdressOIB>
  <DomainObject.Predmet.ProtustrankaNazivFormated>
    <izvorni_sadrzaj>OPTIKA ORSAL d.o.o. BUJE</izvorni_sadrzaj>
    <derivirana_varijabla naziv="DomainObject.Predmet.ProtustrankaNazivFormated_1">OPTIKA ORSAL d.o.o. BUJE</derivirana_varijabla>
  </DomainObject.Predmet.ProtustrankaNazivFormated>
  <DomainObject.Predmet.ProtustrankaNazivFormatedOIB>
    <izvorni_sadrzaj>OPTIKA ORSAL d.o.o. BUJE, OIB 81795559820</izvorni_sadrzaj>
    <derivirana_varijabla naziv="DomainObject.Predmet.ProtustrankaNazivFormatedOIB_1">OPTIKA ORSAL d.o.o. BUJE, OIB 81795559820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21343.46</izvorni_sadrzaj>
    <derivirana_varijabla naziv="DomainObject.Predmet.TrenutnaVrijednost_1">21343.46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OPTIKA ORSAL d.o.o. BUJE zastupanog po punomoćniku Orsalinde Merdita</item>
    </izvorni_sadrzaj>
    <derivirana_varijabla naziv="DomainObject.Predmet.ProtuStrankaListFormated_1">
      <item>OPTIKA ORSAL d.o.o. BUJE zastupanog po punomoćniku Orsalinde Merdita</item>
    </derivirana_varijabla>
  </DomainObject.Predmet.ProtuStrankaListFormated>
  <DomainObject.Predmet.ProtuStrankaListFormatedOIB>
    <izvorni_sadrzaj>
      <item>OPTIKA ORSAL d.o.o. BUJE, OIB 81795559820 zastupanog po punomoćniku Orsalinde Merdita</item>
    </izvorni_sadrzaj>
    <derivirana_varijabla naziv="DomainObject.Predmet.ProtuStrankaListFormatedOIB_1">
      <item>OPTIKA ORSAL d.o.o. BUJE, OIB 81795559820 zastupanog po punomoćniku Orsalinde Merdita</item>
    </derivirana_varijabla>
  </DomainObject.Predmet.ProtuStrankaListFormatedOIB>
  <DomainObject.Predmet.ProtuStrankaListFormatedWithAdress>
    <izvorni_sadrzaj>
      <item>OPTIKA ORSAL d.o.o. BUJE, 1. svibnja 8, 52460 Buje zastupanog po punomoćniku Orsalinde Merdita</item>
    </izvorni_sadrzaj>
    <derivirana_varijabla naziv="DomainObject.Predmet.ProtuStrankaListFormatedWithAdress_1">
      <item>OPTIKA ORSAL d.o.o. BUJE, 1. svibnja 8, 52460 Buje zastupanog po punomoćniku Orsalinde Merdita</item>
    </derivirana_varijabla>
  </DomainObject.Predmet.ProtuStrankaListFormatedWithAdress>
  <DomainObject.Predmet.ProtuStrankaListFormatedWithAdressOIB>
    <izvorni_sadrzaj>
      <item>OPTIKA ORSAL d.o.o. BUJE, OIB 81795559820, 1. svibnja 8, 52460 Buje zastupanog po punomoćniku Orsalinde Merdita</item>
    </izvorni_sadrzaj>
    <derivirana_varijabla naziv="DomainObject.Predmet.ProtuStrankaListFormatedWithAdressOIB_1">
      <item>OPTIKA ORSAL d.o.o. BUJE, OIB 81795559820, 1. svibnja 8, 52460 Buje zastupanog po punomoćniku Orsalinde Merdita</item>
    </derivirana_varijabla>
  </DomainObject.Predmet.ProtuStrankaListFormatedWithAdressOIB>
  <DomainObject.Predmet.ProtuStrankaListNazivFormated>
    <izvorni_sadrzaj>
      <item>OPTIKA ORSAL d.o.o. BUJE</item>
    </izvorni_sadrzaj>
    <derivirana_varijabla naziv="DomainObject.Predmet.ProtuStrankaListNazivFormated_1">
      <item>OPTIKA ORSAL d.o.o. BUJE</item>
    </derivirana_varijabla>
  </DomainObject.Predmet.ProtuStrankaListNazivFormated>
  <DomainObject.Predmet.ProtuStrankaListNazivFormatedOIB>
    <izvorni_sadrzaj>
      <item>OPTIKA ORSAL d.o.o. BUJE, OIB 81795559820</item>
    </izvorni_sadrzaj>
    <derivirana_varijabla naziv="DomainObject.Predmet.ProtuStrankaListNazivFormatedOIB_1">
      <item>OPTIKA ORSAL d.o.o. BUJE, OIB 81795559820</item>
    </derivirana_varijabla>
  </DomainObject.Predmet.ProtuStrankaListNazivFormatedOIB>
  <DomainObject.Predmet.OstaliListFormated>
    <izvorni_sadrzaj>
      <item>Orsalinde Merdita punomoćnik sudionika u postupku OPTIKA ORSAL d.o.o. BUJE</item>
    </izvorni_sadrzaj>
    <derivirana_varijabla naziv="DomainObject.Predmet.OstaliListFormated_1">
      <item>Orsalinde Merdita punomoćnik sudionika u postupku OPTIKA ORSAL d.o.o. BUJE</item>
    </derivirana_varijabla>
  </DomainObject.Predmet.OstaliListFormated>
  <DomainObject.Predmet.OstaliListFormatedOIB>
    <izvorni_sadrzaj>
      <item>Orsalinde Merdita, OIB 56906219090 punomoćnik sudionika u postupku OPTIKA ORSAL d.o.o. BUJE</item>
    </izvorni_sadrzaj>
    <derivirana_varijabla naziv="DomainObject.Predmet.OstaliListFormatedOIB_1">
      <item>Orsalinde Merdita, OIB 56906219090 punomoćnik sudionika u postupku OPTIKA ORSAL d.o.o. BUJE</item>
    </derivirana_varijabla>
  </DomainObject.Predmet.OstaliListFormatedOIB>
  <DomainObject.Predmet.OstaliListFormatedWithAdress>
    <izvorni_sadrzaj>
      <item>Orsalinde Merdita, Giuseppe Mazzini 4, 52460 Buje punomoćnik sudionika u postupku OPTIKA ORSAL d.o.o. BUJE</item>
    </izvorni_sadrzaj>
    <derivirana_varijabla naziv="DomainObject.Predmet.OstaliListFormatedWithAdress_1">
      <item>Orsalinde Merdita, Giuseppe Mazzini 4, 52460 Buje punomoćnik sudionika u postupku OPTIKA ORSAL d.o.o. BUJE</item>
    </derivirana_varijabla>
  </DomainObject.Predmet.OstaliListFormatedWithAdress>
  <DomainObject.Predmet.OstaliListFormatedWithAdressOIB>
    <izvorni_sadrzaj>
      <item>Orsalinde Merdita, OIB 56906219090, Giuseppe Mazzini 4, 52460 Buje punomoćnik sudionika u postupku OPTIKA ORSAL d.o.o. BUJE</item>
    </izvorni_sadrzaj>
    <derivirana_varijabla naziv="DomainObject.Predmet.OstaliListFormatedWithAdressOIB_1">
      <item>Orsalinde Merdita, OIB 56906219090, Giuseppe Mazzini 4, 52460 Buje punomoćnik sudionika u postupku OPTIKA ORSAL d.o.o. BUJE</item>
    </derivirana_varijabla>
  </DomainObject.Predmet.OstaliListFormatedWithAdressOIB>
  <DomainObject.Predmet.OstaliListNazivFormated>
    <izvorni_sadrzaj>
      <item>Orsalinde Merdita</item>
    </izvorni_sadrzaj>
    <derivirana_varijabla naziv="DomainObject.Predmet.OstaliListNazivFormated_1">
      <item>Orsalinde Merdita</item>
    </derivirana_varijabla>
  </DomainObject.Predmet.OstaliListNazivFormated>
  <DomainObject.Predmet.OstaliListNazivFormatedOIB>
    <izvorni_sadrzaj>
      <item>Orsalinde Merdita, OIB 56906219090</item>
    </izvorni_sadrzaj>
    <derivirana_varijabla naziv="DomainObject.Predmet.OstaliListNazivFormatedOIB_1">
      <item>Orsalinde Merdita, OIB 56906219090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OPTIKA ORSAL d.o.o. BUJE</izvorni_sadrzaj>
    <derivirana_varijabla naziv="DomainObject.Predmet.ProtustrankaIDrugi_1">OPTIKA ORSAL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OPTIKA ORSAL d.o.o. BUJE, OIB 81795559820, 1. svibnja 8, 52460 Buje</izvorni_sadrzaj>
    <derivirana_varijabla naziv="DomainObject.Predmet.ProtustrankaIDrugiAdressOIB_1">OPTIKA ORSAL d.o.o. BUJE, OIB 81795559820, 1. svibnja 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OPTIKA ORSAL d.o.o. BUJE</item>
      <item>Orsalinde Merdita</item>
    </izvorni_sadrzaj>
    <derivirana_varijabla naziv="DomainObject.Predmet.SudioniciListNaziv_1">
      <item>FINANCIJSKA AGENCIJA, RC RIJEKA, PODRUŽNICA PULA, PULA</item>
      <item>OPTIKA ORSAL d.o.o. BUJE</item>
      <item>Orsalinde Merdita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OPTIKA ORSAL d.o.o. BUJE, OIB 81795559820, 1. svibnja 8,52460 Buje</item>
      <item>Orsalinde Merdita, OIB 56906219090, Giuseppe Mazzini 4,52460 Buje</item>
    </izvorni_sadrzaj>
    <derivirana_varijabla naziv="DomainObject.Predmet.SudioniciListAdressOIB_1">
      <item>FINANCIJSKA AGENCIJA, RC RIJEKA, PODRUŽNICA PULA, PULA, OIB 85821130368, Ulica grada Vukovara 70,10000 Zagreb</item>
      <item>OPTIKA ORSAL d.o.o. BUJE, OIB 81795559820, 1. svibnja 8,52460 Buje</item>
      <item>Orsalinde Merdita, OIB 56906219090, Giuseppe Mazzini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81795559820</item>
      <item>, OIB 56906219090</item>
    </izvorni_sadrzaj>
    <derivirana_varijabla naziv="DomainObject.Predmet.SudioniciListNazivOIB_1">
      <item>, OIB 85821130368</item>
      <item>, OIB 81795559820</item>
      <item>, OIB 56906219090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6169D-D86D-49B4-B1B9-04564B4EDD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1023</properties:Characters>
  <properties:Lines>47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1257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2016-11-07T07:32:00Z</dcterms:created>
  <dc:creator>epincin</dc:creator>
  <cp:lastModifiedBy>Sanja Prodan</cp:lastModifiedBy>
  <cp:lastPrinted>2016-11-07T11:34:00Z</cp:lastPrinted>
  <dcterms:modified xmlns:xsi="http://www.w3.org/2001/XMLSchema-instance" xsi:type="dcterms:W3CDTF">2016-11-09T11:44:00Z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