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e1fc" w14:paraId="d6ce1fc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CB470F">
        <w:rPr>
          <w:rFonts w:hAnsi="Times New Roman" w:ascii="Times New Roman"/>
          <w:szCs w:val="24"/>
          <w:lang w:val="hr-HR"/>
        </w:rPr>
        <w:t>3058</w:t>
      </w:r>
      <w:r w:rsidR="009169E0">
        <w:rPr>
          <w:rFonts w:hAnsi="Times New Roman" w:ascii="Times New Roman"/>
          <w:szCs w:val="24"/>
          <w:lang w:val="hr-HR"/>
        </w:rPr>
        <w:t>/</w:t>
      </w:r>
      <w:r w:rsidR="007B2C75">
        <w:rPr>
          <w:rFonts w:hAnsi="Times New Roman" w:ascii="Times New Roman"/>
          <w:szCs w:val="24"/>
          <w:lang w:val="hr-HR"/>
        </w:rPr>
        <w:t>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B470F">
        <w:rPr>
          <w:rFonts w:hAnsi="Times New Roman" w:ascii="Times New Roman"/>
          <w:szCs w:val="24"/>
        </w:rPr>
        <w:t>KOBRA-JEANS d.o.o.</w:t>
      </w:r>
      <w:r w:rsidR="00F87789">
        <w:rPr>
          <w:rFonts w:hAnsi="Times New Roman" w:ascii="Times New Roman"/>
          <w:szCs w:val="24"/>
        </w:rPr>
        <w:t>, OIB 04085078738, Brezovica, Zadvorska 41e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5D779F">
        <w:rPr>
          <w:rFonts w:hAnsi="Times New Roman" w:ascii="Times New Roman"/>
          <w:szCs w:val="24"/>
          <w:lang w:val="hr-HR"/>
        </w:rPr>
        <w:t>07. lipnja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F87789" w:rsidRPr="00F87789">
        <w:rPr>
          <w:rFonts w:hAnsi="Times New Roman" w:ascii="Times New Roman"/>
          <w:szCs w:val="24"/>
          <w:lang w:val="en-GB"/>
        </w:rPr>
        <w:t>KOBRA-JEANS d.o.o., OIB 04085078738, Brezovica, Zadvorska 41e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5D779F">
        <w:rPr>
          <w:rFonts w:hAnsi="Times New Roman" w:ascii="Times New Roman"/>
          <w:szCs w:val="24"/>
        </w:rPr>
        <w:t>07. lipnja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5D779F">
        <w:rPr>
          <w:rFonts w:hAnsi="Times New Roman" w:ascii="Times New Roman"/>
          <w:szCs w:val="24"/>
        </w:rPr>
        <w:t>10</w:t>
      </w:r>
      <w:r w:rsidR="0090317B">
        <w:rPr>
          <w:rFonts w:hAnsi="Times New Roman" w:ascii="Times New Roman"/>
          <w:szCs w:val="24"/>
        </w:rPr>
        <w:t xml:space="preserve">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DD0C18">
        <w:rPr>
          <w:rFonts w:hAnsi="Times New Roman" w:ascii="Times New Roman"/>
          <w:szCs w:val="24"/>
        </w:rPr>
        <w:t xml:space="preserve">Marko Plavetić, </w:t>
      </w:r>
      <w:r w:rsidR="00B843A4">
        <w:rPr>
          <w:rFonts w:hAnsi="Times New Roman" w:ascii="Times New Roman"/>
          <w:szCs w:val="24"/>
        </w:rPr>
        <w:t xml:space="preserve">OIB 54955106285, </w:t>
      </w:r>
      <w:r w:rsidR="00DD0C18">
        <w:rPr>
          <w:rFonts w:hAnsi="Times New Roman" w:ascii="Times New Roman"/>
          <w:szCs w:val="24"/>
        </w:rPr>
        <w:t>Zagreb, Boškovićeva 7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F87789" w:rsidRPr="00F87789">
        <w:rPr>
          <w:rFonts w:hAnsi="Times New Roman" w:ascii="Times New Roman"/>
          <w:szCs w:val="24"/>
        </w:rPr>
        <w:t>KOBRA-JEANS d.o.o., OIB 04085078738, Brezovica, Zadvorska 41e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</w:t>
      </w:r>
      <w:r w:rsidR="004115B5">
        <w:rPr>
          <w:rFonts w:hAnsi="Times New Roman" w:ascii="Times New Roman"/>
          <w:szCs w:val="24"/>
          <w:lang w:val="hr-HR"/>
        </w:rPr>
        <w:t>9</w:t>
      </w:r>
      <w:r w:rsidR="00BA5AB1">
        <w:rPr>
          <w:rFonts w:hAnsi="Times New Roman" w:ascii="Times New Roman"/>
          <w:szCs w:val="24"/>
          <w:lang w:val="hr-HR"/>
        </w:rPr>
        <w:t>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EF1A25">
        <w:rPr>
          <w:rFonts w:hAnsi="Times New Roman" w:ascii="Times New Roman"/>
          <w:szCs w:val="24"/>
          <w:lang w:val="hr-HR"/>
        </w:rPr>
        <w:t>07. lipnja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BF1E3E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D7B2C" w:rsidP="00D17329" w:rsidR="00CD7B2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17AA2" w:rsidP="00917AA2" w:rsidR="00D17329">
      <w:pPr>
        <w:ind w:left="495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Za točnost otpravka, ovlašteni službenik</w:t>
      </w:r>
    </w:p>
    <w:p w:rsidRDefault="00917AA2" w:rsidP="00917AA2" w:rsidR="00917AA2" w:rsidRPr="004453B3">
      <w:pPr>
        <w:ind w:firstLine="708" w:left="5664"/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Danijela Jovanovska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5D779F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5FC" w:rsidR="00280A5F">
    <w:pPr>
      <w:pStyle w:val="Podnoje"/>
      <w:jc w:val="right"/>
    </w:pPr>
  </w:p>
  <w:p w:rsidRDefault="001A25F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A25FC" w:rsidRPr="001A25F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CB470F">
      <w:rPr>
        <w:rFonts w:hAnsi="Times New Roman" w:ascii="Times New Roman"/>
      </w:rPr>
      <w:t>3058</w:t>
    </w:r>
    <w:r w:rsidR="007B2C75">
      <w:rPr>
        <w:rFonts w:hAnsi="Times New Roman" w:ascii="Times New Roman"/>
      </w:rPr>
      <w:t>/18</w:t>
    </w:r>
  </w:p>
  <w:p w:rsidRDefault="001A25F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552A7"/>
    <w:rsid w:val="00091496"/>
    <w:rsid w:val="000B3EF2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1A25FC"/>
    <w:rsid w:val="00215918"/>
    <w:rsid w:val="00224FE3"/>
    <w:rsid w:val="0023097A"/>
    <w:rsid w:val="002352A8"/>
    <w:rsid w:val="00291A4F"/>
    <w:rsid w:val="00310684"/>
    <w:rsid w:val="00324073"/>
    <w:rsid w:val="00336FB1"/>
    <w:rsid w:val="0035767D"/>
    <w:rsid w:val="00387A6E"/>
    <w:rsid w:val="003E7FD9"/>
    <w:rsid w:val="004115B5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A356A"/>
    <w:rsid w:val="004B4B7E"/>
    <w:rsid w:val="00517BEB"/>
    <w:rsid w:val="00524D3D"/>
    <w:rsid w:val="005557E1"/>
    <w:rsid w:val="005D779F"/>
    <w:rsid w:val="005F359A"/>
    <w:rsid w:val="006156D0"/>
    <w:rsid w:val="00632491"/>
    <w:rsid w:val="00633396"/>
    <w:rsid w:val="0064498B"/>
    <w:rsid w:val="006543F3"/>
    <w:rsid w:val="0065500F"/>
    <w:rsid w:val="006A4013"/>
    <w:rsid w:val="006A68F9"/>
    <w:rsid w:val="006B5824"/>
    <w:rsid w:val="006D1A56"/>
    <w:rsid w:val="00701B58"/>
    <w:rsid w:val="00704F70"/>
    <w:rsid w:val="00726015"/>
    <w:rsid w:val="00795065"/>
    <w:rsid w:val="007A38B0"/>
    <w:rsid w:val="007B2C75"/>
    <w:rsid w:val="007D6D1C"/>
    <w:rsid w:val="007F24AA"/>
    <w:rsid w:val="00841BD2"/>
    <w:rsid w:val="00854436"/>
    <w:rsid w:val="008679BD"/>
    <w:rsid w:val="008A3E6B"/>
    <w:rsid w:val="008A4E04"/>
    <w:rsid w:val="008C31DE"/>
    <w:rsid w:val="0090317B"/>
    <w:rsid w:val="009169E0"/>
    <w:rsid w:val="00917AA2"/>
    <w:rsid w:val="0092606B"/>
    <w:rsid w:val="00960691"/>
    <w:rsid w:val="00980D7A"/>
    <w:rsid w:val="009938BF"/>
    <w:rsid w:val="009A248B"/>
    <w:rsid w:val="009A5DBA"/>
    <w:rsid w:val="009C2AC7"/>
    <w:rsid w:val="00A05A65"/>
    <w:rsid w:val="00A7799D"/>
    <w:rsid w:val="00AF31FC"/>
    <w:rsid w:val="00B00AAF"/>
    <w:rsid w:val="00B24EC3"/>
    <w:rsid w:val="00B843A4"/>
    <w:rsid w:val="00BA5AB1"/>
    <w:rsid w:val="00BC1743"/>
    <w:rsid w:val="00BC344B"/>
    <w:rsid w:val="00BE3FE6"/>
    <w:rsid w:val="00BF1E3E"/>
    <w:rsid w:val="00BF2D5A"/>
    <w:rsid w:val="00BF4B3E"/>
    <w:rsid w:val="00BF5CC2"/>
    <w:rsid w:val="00C12511"/>
    <w:rsid w:val="00C4291D"/>
    <w:rsid w:val="00C445F4"/>
    <w:rsid w:val="00C94D0E"/>
    <w:rsid w:val="00CA4729"/>
    <w:rsid w:val="00CB0208"/>
    <w:rsid w:val="00CB470F"/>
    <w:rsid w:val="00CD00D3"/>
    <w:rsid w:val="00CD7B2C"/>
    <w:rsid w:val="00D0209D"/>
    <w:rsid w:val="00D1711B"/>
    <w:rsid w:val="00D17329"/>
    <w:rsid w:val="00D660C0"/>
    <w:rsid w:val="00DD0C18"/>
    <w:rsid w:val="00DD72D4"/>
    <w:rsid w:val="00DF36F7"/>
    <w:rsid w:val="00E17BC5"/>
    <w:rsid w:val="00E31A5A"/>
    <w:rsid w:val="00E44351"/>
    <w:rsid w:val="00EB2BFF"/>
    <w:rsid w:val="00EB6112"/>
    <w:rsid w:val="00EB702A"/>
    <w:rsid w:val="00ED1B8C"/>
    <w:rsid w:val="00EF1841"/>
    <w:rsid w:val="00EF1A25"/>
    <w:rsid w:val="00F771A8"/>
    <w:rsid w:val="00F87789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2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5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5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5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5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2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5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5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5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5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3058</izvorni_sadrzaj>
    <derivirana_varijabla naziv="DomainObject.Predmet.Broj_1">3058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St-3058/2018</izvorni_sadrzaj>
    <derivirana_varijabla naziv="DomainObject.Predmet.OznakaBroj_1">St-3058/2018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KOBRA-JEANS, d.o.o.</izvorni_sadrzaj>
    <derivirana_varijabla naziv="DomainObject.Predmet.ProtustrankaFormated_1">  KOBRA-JEANS, d.o.o.</derivirana_varijabla>
  </DomainObject.Predmet.ProtustrankaFormated>
  <DomainObject.Predmet.ProtustrankaFormatedOIB>
    <izvorni_sadrzaj>  KOBRA-JEANS, d.o.o., OIB 04085078738</izvorni_sadrzaj>
    <derivirana_varijabla naziv="DomainObject.Predmet.ProtustrankaFormatedOIB_1">  KOBRA-JEANS, d.o.o., OIB 04085078738</derivirana_varijabla>
  </DomainObject.Predmet.ProtustrankaFormatedOIB>
  <DomainObject.Predmet.ProtustrankaFormatedWithAdress>
    <izvorni_sadrzaj> KOBRA-JEANS, d.o.o., Zadvorska 41e, 10257 Brezovica</izvorni_sadrzaj>
    <derivirana_varijabla naziv="DomainObject.Predmet.ProtustrankaFormatedWithAdress_1"> KOBRA-JEANS, d.o.o., Zadvorska 41e, 10257 Brezovica</derivirana_varijabla>
  </DomainObject.Predmet.ProtustrankaFormatedWithAdress>
  <DomainObject.Predmet.ProtustrankaFormatedWithAdressOIB>
    <izvorni_sadrzaj> KOBRA-JEANS, d.o.o., OIB 04085078738, Zadvorska 41e, 10257 Brezovica</izvorni_sadrzaj>
    <derivirana_varijabla naziv="DomainObject.Predmet.ProtustrankaFormatedWithAdressOIB_1"> KOBRA-JEANS, d.o.o., OIB 04085078738, Zadvorska 41e, 10257 Brezovica</derivirana_varijabla>
  </DomainObject.Predmet.ProtustrankaFormatedWithAdressOIB>
  <DomainObject.Predmet.ProtustrankaWithAdress>
    <izvorni_sadrzaj>KOBRA-JEANS, d.o.o. Zadvorska 41e, 10257 Brezovica</izvorni_sadrzaj>
    <derivirana_varijabla naziv="DomainObject.Predmet.ProtustrankaWithAdress_1">KOBRA-JEANS, d.o.o. Zadvorska 41e, 10257 Brezovica</derivirana_varijabla>
  </DomainObject.Predmet.ProtustrankaWithAdress>
  <DomainObject.Predmet.ProtustrankaWithAdressOIB>
    <izvorni_sadrzaj>KOBRA-JEANS, d.o.o., OIB 04085078738, Zadvorska 41e, 10257 Brezovica</izvorni_sadrzaj>
    <derivirana_varijabla naziv="DomainObject.Predmet.ProtustrankaWithAdressOIB_1">KOBRA-JEANS, d.o.o., OIB 04085078738, Zadvorska 41e, 10257 Brezovica</derivirana_varijabla>
  </DomainObject.Predmet.ProtustrankaWithAdressOIB>
  <DomainObject.Predmet.ProtustrankaNazivFormated>
    <izvorni_sadrzaj>KOBRA-JEANS, d.o.o.</izvorni_sadrzaj>
    <derivirana_varijabla naziv="DomainObject.Predmet.ProtustrankaNazivFormated_1">KOBRA-JEANS, d.o.o.</derivirana_varijabla>
  </DomainObject.Predmet.ProtustrankaNazivFormated>
  <DomainObject.Predmet.ProtustrankaNazivFormatedOIB>
    <izvorni_sadrzaj>KOBRA-JEANS, d.o.o., OIB 04085078738</izvorni_sadrzaj>
    <derivirana_varijabla naziv="DomainObject.Predmet.ProtustrankaNazivFormatedOIB_1">KOBRA-JEANS, d.o.o., OIB 04085078738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KOBRA-JEANS, d.o.o.</item>
    </izvorni_sadrzaj>
    <derivirana_varijabla naziv="DomainObject.Predmet.ProtuStrankaListFormated_1">
      <item>KOBRA-JEANS, d.o.o.</item>
    </derivirana_varijabla>
  </DomainObject.Predmet.ProtuStrankaListFormated>
  <DomainObject.Predmet.ProtuStrankaListFormatedOIB>
    <izvorni_sadrzaj>
      <item>KOBRA-JEANS, d.o.o., OIB 04085078738</item>
    </izvorni_sadrzaj>
    <derivirana_varijabla naziv="DomainObject.Predmet.ProtuStrankaListFormatedOIB_1">
      <item>KOBRA-JEANS, d.o.o., OIB 04085078738</item>
    </derivirana_varijabla>
  </DomainObject.Predmet.ProtuStrankaListFormatedOIB>
  <DomainObject.Predmet.ProtuStrankaListFormatedWithAdress>
    <izvorni_sadrzaj>
      <item>KOBRA-JEANS, d.o.o., Zadvorska 41e, 10257 Brezovica</item>
    </izvorni_sadrzaj>
    <derivirana_varijabla naziv="DomainObject.Predmet.ProtuStrankaListFormatedWithAdress_1">
      <item>KOBRA-JEANS, d.o.o., Zadvorska 41e, 10257 Brezovica</item>
    </derivirana_varijabla>
  </DomainObject.Predmet.ProtuStrankaListFormatedWithAdress>
  <DomainObject.Predmet.ProtuStrankaListFormatedWithAdressOIB>
    <izvorni_sadrzaj>
      <item>KOBRA-JEANS, d.o.o., OIB 04085078738, Zadvorska 41e, 10257 Brezovica</item>
    </izvorni_sadrzaj>
    <derivirana_varijabla naziv="DomainObject.Predmet.ProtuStrankaListFormatedWithAdressOIB_1">
      <item>KOBRA-JEANS, d.o.o., OIB 04085078738, Zadvorska 41e, 10257 Brezovica</item>
    </derivirana_varijabla>
  </DomainObject.Predmet.ProtuStrankaListFormatedWithAdressOIB>
  <DomainObject.Predmet.ProtuStrankaListNazivFormated>
    <izvorni_sadrzaj>
      <item>KOBRA-JEANS, d.o.o.</item>
    </izvorni_sadrzaj>
    <derivirana_varijabla naziv="DomainObject.Predmet.ProtuStrankaListNazivFormated_1">
      <item>KOBRA-JEANS, d.o.o.</item>
    </derivirana_varijabla>
  </DomainObject.Predmet.ProtuStrankaListNazivFormated>
  <DomainObject.Predmet.ProtuStrankaListNazivFormatedOIB>
    <izvorni_sadrzaj>
      <item>KOBRA-JEANS, d.o.o., OIB 04085078738</item>
    </izvorni_sadrzaj>
    <derivirana_varijabla naziv="DomainObject.Predmet.ProtuStrankaListNazivFormatedOIB_1">
      <item>KOBRA-JEANS, d.o.o., OIB 04085078738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KOBRA-JEANS, d.o.o.</izvorni_sadrzaj>
    <derivirana_varijabla naziv="DomainObject.Predmet.ProtustrankaIDrugi_1">KOBRA-JEANS,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KOBRA-JEANS, d.o.o., OIB 04085078738, Zadvorska 41e, 10257 Brezovica</izvorni_sadrzaj>
    <derivirana_varijabla naziv="DomainObject.Predmet.ProtustrankaIDrugiAdressOIB_1">KOBRA-JEANS, d.o.o., OIB 04085078738, Zadvorska 41e,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KOBRA-JEANS, d.o.o.</item>
      <item>FINA Regionalni centar Zagreb</item>
    </izvorni_sadrzaj>
    <derivirana_varijabla naziv="DomainObject.Predmet.SudioniciListNaziv_1">
      <item>KOBRA-JEANS, d.o.o.</item>
      <item>FINA Regionalni centar Zagreb</item>
    </derivirana_varijabla>
  </DomainObject.Predmet.SudioniciListNaziv>
  <DomainObject.Predmet.SudioniciListAdressOIB>
    <izvorni_sadrzaj>
      <item>KOBRA-JEANS, d.o.o., OIB 04085078738, Zadvorska 41e,10257 Brezovica</item>
      <item>FINA Regionalni centar Zagreb, OIB 85821130368, Trg svibanjskih žrtava 1995. 1,10000 Zagreb</item>
    </izvorni_sadrzaj>
    <derivirana_varijabla naziv="DomainObject.Predmet.SudioniciListAdressOIB_1">
      <item>KOBRA-JEANS, d.o.o., OIB 04085078738, Zadvorska 41e,10257 Brezovica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04085078738</item>
      <item>, OIB 85821130368</item>
    </izvorni_sadrzaj>
    <derivirana_varijabla naziv="DomainObject.Predmet.SudioniciListNazivOIB_1">
      <item>, OIB 04085078738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St-3058/2018-3</izvorni_sadrzaj>
    <derivirana_varijabla naziv="DomainObject.PredzadnjaOdlukaIzPredmeta.Oznaka_1">St-3058/2018-3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2207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2019-06-07T06:46:00Z</dcterms:created>
  <dc:creator>Karmela Dolenc</dc:creator>
  <cp:lastModifiedBy>Danijela Jovanovska</cp:lastModifiedBy>
  <cp:lastPrinted>2016-01-25T09:50:00Z</cp:lastPrinted>
  <dcterms:modified xmlns:xsi="http://www.w3.org/2001/XMLSchema-instance" xsi:type="dcterms:W3CDTF">2019-06-07T07:43:00Z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(st-3058_18- Rješenje - otvaranje i zaključenje 7.6.19. sa vr.docx)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