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4bf7c" w14:paraId="174bf7c" w:rsidRDefault="00AC0FD2" w:rsidP="00C85453" w:rsidR="00AC0FD2" w:rsidRPr="00A87074">
      <w:pPr>
        <w:pStyle w:val="Standard"/>
        <w:tabs>
          <w:tab w:pos="4005" w:val="left"/>
        </w:tabs>
        <w15:collapsed w:val="false"/>
        <w:rPr>
          <w:rFonts w:cs="Times New Roman"/>
          <w:b/>
          <w:bCs/>
          <w:sz w:val="22"/>
          <w:szCs w:val="22"/>
        </w:rPr>
      </w:pPr>
      <w:bookmarkStart w:name="_GoBack" w:id="0"/>
      <w:bookmarkEnd w:id="0"/>
    </w:p>
    <w:p w:rsidRDefault="00AC0FD2" w:rsidP="00AC0FD2" w:rsidR="00AC0FD2" w:rsidRPr="00A87074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</w:p>
    <w:p w:rsidRDefault="00AC0FD2" w:rsidP="00AC0FD2" w:rsidR="00AC0FD2" w:rsidRPr="005144AF">
      <w:pPr>
        <w:pStyle w:val="Standard"/>
        <w:tabs>
          <w:tab w:pos="4005" w:val="left"/>
        </w:tabs>
        <w:jc w:val="right"/>
        <w:rPr>
          <w:b/>
          <w:bCs/>
        </w:rPr>
      </w:pP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="00A271F2" w:rsidRPr="005144AF">
        <w:rPr>
          <w:rFonts w:cs="Times New Roman" w:eastAsia="Times New Roman"/>
          <w:b/>
        </w:rPr>
        <w:t>St-</w:t>
      </w:r>
      <w:r w:rsidR="00A271F2">
        <w:rPr>
          <w:rFonts w:cs="Times New Roman" w:eastAsia="Times New Roman"/>
          <w:b/>
        </w:rPr>
        <w:t>6257/16</w:t>
      </w:r>
    </w:p>
    <w:p w:rsidRDefault="00AC0FD2" w:rsidP="00AC0FD2" w:rsidR="00AC0FD2" w:rsidRPr="003726DD">
      <w:pPr>
        <w:jc w:val="center"/>
        <w:rPr>
          <w:b/>
          <w:sz w:val="28"/>
        </w:rPr>
      </w:pPr>
      <w:r w:rsidRPr="00655B39">
        <w:rPr>
          <w:b/>
          <w:sz w:val="28"/>
        </w:rPr>
        <w:t xml:space="preserve">Obrazac </w:t>
      </w:r>
      <w:r w:rsidRPr="003726DD">
        <w:rPr>
          <w:b/>
          <w:sz w:val="28"/>
        </w:rPr>
        <w:t>19.</w:t>
      </w:r>
    </w:p>
    <w:p w:rsidRDefault="00AC0FD2" w:rsidP="00F754C7" w:rsidR="00AC0FD2" w:rsidRPr="00BA2933">
      <w:pPr>
        <w:rPr>
          <w:b/>
        </w:rPr>
      </w:pPr>
      <w:r w:rsidRPr="00BA2933">
        <w:rPr>
          <w:b/>
          <w:lang w:val="pl-PL"/>
        </w:rPr>
        <w:t>Trgova</w:t>
      </w:r>
      <w:r w:rsidRPr="00BA2933">
        <w:rPr>
          <w:b/>
        </w:rPr>
        <w:t>č</w:t>
      </w:r>
      <w:r w:rsidRPr="00BA2933">
        <w:rPr>
          <w:b/>
          <w:lang w:val="pl-PL"/>
        </w:rPr>
        <w:t>ki</w:t>
      </w:r>
      <w:r w:rsidRPr="00BA2933">
        <w:rPr>
          <w:b/>
        </w:rPr>
        <w:t xml:space="preserve"> </w:t>
      </w:r>
      <w:r w:rsidRPr="00BA2933">
        <w:rPr>
          <w:b/>
          <w:lang w:val="pl-PL"/>
        </w:rPr>
        <w:t>sud</w:t>
      </w:r>
      <w:r w:rsidRPr="00BA2933">
        <w:rPr>
          <w:b/>
        </w:rPr>
        <w:t xml:space="preserve"> u Zagrebu</w:t>
      </w:r>
    </w:p>
    <w:p w:rsidRDefault="00AC0FD2" w:rsidP="00AC0FD2" w:rsidR="00AC0FD2" w:rsidRPr="00BA2933">
      <w:pPr>
        <w:jc w:val="both"/>
        <w:rPr>
          <w:b/>
          <w:lang w:val="pl-PL"/>
        </w:rPr>
      </w:pPr>
      <w:r w:rsidRPr="00BA2933">
        <w:rPr>
          <w:lang w:val="pl-PL"/>
        </w:rPr>
        <w:t xml:space="preserve">Poslovni broj spisa </w:t>
      </w:r>
      <w:r w:rsidR="005144AF" w:rsidRPr="005144AF">
        <w:rPr>
          <w:rFonts w:cs="Times New Roman" w:eastAsia="Times New Roman"/>
          <w:b/>
        </w:rPr>
        <w:t>St-</w:t>
      </w:r>
      <w:r w:rsidR="00A271F2">
        <w:rPr>
          <w:rFonts w:cs="Times New Roman" w:eastAsia="Times New Roman"/>
          <w:b/>
        </w:rPr>
        <w:t>6257/16</w:t>
      </w:r>
    </w:p>
    <w:p w:rsidRDefault="00AC0FD2" w:rsidP="00AC0FD2" w:rsidR="00AC0FD2" w:rsidRPr="00BA2933">
      <w:pPr>
        <w:pStyle w:val="Standard"/>
        <w:tabs>
          <w:tab w:pos="4005" w:val="left"/>
        </w:tabs>
        <w:rPr>
          <w:b/>
          <w:bCs/>
        </w:rPr>
      </w:pPr>
      <w:r w:rsidRPr="00BA2933">
        <w:rPr>
          <w:lang w:val="pl-PL"/>
        </w:rPr>
        <w:t xml:space="preserve">Dužnik: </w:t>
      </w:r>
      <w:r w:rsidR="00A271F2">
        <w:rPr>
          <w:b/>
          <w:bCs/>
        </w:rPr>
        <w:t>KABA NEKRETNINE</w:t>
      </w:r>
      <w:r w:rsidRPr="00BA2933">
        <w:rPr>
          <w:b/>
          <w:bCs/>
        </w:rPr>
        <w:t xml:space="preserve"> d.o.o – u stečaju, </w:t>
      </w:r>
    </w:p>
    <w:p w:rsidRDefault="00A271F2" w:rsidP="00AC0FD2" w:rsidR="00AC0FD2" w:rsidRPr="00BA2933">
      <w:pPr>
        <w:pStyle w:val="Standard"/>
        <w:tabs>
          <w:tab w:pos="4005" w:val="left"/>
        </w:tabs>
        <w:rPr>
          <w:b/>
          <w:bCs/>
        </w:rPr>
      </w:pPr>
      <w:r>
        <w:rPr>
          <w:b/>
          <w:bCs/>
        </w:rPr>
        <w:t>Podolnica 3, Cerje</w:t>
      </w:r>
    </w:p>
    <w:p w:rsidRDefault="00AC0FD2" w:rsidP="00AC0FD2" w:rsidR="00AC0FD2">
      <w:pPr>
        <w:rPr>
          <w:b/>
          <w:bCs/>
          <w:sz w:val="22"/>
          <w:szCs w:val="22"/>
        </w:rPr>
      </w:pPr>
    </w:p>
    <w:p w:rsidRDefault="00AC0FD2" w:rsidP="00AC0FD2" w:rsidR="00AC0FD2">
      <w:pPr>
        <w:pStyle w:val="Standard"/>
        <w:tabs>
          <w:tab w:pos="4005" w:val="left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OIB:</w:t>
      </w:r>
      <w:r w:rsidRPr="00E6787D">
        <w:rPr>
          <w:rFonts w:cs="Times New Roman"/>
          <w:b/>
        </w:rPr>
        <w:t xml:space="preserve"> </w:t>
      </w:r>
      <w:r w:rsidR="00A271F2">
        <w:rPr>
          <w:rFonts w:cs="Times New Roman" w:eastAsia="Times New Roman"/>
          <w:b/>
        </w:rPr>
        <w:t>5287</w:t>
      </w:r>
      <w:r w:rsidR="00D24BB1">
        <w:rPr>
          <w:rFonts w:cs="Times New Roman" w:eastAsia="Times New Roman"/>
          <w:b/>
        </w:rPr>
        <w:t>2628368</w:t>
      </w:r>
    </w:p>
    <w:p w:rsidRDefault="00AC0FD2" w:rsidP="00AC0FD2" w:rsidR="00AC0FD2">
      <w:pPr>
        <w:pStyle w:val="Standard"/>
        <w:tabs>
          <w:tab w:pos="4005" w:val="left"/>
        </w:tabs>
        <w:rPr>
          <w:b/>
          <w:bCs/>
          <w:sz w:val="22"/>
          <w:szCs w:val="22"/>
        </w:rPr>
      </w:pPr>
    </w:p>
    <w:p w:rsidRDefault="00AC0FD2" w:rsidP="00C85453" w:rsidR="00AC0FD2" w:rsidRPr="00A87074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</w:p>
    <w:p w:rsidRDefault="00464E49" w:rsidR="00464E4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464E49" w:rsidR="00464E4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B67016" w:rsidR="00B67016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464E49" w:rsidR="00464E4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D33D64" w:rsidP="00244994" w:rsidR="00244994">
      <w:pPr>
        <w:pStyle w:val="Standard"/>
        <w:tabs>
          <w:tab w:pos="4005" w:val="left"/>
        </w:tabs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I   </w:t>
      </w:r>
      <w:r w:rsidR="00244994" w:rsidRPr="00707918">
        <w:rPr>
          <w:b/>
          <w:bCs/>
        </w:rPr>
        <w:t>TABLICA PRIJAVLJENIH TRAŽBINA STEČAJNOG UPRAVITELJA</w:t>
      </w:r>
    </w:p>
    <w:p w:rsidRDefault="00244994" w:rsidR="00D9405A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n</w:t>
      </w:r>
      <w:r w:rsidR="00857381" w:rsidRPr="00A87074">
        <w:rPr>
          <w:rFonts w:cs="Times New Roman"/>
          <w:b/>
          <w:bCs/>
          <w:sz w:val="22"/>
          <w:szCs w:val="22"/>
        </w:rPr>
        <w:t xml:space="preserve">a temelju čl. </w:t>
      </w:r>
      <w:r>
        <w:rPr>
          <w:rFonts w:cs="Times New Roman"/>
          <w:b/>
          <w:bCs/>
          <w:sz w:val="22"/>
          <w:szCs w:val="22"/>
        </w:rPr>
        <w:t>259.</w:t>
      </w:r>
      <w:r w:rsidR="00857381" w:rsidRPr="00A87074">
        <w:rPr>
          <w:rFonts w:cs="Times New Roman"/>
          <w:b/>
          <w:bCs/>
          <w:sz w:val="22"/>
          <w:szCs w:val="22"/>
        </w:rPr>
        <w:t xml:space="preserve"> </w:t>
      </w:r>
      <w:r>
        <w:rPr>
          <w:rFonts w:cs="Times New Roman"/>
          <w:b/>
          <w:bCs/>
          <w:sz w:val="22"/>
          <w:szCs w:val="22"/>
        </w:rPr>
        <w:t>Stečajnog zakona (NN br. 71/15)</w:t>
      </w:r>
    </w:p>
    <w:p w:rsidRDefault="00C06FC1" w:rsidR="00C06FC1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</w:p>
    <w:p w:rsidRDefault="00C85453" w:rsidR="00C85453" w:rsidRPr="00A87074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</w:p>
    <w:p w:rsidRDefault="00B67016" w:rsidR="00B67016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I isplatni red</w:t>
      </w:r>
    </w:p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tbl>
      <w:tblPr>
        <w:tblW w:type="dxa" w:w="15545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  <w:gridCol w:w="2552"/>
        <w:gridCol w:w="1984"/>
        <w:gridCol w:w="1843"/>
        <w:gridCol w:w="3544"/>
        <w:gridCol w:w="992"/>
      </w:tblGrid>
      <w:tr w:rsidTr="00F86EF2" w:rsidR="00EB31E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Osnov tražbine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Prijavljeno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Priznato kn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F13F2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R</w:t>
            </w:r>
            <w:r w:rsidR="00EB31E0" w:rsidRPr="00A87074">
              <w:rPr>
                <w:rFonts w:cs="Times New Roman"/>
                <w:b/>
                <w:bCs/>
                <w:sz w:val="22"/>
                <w:szCs w:val="22"/>
              </w:rPr>
              <w:t>azlog osporavanja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EB31E0" w:rsidP="00F86EF2" w:rsidR="00EB31E0" w:rsidRPr="009F13F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9F13F2">
              <w:rPr>
                <w:rFonts w:cs="Times New Roman"/>
                <w:b/>
                <w:bCs/>
                <w:sz w:val="22"/>
                <w:szCs w:val="22"/>
              </w:rPr>
              <w:t>Pristojba</w:t>
            </w:r>
          </w:p>
        </w:tc>
      </w:tr>
      <w:tr w:rsidTr="00F86EF2" w:rsidR="00EB31E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EB31E0" w:rsidR="00EB31E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EB31E0" w:rsidP="00EB31E0" w:rsidR="00EB31E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Ministarstvo financija, Porezna uprava</w:t>
            </w:r>
          </w:p>
          <w:p w:rsidRDefault="00EB31E0" w:rsidP="00EB31E0" w:rsidR="00EB31E0" w:rsidRPr="00244994">
            <w:pPr>
              <w:pStyle w:val="TableContents"/>
              <w:rPr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Porez i prirez na dohodak</w:t>
            </w:r>
            <w:r w:rsidR="00F86EF2">
              <w:rPr>
                <w:rFonts w:cs="Times New Roman"/>
                <w:sz w:val="22"/>
                <w:szCs w:val="22"/>
              </w:rPr>
              <w:t xml:space="preserve"> i doprinosi za MO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EB31E0" w:rsidP="00F86EF2" w:rsidR="00EB31E0" w:rsidRPr="00244994"/>
          <w:p w:rsidRDefault="00EB31E0" w:rsidP="00F86EF2" w:rsidR="00EB31E0"/>
          <w:p w:rsidRDefault="00EB31E0" w:rsidP="00F86EF2" w:rsidR="00EB31E0" w:rsidRPr="0024499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C00E8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oslobođen</w:t>
            </w:r>
          </w:p>
        </w:tc>
      </w:tr>
      <w:tr w:rsidTr="00F86EF2" w:rsidR="00EB31E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C00F2" w:rsidP="00F86EF2" w:rsidR="00EB31E0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64.677,03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C00F2" w:rsidP="00F86EF2" w:rsidR="00EB31E0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64.677,03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F86EF2" w:rsidR="00EB31E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EB31E0" w:rsidR="00EB31E0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20D9A" w:rsidP="00120D9A" w:rsidR="00EB31E0" w:rsidRPr="00120D9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120D9A">
              <w:rPr>
                <w:rFonts w:cs="Times New Roman"/>
                <w:b/>
                <w:bCs/>
                <w:sz w:val="22"/>
                <w:szCs w:val="22"/>
              </w:rPr>
              <w:t>SVEUKUPNO: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EB31E0" w:rsidR="00EB31E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D60F7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C00F2" w:rsidP="00120D9A" w:rsidR="00EB31E0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64.677,03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C00F2" w:rsidP="00120D9A" w:rsidR="00EB31E0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64.677,03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EB31E0" w:rsidP="00EB31E0" w:rsidR="00EB31E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6D5B85" w:rsidR="006D5B85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6D5B85" w:rsidR="006D5B85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C85453" w:rsidR="00C85453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2112C3" w:rsidR="002112C3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892019" w:rsidR="00464E49" w:rsidRPr="00A87074">
      <w:pPr>
        <w:pStyle w:val="Standard"/>
        <w:tabs>
          <w:tab w:pos="4005" w:val="left"/>
        </w:tabs>
        <w:rPr>
          <w:rFonts w:cs="Times New Roman"/>
          <w:sz w:val="22"/>
          <w:szCs w:val="22"/>
        </w:rPr>
      </w:pPr>
      <w:r w:rsidRPr="00A87074">
        <w:rPr>
          <w:rFonts w:cs="Times New Roman"/>
          <w:b/>
          <w:sz w:val="22"/>
          <w:szCs w:val="22"/>
        </w:rPr>
        <w:lastRenderedPageBreak/>
        <w:t>II viši isplatni red</w:t>
      </w:r>
      <w:r w:rsidR="00244994">
        <w:rPr>
          <w:rFonts w:cs="Times New Roman"/>
          <w:sz w:val="22"/>
          <w:szCs w:val="22"/>
        </w:rPr>
        <w:t xml:space="preserve"> </w:t>
      </w:r>
    </w:p>
    <w:p w:rsidRDefault="00464E49" w:rsidR="00464E4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tbl>
      <w:tblPr>
        <w:tblW w:type="dxa" w:w="15545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  <w:gridCol w:w="2552"/>
        <w:gridCol w:w="1984"/>
        <w:gridCol w:w="1843"/>
        <w:gridCol w:w="3544"/>
        <w:gridCol w:w="992"/>
      </w:tblGrid>
      <w:tr w:rsidTr="00BB4B73" w:rsidR="00B502AE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R="00B502AE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B7A09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Osnov tražbine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Prijavljeno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Priznato kn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F13F2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R</w:t>
            </w:r>
            <w:r w:rsidR="00B502AE" w:rsidRPr="00A87074">
              <w:rPr>
                <w:rFonts w:cs="Times New Roman"/>
                <w:b/>
                <w:bCs/>
                <w:sz w:val="22"/>
                <w:szCs w:val="22"/>
              </w:rPr>
              <w:t>azlog osporavanja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C72AF7" w:rsidP="00E41E60" w:rsidR="00B502AE" w:rsidRPr="009F13F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9F13F2">
              <w:rPr>
                <w:rFonts w:cs="Times New Roman"/>
                <w:b/>
                <w:bCs/>
                <w:sz w:val="22"/>
                <w:szCs w:val="22"/>
              </w:rPr>
              <w:t>Pristojba</w:t>
            </w:r>
          </w:p>
        </w:tc>
      </w:tr>
      <w:tr w:rsidTr="00BB4B73" w:rsidR="002C020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10A4D" w:rsidP="002C0205" w:rsidR="002C020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PLANIDAL ULAGANJA d.o.o.</w:t>
            </w:r>
          </w:p>
          <w:p w:rsidRDefault="00F10A4D" w:rsidP="002C0205" w:rsidR="002C020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Varaždinska 77</w:t>
            </w:r>
            <w:r w:rsidR="000F2CAC">
              <w:rPr>
                <w:rFonts w:cs="Times New Roman"/>
                <w:bCs/>
                <w:sz w:val="22"/>
                <w:szCs w:val="22"/>
              </w:rPr>
              <w:t>,</w:t>
            </w:r>
          </w:p>
          <w:p w:rsidRDefault="000F2CAC" w:rsidP="002C0205" w:rsidR="000F2CA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Sesvete</w:t>
            </w:r>
          </w:p>
          <w:p w:rsidRDefault="002C0205" w:rsidP="002C0205" w:rsidR="002C0205" w:rsidRPr="00013A4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10A4D" w:rsidP="00244994" w:rsidR="002C0205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77476534507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Ovršna isprava:</w:t>
            </w:r>
          </w:p>
          <w:p w:rsidRDefault="00F10A4D" w:rsidP="000F2CAC" w:rsidR="002C0205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Ugovor o prodaji potraživanja i svih prava od 21.6.2017., između Marije Šole i Planidal ulaganja d.o.o.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244994" w:rsidR="002C020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 w:rsidRPr="00C00E8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2C0205" w:rsidP="00112A32" w:rsidR="002C020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2C020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2A7230" w:rsidR="002C0205" w:rsidRPr="00013A4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244994" w:rsidR="002C0205">
            <w:pPr>
              <w:pStyle w:val="TableContents"/>
              <w:rPr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F2CAC" w:rsidP="00244994" w:rsidR="002C0205" w:rsidRPr="002C020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127.759,59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F2CAC" w:rsidP="00112A32" w:rsidR="002C0205" w:rsidRPr="003C2252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127.759,59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2C0205" w:rsidP="00112A32" w:rsidR="002C020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112A32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82F6D" w:rsidP="00112A32" w:rsidR="00112A3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</w:t>
            </w:r>
            <w:r w:rsidR="00112A32" w:rsidRPr="00A8707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E3758" w:rsidP="002A7230" w:rsidR="002A723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CROATIA OSIGURANJE d.d.</w:t>
            </w:r>
          </w:p>
          <w:p w:rsidRDefault="006E3758" w:rsidP="002A7230" w:rsidR="002A723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Vatroslava Jagića 33</w:t>
            </w:r>
          </w:p>
          <w:p w:rsidRDefault="006E3758" w:rsidP="002A7230" w:rsidR="006E375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  <w:p w:rsidRDefault="00244994" w:rsidP="00244994" w:rsidR="00244994" w:rsidRPr="00244994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E3758" w:rsidP="00244994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26187994862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E3758" w:rsidP="00112A32" w:rsidR="006E3758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Vjerodostojna isprava:</w:t>
            </w:r>
          </w:p>
          <w:p w:rsidRDefault="006E3758" w:rsidP="00112A32" w:rsidR="006E3758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Izvadak iz poslovnih knjiga</w:t>
            </w:r>
          </w:p>
          <w:p w:rsidRDefault="00112A32" w:rsidP="00112A32" w:rsidR="00F754C7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Ovršna isprava</w:t>
            </w:r>
            <w:r w:rsidR="00244994">
              <w:rPr>
                <w:rFonts w:cs="Times New Roman"/>
                <w:sz w:val="22"/>
                <w:szCs w:val="22"/>
              </w:rPr>
              <w:t xml:space="preserve">: </w:t>
            </w:r>
          </w:p>
          <w:p w:rsidRDefault="006E3758" w:rsidP="00244994" w:rsidR="00112A32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Rješenje Općinskog suda u Makarskoj br. Ovr-209/13</w:t>
            </w:r>
          </w:p>
          <w:p w:rsidRDefault="006E3758" w:rsidP="006E3758" w:rsidR="006E3758" w:rsidRPr="00A87074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Rješenje Županijskog suda u Splitu br. Gž Ovr-1304/15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44994" w:rsidP="00244994" w:rsidR="0024499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244994" w:rsidP="00244994" w:rsidR="00244994" w:rsidRPr="00244994"/>
          <w:p w:rsidRDefault="00134B8D" w:rsidP="00244994" w:rsidR="00134B8D"/>
          <w:p w:rsidRDefault="00117F35" w:rsidP="00244994" w:rsidR="00117F35"/>
          <w:p w:rsidRDefault="00244994" w:rsidP="002A7230" w:rsidR="00244994" w:rsidRPr="00244994">
            <w:pPr>
              <w:rPr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C00E8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300E5" w:rsidP="00112A32" w:rsidR="00112A32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Tr="00BB4B73" w:rsidR="00112A32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E3758" w:rsidP="002A7230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2.594.956,08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E3758" w:rsidP="00112A32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2.594.956,08</w:t>
            </w:r>
            <w:r w:rsidR="00DC5E23"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112A32" w:rsidP="00112A32" w:rsidR="00112A32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60457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50979" w:rsidP="00112A32" w:rsidR="0060457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300E5" w:rsidP="00C50979" w:rsidR="0060457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SINIŠA ŽANETIĆ</w:t>
            </w:r>
          </w:p>
          <w:p w:rsidRDefault="008300E5" w:rsidP="00C50979" w:rsidR="00C5097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Razgled 18</w:t>
            </w:r>
          </w:p>
          <w:p w:rsidRDefault="00C50979" w:rsidP="00C50979" w:rsidR="00C50979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300E5" w:rsidP="00C50979" w:rsidR="0060457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14706471462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1554E" w:rsidP="008300E5" w:rsidR="0021554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Protutužba posl.br. P-362/14</w:t>
            </w:r>
          </w:p>
          <w:p w:rsidRDefault="008300E5" w:rsidP="008300E5" w:rsidR="008300E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8300E5" w:rsidP="00112A32" w:rsidR="00C50979" w:rsidRPr="00C5097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Potvrda o obavljenim transakcijama, ponude, računi, obračuni usluga, obračun kamata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04575" w:rsidP="002A7230" w:rsidR="0060457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04575" w:rsidP="00112A32" w:rsidR="0060457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300E5" w:rsidP="008300E5" w:rsidR="0060457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Zastupnik: Odvj. društvo Grubišić &amp; Lović &amp; Lalić</w:t>
            </w:r>
          </w:p>
          <w:p w:rsidRDefault="00DD0FD4" w:rsidP="008300E5" w:rsidR="00DD0F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DD0FD4" w:rsidP="008300E5" w:rsidR="00DD0FD4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Razlog osporavanja: postupak po protutužbi još u tijeku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C50979" w:rsidP="00112A32" w:rsidR="00604575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Tr="00BB4B73" w:rsidR="0060457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04575" w:rsidP="00112A32" w:rsidR="0060457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04575" w:rsidP="00112A32" w:rsidR="0060457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04575" w:rsidP="00112A32" w:rsidR="0060457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04575" w:rsidP="00112A32" w:rsidR="00604575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1554E" w:rsidP="002A7230" w:rsidR="0060457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334.780,47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D0FD4" w:rsidP="00112A32" w:rsidR="0060457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D0FD4" w:rsidP="00DD0FD4" w:rsidR="00604575" w:rsidRPr="00DD0FD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DD0FD4">
              <w:rPr>
                <w:rFonts w:cs="Times New Roman"/>
                <w:bCs/>
                <w:sz w:val="22"/>
                <w:szCs w:val="22"/>
              </w:rPr>
              <w:t>334.780,47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604575" w:rsidP="00112A32" w:rsidR="00604575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112A32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117EA" w:rsidP="00112A32" w:rsidR="00112A3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24527" w:rsidP="00882788" w:rsidR="005F373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ODVJ. DRUŠTVO GRAHOVAC, HORVAT, ŽAPER</w:t>
            </w:r>
          </w:p>
          <w:p w:rsidRDefault="00424527" w:rsidP="00882788" w:rsidR="00E117E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Andrije Hebranga 9</w:t>
            </w:r>
          </w:p>
          <w:p w:rsidRDefault="00E117EA" w:rsidP="00882788" w:rsidR="00E117E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24527" w:rsidP="00317F3F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61520657790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117EA" w:rsidP="00C50979" w:rsidR="00112A3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424527" w:rsidP="00C50979" w:rsidR="00E117EA" w:rsidRPr="00D60F7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Račun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112A32" w:rsidP="00112A32" w:rsidR="00112A32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112A32" w:rsidP="00112A32" w:rsidR="00112A32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4428F9" w:rsidP="00BD742A" w:rsidR="004428F9" w:rsidRPr="009D4A4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F3F" w:rsidP="00317F3F" w:rsidR="00317F3F" w:rsidRPr="009D4A4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112A32" w:rsidP="00112A32" w:rsidR="00112A32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53F09" w:rsidP="00112A32" w:rsidR="00112A32" w:rsidRPr="00953F0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Ne priznaje se pravo na putne troškove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E117EA" w:rsidP="00E117EA" w:rsidR="00112A32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Tr="00BB4B73" w:rsidR="00112A32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413261"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24527" w:rsidP="00E124BD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32.628,00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53F09" w:rsidP="00112A32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31.250,00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53F09" w:rsidP="00F86EF2" w:rsidR="00112A32" w:rsidRPr="00F86EF2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1.378,00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112A32" w:rsidP="00112A32" w:rsidR="00112A32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2A668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24527" w:rsidP="002A6680" w:rsidR="002A668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INVEST HOLDING d.o.o. u stečaju</w:t>
            </w:r>
          </w:p>
          <w:p w:rsidRDefault="00424527" w:rsidP="002A6680" w:rsidR="002A668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lastRenderedPageBreak/>
              <w:t>Podolnica 3</w:t>
            </w:r>
          </w:p>
          <w:p w:rsidRDefault="00424527" w:rsidP="002A6680" w:rsidR="002A6680" w:rsidRPr="002A668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Sesvetski Kraljevec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24527" w:rsidP="00112A32" w:rsidR="002A6680" w:rsidRPr="002A668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lastRenderedPageBreak/>
              <w:t>84789298274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24527" w:rsidP="002A6680" w:rsidR="002A668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</w:t>
            </w:r>
            <w:r w:rsidR="002A6680">
              <w:rPr>
                <w:rFonts w:cs="Times New Roman"/>
                <w:bCs/>
                <w:sz w:val="22"/>
                <w:szCs w:val="22"/>
              </w:rPr>
              <w:t xml:space="preserve"> isprava:</w:t>
            </w:r>
          </w:p>
          <w:p w:rsidRDefault="00424527" w:rsidP="002A6680" w:rsidR="002A6680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Pravomoćno Rješenje o </w:t>
            </w:r>
            <w:r>
              <w:rPr>
                <w:rFonts w:cs="Times New Roman"/>
                <w:bCs/>
                <w:sz w:val="22"/>
                <w:szCs w:val="22"/>
              </w:rPr>
              <w:lastRenderedPageBreak/>
              <w:t>predstečajnoj nagodbi br. Stpn-326/14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E124BD" w:rsidR="002A668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F86EF2" w:rsidR="002A6680" w:rsidRPr="00F86EF2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2A6680" w:rsidP="00112A32" w:rsidR="002A6680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Tr="00BB4B73" w:rsidR="002A668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 w:rsidRPr="00413261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24527" w:rsidP="00E124BD" w:rsidR="002A668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24.271.189,29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11436" w:rsidP="00112A32" w:rsidR="002A668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24.271.189,29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F86EF2" w:rsidR="002A6680" w:rsidRPr="00F86EF2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2A6680" w:rsidP="00112A32" w:rsidR="002A6680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2A668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C00F2" w:rsidP="004C00F2" w:rsidR="004C00F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4C00F2" w:rsidP="004C00F2" w:rsidR="004C00F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Ministarstvo financija, Porezna uprava</w:t>
            </w:r>
          </w:p>
          <w:p w:rsidRDefault="004C00F2" w:rsidP="004C00F2" w:rsidR="00F61EA7" w:rsidRPr="00413261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  <w:r w:rsidRPr="00413261"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C00F2" w:rsidP="00112A32" w:rsidR="002A668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F0A07" w:rsidP="00BF0A07" w:rsidR="00BF0A0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BF0A07" w:rsidP="00BF0A07" w:rsidR="00BF0A0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Dokumentacija za sklapanje predstečajne nagodbe</w:t>
            </w:r>
          </w:p>
          <w:p w:rsidRDefault="00F233B1" w:rsidP="00F233B1" w:rsidR="00F233B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isprava:</w:t>
            </w:r>
          </w:p>
          <w:p w:rsidRDefault="00F233B1" w:rsidP="00F233B1" w:rsidR="00F233B1" w:rsidRPr="00F61EA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Rješenje o ovrsi, Prijava poreza na dobit, ID obrasci, Prijava PDV-a, Porezna rješenja; JOPPD, Prijava porea na dodanu vrijednost, Ovjereni izlisti iz ISPU za konta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E124BD" w:rsidR="002A668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C00F2" w:rsidP="00F61EA7" w:rsidR="002A6680" w:rsidRPr="00F86EF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Zastupnik: ŽDO</w:t>
            </w:r>
            <w:r w:rsidR="00F61EA7">
              <w:rPr>
                <w:rFonts w:cs="Times New Roman"/>
                <w:bCs/>
                <w:sz w:val="22"/>
                <w:szCs w:val="22"/>
              </w:rPr>
              <w:t xml:space="preserve"> 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4C00F2" w:rsidP="00112A32" w:rsidR="002A6680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oslobođen</w:t>
            </w:r>
          </w:p>
        </w:tc>
      </w:tr>
      <w:tr w:rsidTr="00BB4B73" w:rsidR="002A668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 w:rsidRPr="00413261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C00F2" w:rsidP="00E124BD" w:rsidR="002A668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590.359,91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C00F2" w:rsidP="00112A32" w:rsidR="002A668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590.359,91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F86EF2" w:rsidR="002A6680" w:rsidRPr="00F61EA7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2A6680" w:rsidP="00112A32" w:rsidR="002A6680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F233B1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233B1" w:rsidP="00112A32" w:rsidR="00F233B1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D125B" w:rsidP="00F233B1" w:rsidR="00F233B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KARLOVAČKA BANKA d.d.</w:t>
            </w:r>
          </w:p>
          <w:p w:rsidRDefault="004D125B" w:rsidP="004D125B" w:rsidR="004D12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4D125B">
              <w:rPr>
                <w:rFonts w:cs="Times New Roman"/>
                <w:bCs/>
                <w:sz w:val="22"/>
                <w:szCs w:val="22"/>
              </w:rPr>
              <w:t>I.</w:t>
            </w:r>
            <w:r>
              <w:rPr>
                <w:rFonts w:cs="Times New Roman"/>
                <w:bCs/>
                <w:sz w:val="22"/>
                <w:szCs w:val="22"/>
              </w:rPr>
              <w:t xml:space="preserve"> G. Kovačića 1</w:t>
            </w:r>
          </w:p>
          <w:p w:rsidRDefault="004D125B" w:rsidP="004D125B" w:rsidR="004D125B" w:rsidRPr="00F233B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Karlovac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D125B" w:rsidP="00112A32" w:rsidR="00F233B1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08106331075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B0C9F" w:rsidP="00BF0A07" w:rsidR="00BF0A0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1.</w:t>
            </w:r>
            <w:r w:rsidR="00BF0A07">
              <w:rPr>
                <w:rFonts w:cs="Times New Roman"/>
                <w:bCs/>
                <w:sz w:val="22"/>
                <w:szCs w:val="22"/>
              </w:rPr>
              <w:t xml:space="preserve"> Vjerodostojna isprava:</w:t>
            </w:r>
          </w:p>
          <w:p w:rsidRDefault="00BF0A07" w:rsidP="00BF0A07" w:rsidR="00F233B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Izvadak iz poslovnih knjiga</w:t>
            </w:r>
            <w:r w:rsidR="00DB0C9F">
              <w:rPr>
                <w:rFonts w:cs="Times New Roman"/>
                <w:bCs/>
                <w:sz w:val="22"/>
                <w:szCs w:val="22"/>
              </w:rPr>
              <w:t xml:space="preserve"> </w:t>
            </w:r>
            <w:r w:rsidR="004D125B">
              <w:rPr>
                <w:rFonts w:cs="Times New Roman"/>
                <w:bCs/>
                <w:sz w:val="22"/>
                <w:szCs w:val="22"/>
              </w:rPr>
              <w:t>Ovršna isprava:</w:t>
            </w:r>
          </w:p>
          <w:p w:rsidRDefault="004D125B" w:rsidP="00112A32" w:rsidR="004D12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Rješenja o predstečajnoj nagodbi br. Stpn-326/14</w:t>
            </w:r>
          </w:p>
          <w:p w:rsidRDefault="00DB0C9F" w:rsidP="00112A32" w:rsidR="00DB0C9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DB0C9F" w:rsidP="00112A32" w:rsidR="00DB0C9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2. Vjerodostojna isprava:</w:t>
            </w:r>
          </w:p>
          <w:p w:rsidRDefault="00DB0C9F" w:rsidP="00112A32" w:rsidR="00DB0C9F" w:rsidRPr="004D12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Izvadak iz poslovnih knjiga, računi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B0C9F" w:rsidP="00E124BD" w:rsidR="00F233B1" w:rsidRPr="00DB0C9F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DB0C9F">
              <w:rPr>
                <w:rFonts w:cs="Times New Roman"/>
                <w:bCs/>
                <w:sz w:val="22"/>
                <w:szCs w:val="22"/>
              </w:rPr>
              <w:t>1.292.654,39</w:t>
            </w:r>
          </w:p>
          <w:p w:rsidRDefault="00DB0C9F" w:rsidP="00E124BD" w:rsidR="00DB0C9F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Default="00DB0C9F" w:rsidP="00E124BD" w:rsidR="00DB0C9F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Default="00DB0C9F" w:rsidP="00E124BD" w:rsidR="00DB0C9F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Default="00DB0C9F" w:rsidP="00E124BD" w:rsidR="00DB0C9F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Default="00DB0C9F" w:rsidP="00E124BD" w:rsidR="00DB0C9F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Default="00DB0C9F" w:rsidP="00E124BD" w:rsidR="00DB0C9F" w:rsidRPr="00DB0C9F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DB0C9F">
              <w:rPr>
                <w:rFonts w:cs="Times New Roman"/>
                <w:bCs/>
                <w:sz w:val="22"/>
                <w:szCs w:val="22"/>
              </w:rPr>
              <w:t>237,52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233B1" w:rsidP="00112A32" w:rsidR="00F233B1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233B1" w:rsidP="0020470A" w:rsidR="00F233B1" w:rsidRPr="00F61EA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20470A" w:rsidP="00112A32" w:rsidR="00F233B1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Tr="00BB4B73" w:rsidR="00F233B1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233B1" w:rsidP="00112A32" w:rsidR="00F233B1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233B1" w:rsidP="00112A32" w:rsidR="00F233B1" w:rsidRPr="00413261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233B1" w:rsidP="00112A32" w:rsidR="00F233B1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233B1" w:rsidP="00112A32" w:rsidR="00F233B1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B0C9F" w:rsidP="00E124BD" w:rsidR="00F233B1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1.292.891,91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0470A" w:rsidP="00112A32" w:rsidR="00F233B1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1.292.891,91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233B1" w:rsidP="00F86EF2" w:rsidR="00F233B1" w:rsidRPr="00F61EA7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F233B1" w:rsidP="00112A32" w:rsidR="00F233B1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20470A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0470A" w:rsidP="00112A32" w:rsidR="0020470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0470A" w:rsidP="0020470A" w:rsidR="0020470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ZAGREBAČKI HOLDING d.o.o.</w:t>
            </w:r>
          </w:p>
          <w:p w:rsidRDefault="004A4E89" w:rsidP="0020470A" w:rsidR="004A4E89" w:rsidRPr="0020470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Ul. grada Vukovara 41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A4E89" w:rsidP="00112A32" w:rsidR="0020470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85584865987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F0A07" w:rsidP="00112A32" w:rsidR="0020470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BF0A07" w:rsidP="00112A32" w:rsidR="00BF0A0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Računi, izračuni kamate</w:t>
            </w:r>
          </w:p>
          <w:p w:rsidRDefault="00BF0A07" w:rsidP="00112A32" w:rsidR="00BF0A0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isprava:</w:t>
            </w:r>
          </w:p>
          <w:p w:rsidRDefault="00BF0A07" w:rsidP="00BF0A07" w:rsidR="00BF0A07" w:rsidRPr="00BF0A0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Pravomoćna Rješenja o ovrsi br. Ovrv-36/14 i Ovrv-03556/13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0470A" w:rsidP="00E124BD" w:rsidR="0020470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0470A" w:rsidP="00112A32" w:rsidR="0020470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0470A" w:rsidP="0020470A" w:rsidR="0020470A" w:rsidRPr="00F61EA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Zastupnik: Tomislav Bilić, punomoć pohranjena pod 15 Su-1132/08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BF0A07" w:rsidP="00112A32" w:rsidR="0020470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163,92</w:t>
            </w:r>
          </w:p>
        </w:tc>
      </w:tr>
      <w:tr w:rsidTr="00BB4B73" w:rsidR="0020470A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0470A" w:rsidP="00112A32" w:rsidR="0020470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0470A" w:rsidP="00112A32" w:rsidR="0020470A" w:rsidRPr="00413261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0470A" w:rsidP="00112A32" w:rsidR="0020470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0470A" w:rsidP="00112A32" w:rsidR="0020470A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F0A07" w:rsidP="00E124BD" w:rsidR="0020470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8.196,87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F0A07" w:rsidP="00112A32" w:rsidR="0020470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8.196,87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0470A" w:rsidP="00F86EF2" w:rsidR="0020470A" w:rsidRPr="00F61EA7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20470A" w:rsidP="00112A32" w:rsidR="0020470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BF0A07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F0A07" w:rsidP="00112A32" w:rsidR="00BF0A07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9.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F0A07" w:rsidP="00BF0A07" w:rsidR="00BF0A0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BF0A07">
              <w:rPr>
                <w:rFonts w:cs="Times New Roman"/>
                <w:bCs/>
                <w:sz w:val="22"/>
                <w:szCs w:val="22"/>
              </w:rPr>
              <w:t>RKR d.o.o.</w:t>
            </w:r>
          </w:p>
          <w:p w:rsidRDefault="00BF0A07" w:rsidP="00BF0A07" w:rsidR="00BF0A0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Trg K. P. Svačića 1</w:t>
            </w:r>
          </w:p>
          <w:p w:rsidRDefault="00BF0A07" w:rsidP="00BF0A07" w:rsidR="00BF0A07" w:rsidRPr="00BF0A0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Karlovac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A4E89" w:rsidP="00112A32" w:rsidR="00BF0A07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75350347806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F0A07" w:rsidP="00112A32" w:rsidR="00BF0A0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BF0A07"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7729D7" w:rsidP="00112A32" w:rsidR="00BF0A07" w:rsidRPr="00BF0A0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Račun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F0A07" w:rsidP="00E124BD" w:rsidR="00BF0A07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F0A07" w:rsidP="00112A32" w:rsidR="00BF0A07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729D7" w:rsidP="007729D7" w:rsidR="00BF0A07" w:rsidRPr="00F61EA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Zastara potraživanja</w:t>
            </w:r>
            <w:r w:rsidR="002112C3">
              <w:rPr>
                <w:rFonts w:cs="Times New Roman"/>
                <w:bCs/>
                <w:sz w:val="22"/>
                <w:szCs w:val="22"/>
              </w:rPr>
              <w:t xml:space="preserve"> temeljem čl. 228. ZOO-a</w:t>
            </w:r>
            <w:r>
              <w:rPr>
                <w:rFonts w:cs="Times New Roman"/>
                <w:bCs/>
                <w:sz w:val="22"/>
                <w:szCs w:val="22"/>
              </w:rPr>
              <w:t>: račun od 29.09.2012.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7729D7" w:rsidP="00112A32" w:rsidR="00BF0A07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Tr="00BB4B73" w:rsidR="00BF0A07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F0A07" w:rsidP="00112A32" w:rsidR="00BF0A07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F0A07" w:rsidP="00112A32" w:rsidR="00BF0A07" w:rsidRPr="00413261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F0A07" w:rsidP="00112A32" w:rsidR="00BF0A07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F0A07" w:rsidP="00112A32" w:rsidR="00BF0A07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729D7" w:rsidP="00E124BD" w:rsidR="00BF0A07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15.000,00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729D7" w:rsidP="00112A32" w:rsidR="00BF0A07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729D7" w:rsidP="00F86EF2" w:rsidR="00BF0A07" w:rsidRPr="00F61EA7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15.000,00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BF0A07" w:rsidP="00112A32" w:rsidR="00BF0A07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F845B6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FA054D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SVEUKUPNO: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374A" w:rsidP="002269A2" w:rsidR="00F845B6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29.267.762,12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6B6A" w:rsidP="00F845B6" w:rsidR="00F845B6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28.916.603,65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6B6A" w:rsidP="00401B43" w:rsidR="00F845B6" w:rsidRPr="00401B43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351.158,47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F845B6" w:rsidP="00F845B6" w:rsidR="00F845B6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Default="00295C51" w:rsidP="00C0769E" w:rsidR="00295C51">
      <w:pPr>
        <w:pStyle w:val="TableContents"/>
        <w:rPr>
          <w:rFonts w:cs="Times New Roman"/>
          <w:bCs/>
          <w:sz w:val="22"/>
          <w:szCs w:val="22"/>
        </w:rPr>
      </w:pPr>
    </w:p>
    <w:p w:rsidRDefault="00E117EA" w:rsidP="00C0769E" w:rsidR="00E117EA">
      <w:pPr>
        <w:pStyle w:val="TableContents"/>
        <w:rPr>
          <w:rFonts w:cs="Times New Roman"/>
          <w:bCs/>
          <w:sz w:val="22"/>
          <w:szCs w:val="22"/>
        </w:rPr>
      </w:pPr>
    </w:p>
    <w:p w:rsidRDefault="00CA6BD1" w:rsidP="00C0769E" w:rsidR="00CA6BD1">
      <w:pPr>
        <w:pStyle w:val="TableContents"/>
        <w:rPr>
          <w:rFonts w:cs="Times New Roman"/>
          <w:bCs/>
          <w:sz w:val="22"/>
          <w:szCs w:val="22"/>
        </w:rPr>
      </w:pPr>
    </w:p>
    <w:p w:rsidRDefault="00BC198D" w:rsidP="00C0769E" w:rsidR="00BC198D">
      <w:pPr>
        <w:pStyle w:val="TableContents"/>
        <w:rPr>
          <w:rFonts w:cs="Times New Roman"/>
          <w:bCs/>
          <w:sz w:val="22"/>
          <w:szCs w:val="22"/>
        </w:rPr>
      </w:pPr>
    </w:p>
    <w:p w:rsidRDefault="00516A08" w:rsidP="00516A08" w:rsidR="00516A08">
      <w:pPr>
        <w:jc w:val="center"/>
        <w:rPr>
          <w:b/>
        </w:rPr>
      </w:pPr>
      <w:r>
        <w:rPr>
          <w:b/>
        </w:rPr>
        <w:t xml:space="preserve">II. </w:t>
      </w:r>
      <w:r w:rsidR="00707918">
        <w:rPr>
          <w:b/>
        </w:rPr>
        <w:t xml:space="preserve">  </w:t>
      </w:r>
      <w:r>
        <w:rPr>
          <w:b/>
        </w:rPr>
        <w:t xml:space="preserve">TABLICA </w:t>
      </w:r>
      <w:r w:rsidRPr="00655B39">
        <w:rPr>
          <w:b/>
        </w:rPr>
        <w:t>RAZLUČNI</w:t>
      </w:r>
      <w:r w:rsidRPr="003726DD">
        <w:rPr>
          <w:b/>
        </w:rPr>
        <w:t>H PRAVA</w:t>
      </w:r>
    </w:p>
    <w:p w:rsidRDefault="00BC198D" w:rsidP="00516A08" w:rsidR="00BC198D" w:rsidRPr="003726DD">
      <w:pPr>
        <w:jc w:val="center"/>
        <w:rPr>
          <w:b/>
        </w:rPr>
      </w:pPr>
    </w:p>
    <w:p w:rsidRDefault="00516A08" w:rsidP="00516A08" w:rsidR="00516A08" w:rsidRPr="00EC155B">
      <w:pPr>
        <w:jc w:val="center"/>
      </w:pPr>
    </w:p>
    <w:tbl>
      <w:tblPr>
        <w:tblW w:type="dxa" w:w="15119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  <w:gridCol w:w="2693"/>
        <w:gridCol w:w="3969"/>
        <w:gridCol w:w="2268"/>
        <w:gridCol w:w="1559"/>
      </w:tblGrid>
      <w:tr w:rsidTr="005F2DBE" w:rsidR="005F2DBE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2DBE" w:rsidP="00516A08" w:rsidR="005F2DBE" w:rsidRPr="00707918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2DBE" w:rsidP="00516A08" w:rsidR="005F2DBE" w:rsidRPr="00707918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sz w:val="22"/>
                <w:szCs w:val="22"/>
              </w:rPr>
              <w:t>Ime i prezime /  tvrtka ili naziv razlučnog vjerovnika</w:t>
            </w:r>
            <w:r w:rsidR="007C44AB" w:rsidRPr="00707918">
              <w:rPr>
                <w:b/>
                <w:sz w:val="22"/>
                <w:szCs w:val="22"/>
              </w:rPr>
              <w:t xml:space="preserve"> i adresa/sjedište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2DBE" w:rsidP="00F8341B" w:rsidR="005F2DBE" w:rsidRPr="0070791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2DBE" w:rsidP="00516A08" w:rsidR="005F2DBE" w:rsidRPr="0070791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sz w:val="22"/>
                <w:szCs w:val="22"/>
              </w:rPr>
              <w:t>Pravnu osnovu tražbine osigurane razlučnim pravom</w:t>
            </w:r>
          </w:p>
        </w:tc>
        <w:tc>
          <w:tcPr>
            <w:tcW w:type="dxa" w:w="39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2DBE" w:rsidP="00516A08" w:rsidR="005F2DBE" w:rsidRPr="0070791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sz w:val="22"/>
                <w:szCs w:val="22"/>
              </w:rPr>
              <w:t>Dio imovine na koji se odnosi razlučno pravo/ javna knjiga u koju je razlučno pravo upisano</w:t>
            </w: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2DBE" w:rsidP="00911CD8" w:rsidR="005F2DBE" w:rsidRPr="0070791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sz w:val="22"/>
                <w:szCs w:val="22"/>
              </w:rPr>
              <w:t>Iznos tražbine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F2DBE" w:rsidP="00516A08" w:rsidR="005F2DBE" w:rsidRPr="0070791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bCs/>
                <w:sz w:val="22"/>
                <w:szCs w:val="22"/>
              </w:rPr>
              <w:t>Punomoćnik</w:t>
            </w:r>
          </w:p>
        </w:tc>
      </w:tr>
      <w:tr w:rsidTr="005F2DBE" w:rsidR="005F2DBE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2DBE" w:rsidP="00516A08" w:rsidR="005F2DB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112C3" w:rsidP="002112C3" w:rsidR="002112C3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CROATIA OSIGURANJE d.d.</w:t>
            </w:r>
          </w:p>
          <w:p w:rsidRDefault="002112C3" w:rsidP="002112C3" w:rsidR="002112C3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Vatroslava Jagića 33</w:t>
            </w:r>
          </w:p>
          <w:p w:rsidRDefault="002112C3" w:rsidP="002112C3" w:rsidR="005F2DBE" w:rsidRPr="00244994">
            <w:pPr>
              <w:pStyle w:val="TableContents"/>
              <w:rPr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112C3" w:rsidP="00516A08" w:rsidR="005F2DBE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26187994862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90B23" w:rsidP="001C0B15" w:rsidR="005F2DBE" w:rsidRPr="006045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Rješenje o ovrsi Općinskog suda u Makarskoj br. Ovr-209/13, Rješenje Županijskog suda u Splitu br. Gž Ovr-1304/15</w:t>
            </w:r>
            <w:r w:rsidR="00384560">
              <w:rPr>
                <w:sz w:val="22"/>
                <w:szCs w:val="22"/>
              </w:rPr>
              <w:t xml:space="preserve"> </w:t>
            </w:r>
          </w:p>
        </w:tc>
        <w:tc>
          <w:tcPr>
            <w:tcW w:type="dxa" w:w="39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90B23" w:rsidP="00490B23" w:rsidR="00490B23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Nekretnina upisana u zem. Knjige Općinskog suda u Splitu, Zemljišnoknjižni odjel Makarska, k.o. Makarska-Makar, u zk.ul.br. 3154, što u naravi predstavlja PEŠKARA, ZGRADA I DVORIŠTE, ukupne površine 776 m2, upisane u z.k.č.br. 1236 ZGR, i to:</w:t>
            </w:r>
          </w:p>
          <w:p w:rsidRDefault="00490B23" w:rsidP="00490B23" w:rsidR="00254DAA" w:rsidRPr="00C00E8E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- suvlasnički dio 110/1607, ETAŽNO VLASNIŠTVO (E-4), 1. s kojim dijelom je neraskidivo povezano vlasništvo poslovnog prostora u suterenu, neto korisne površine 109,70 m2, koji je označen kao P.P.-4 – u vlasništvu ovršenika Invest Holding d.o.o.</w:t>
            </w: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90B23" w:rsidP="00567C39" w:rsidR="005F2DB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1.600.000,00</w:t>
            </w:r>
          </w:p>
          <w:p w:rsidRDefault="005F2DBE" w:rsidP="00604575" w:rsidR="005F2DB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5F2DBE" w:rsidP="00567C39" w:rsidR="005F2DB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5F2DBE" w:rsidP="00C2505A" w:rsidR="005F2DBE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F2DBE" w:rsidP="00516A08" w:rsidR="005F2DBE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5F2DBE" w:rsidR="008E51C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E51C8" w:rsidP="00516A08" w:rsidR="008E51C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E51C8" w:rsidP="008E51C8" w:rsidR="008E51C8" w:rsidRPr="008E51C8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8E51C8">
              <w:rPr>
                <w:rFonts w:cs="Times New Roman"/>
                <w:b/>
                <w:bCs/>
                <w:sz w:val="22"/>
                <w:szCs w:val="22"/>
              </w:rPr>
              <w:t>Ukupno</w:t>
            </w:r>
            <w:r>
              <w:rPr>
                <w:rFonts w:cs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E51C8" w:rsidP="00516A08" w:rsidR="008E51C8">
            <w:pPr>
              <w:pStyle w:val="TableContents"/>
              <w:rPr>
                <w:bCs/>
                <w:sz w:val="22"/>
                <w:szCs w:val="22"/>
              </w:rPr>
            </w:pP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E51C8" w:rsidP="001C0B15" w:rsidR="008E51C8">
            <w:pPr>
              <w:rPr>
                <w:sz w:val="22"/>
                <w:szCs w:val="22"/>
              </w:rPr>
            </w:pPr>
          </w:p>
        </w:tc>
        <w:tc>
          <w:tcPr>
            <w:tcW w:type="dxa" w:w="39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E51C8" w:rsidP="00490B23" w:rsidR="008E51C8">
            <w:pPr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271F2" w:rsidP="00567C39" w:rsidR="008E51C8" w:rsidRPr="00A271F2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A271F2">
              <w:rPr>
                <w:rFonts w:cs="Times New Roman"/>
                <w:b/>
                <w:bCs/>
                <w:sz w:val="22"/>
                <w:szCs w:val="22"/>
              </w:rPr>
              <w:t>1.600.000,00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E51C8" w:rsidP="00516A08" w:rsidR="008E51C8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5F2DBE" w:rsidR="0038674A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112C3" w:rsidP="00516A08" w:rsidR="0038674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112C3" w:rsidP="002112C3" w:rsidR="002112C3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2112C3" w:rsidP="002112C3" w:rsidR="002112C3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Ministarstvo financija, </w:t>
            </w:r>
          </w:p>
          <w:p w:rsidRDefault="002112C3" w:rsidP="002112C3" w:rsidR="0038674A" w:rsidRPr="00013A4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Porezna uprava, Područni ured Zagreb </w:t>
            </w:r>
            <w:r w:rsidR="0038674A">
              <w:rPr>
                <w:rFonts w:cs="Times New Roman"/>
                <w:bCs/>
                <w:sz w:val="22"/>
                <w:szCs w:val="22"/>
              </w:rPr>
              <w:t>5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112C3" w:rsidP="00516A08" w:rsidR="0038674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90B23" w:rsidP="002112C3" w:rsidR="0038674A" w:rsidRPr="00C250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Nekretnina je u vlasništvu INVEST HOLDING d.o.o., OIB: 84789298274, Podolnica 3, Sesvetski Kraljevec, kao založnog dužnika, koji je dao navedenu nekretninu u zalog za dugovanje poreznog obveznika Kaba nekretnine d.o.o., temeljem Ugovora o založnom pravu</w:t>
            </w:r>
          </w:p>
        </w:tc>
        <w:tc>
          <w:tcPr>
            <w:tcW w:type="dxa" w:w="39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90B23" w:rsidP="00490B23" w:rsidR="00490B23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Nekretnina upisana u zem. Knjige Općinskog suda u Splitu, Zemljišnoknjižni odjel Makarska, k.o. Makarska-Makar, u zk.ul.br. 3154, što u naravi predstavlja PEŠKARA, ZGRADA I DVORIŠTE, ukupne površine 776 m2, upisane u z.k.č.br. 1236 ZGR, i to:</w:t>
            </w:r>
          </w:p>
          <w:p w:rsidRDefault="00490B23" w:rsidP="00490B23" w:rsidR="0038674A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- suvlasnički dio 110/1607, ETAŽNO VLASNIŠTVO (E-4), 1. s kojim dijelom je neraskidivo povezano vlasništvo poslovnog prostora u suterenu, neto korisne površine </w:t>
            </w:r>
            <w:r>
              <w:rPr>
                <w:rFonts w:cs="Times New Roman"/>
                <w:bCs/>
                <w:sz w:val="22"/>
                <w:szCs w:val="22"/>
              </w:rPr>
              <w:lastRenderedPageBreak/>
              <w:t>109,70 m2, koji je označen kao P.P.-4 – u vlasništvu ovršenika Invest Holding d.o.o.</w:t>
            </w: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90B23" w:rsidP="00490B23" w:rsidR="00490B23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lastRenderedPageBreak/>
              <w:t>722.574,05</w:t>
            </w:r>
          </w:p>
          <w:p w:rsidRDefault="00A8417D" w:rsidP="00567C39" w:rsidR="00A8417D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490B23" w:rsidP="00516A08" w:rsidR="0038674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ŽDO</w:t>
            </w:r>
          </w:p>
        </w:tc>
      </w:tr>
      <w:tr w:rsidTr="005F2DBE" w:rsidR="008E51C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E51C8" w:rsidP="00516A08" w:rsidR="008E51C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E51C8" w:rsidP="008E51C8" w:rsidR="008E51C8" w:rsidRPr="008E51C8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8E51C8">
              <w:rPr>
                <w:rFonts w:cs="Times New Roman"/>
                <w:b/>
                <w:bCs/>
                <w:sz w:val="22"/>
                <w:szCs w:val="22"/>
              </w:rPr>
              <w:t>Ukupno</w:t>
            </w:r>
            <w:r>
              <w:rPr>
                <w:rFonts w:cs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E51C8" w:rsidP="00516A08" w:rsidR="008E51C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E51C8" w:rsidP="002112C3" w:rsidR="008E51C8">
            <w:pPr>
              <w:rPr>
                <w:sz w:val="22"/>
                <w:szCs w:val="22"/>
              </w:rPr>
            </w:pPr>
          </w:p>
        </w:tc>
        <w:tc>
          <w:tcPr>
            <w:tcW w:type="dxa" w:w="39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E51C8" w:rsidP="00490B23" w:rsidR="008E51C8">
            <w:pPr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271F2" w:rsidP="00490B23" w:rsidR="008E51C8" w:rsidRPr="00A271F2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A271F2">
              <w:rPr>
                <w:rFonts w:cs="Times New Roman"/>
                <w:b/>
                <w:bCs/>
                <w:sz w:val="22"/>
                <w:szCs w:val="22"/>
              </w:rPr>
              <w:t>722.574,05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E51C8" w:rsidP="00516A08" w:rsidR="008E51C8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5F2DBE" w:rsidR="008E51C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E51C8" w:rsidP="00516A08" w:rsidR="008E51C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E51C8" w:rsidP="008E51C8" w:rsidR="008E51C8" w:rsidRPr="008E51C8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8E51C8">
              <w:rPr>
                <w:rFonts w:cs="Times New Roman"/>
                <w:b/>
                <w:bCs/>
                <w:sz w:val="22"/>
                <w:szCs w:val="22"/>
              </w:rPr>
              <w:t>SVEUKUPNO</w:t>
            </w:r>
            <w:r>
              <w:rPr>
                <w:rFonts w:cs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E51C8" w:rsidP="00516A08" w:rsidR="008E51C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E51C8" w:rsidP="002112C3" w:rsidR="008E51C8">
            <w:pPr>
              <w:rPr>
                <w:sz w:val="22"/>
                <w:szCs w:val="22"/>
              </w:rPr>
            </w:pPr>
          </w:p>
        </w:tc>
        <w:tc>
          <w:tcPr>
            <w:tcW w:type="dxa" w:w="39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E51C8" w:rsidP="00490B23" w:rsidR="008E51C8">
            <w:pPr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271F2" w:rsidP="00490B23" w:rsidR="008E51C8" w:rsidRPr="00A271F2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A271F2">
              <w:rPr>
                <w:rFonts w:cs="Times New Roman"/>
                <w:b/>
                <w:bCs/>
                <w:sz w:val="22"/>
                <w:szCs w:val="22"/>
              </w:rPr>
              <w:t>2.322.574,05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E51C8" w:rsidP="00516A08" w:rsidR="008E51C8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Default="00516A08" w:rsidP="00C0769E" w:rsidR="00516A08">
      <w:pPr>
        <w:pStyle w:val="TableContents"/>
        <w:rPr>
          <w:rFonts w:cs="Times New Roman"/>
          <w:bCs/>
          <w:sz w:val="22"/>
          <w:szCs w:val="22"/>
        </w:rPr>
      </w:pPr>
    </w:p>
    <w:p w:rsidRDefault="00516A08" w:rsidP="00C0769E" w:rsidR="00516A08">
      <w:pPr>
        <w:pStyle w:val="TableContents"/>
        <w:rPr>
          <w:rFonts w:cs="Times New Roman"/>
          <w:bCs/>
        </w:rPr>
      </w:pPr>
    </w:p>
    <w:p w:rsidRDefault="00F1681E" w:rsidP="009A5D24" w:rsidR="00F1681E">
      <w:pPr>
        <w:rPr>
          <w:rFonts w:cs="Times New Roman"/>
          <w:bCs/>
          <w:sz w:val="22"/>
          <w:szCs w:val="22"/>
        </w:rPr>
      </w:pPr>
    </w:p>
    <w:p w:rsidRDefault="00F1681E" w:rsidP="009A5D24" w:rsidR="00F1681E" w:rsidRPr="00AE065B">
      <w:pPr>
        <w:rPr>
          <w:rFonts w:cs="Times New Roman"/>
          <w:bCs/>
          <w:sz w:val="22"/>
          <w:szCs w:val="22"/>
        </w:rPr>
      </w:pPr>
    </w:p>
    <w:p w:rsidRDefault="009A5D24" w:rsidP="009A5D24" w:rsidR="00775B0D" w:rsidRPr="00A87074">
      <w:pPr>
        <w:rPr>
          <w:rFonts w:cs="Times New Roman"/>
          <w:bCs/>
          <w:sz w:val="22"/>
          <w:szCs w:val="22"/>
        </w:rPr>
      </w:pPr>
      <w:r w:rsidRPr="00A87074">
        <w:rPr>
          <w:rFonts w:cs="Times New Roman"/>
          <w:bCs/>
          <w:sz w:val="22"/>
          <w:szCs w:val="22"/>
        </w:rPr>
        <w:t>U Zagrebu,</w:t>
      </w:r>
      <w:r w:rsidR="00365F9A">
        <w:rPr>
          <w:rFonts w:cs="Times New Roman"/>
          <w:bCs/>
          <w:sz w:val="22"/>
          <w:szCs w:val="22"/>
        </w:rPr>
        <w:t xml:space="preserve"> </w:t>
      </w:r>
      <w:r w:rsidR="00AB53C4">
        <w:rPr>
          <w:rFonts w:cs="Times New Roman"/>
          <w:bCs/>
          <w:sz w:val="22"/>
          <w:szCs w:val="22"/>
        </w:rPr>
        <w:t>1</w:t>
      </w:r>
      <w:r w:rsidR="00AE5653">
        <w:rPr>
          <w:rFonts w:cs="Times New Roman"/>
          <w:bCs/>
          <w:sz w:val="22"/>
          <w:szCs w:val="22"/>
        </w:rPr>
        <w:t>8</w:t>
      </w:r>
      <w:r w:rsidR="00783A8C">
        <w:rPr>
          <w:rFonts w:cs="Times New Roman"/>
          <w:bCs/>
          <w:sz w:val="22"/>
          <w:szCs w:val="22"/>
        </w:rPr>
        <w:t xml:space="preserve">. </w:t>
      </w:r>
      <w:r w:rsidR="00AE5653">
        <w:rPr>
          <w:rFonts w:cs="Times New Roman"/>
          <w:bCs/>
          <w:sz w:val="22"/>
          <w:szCs w:val="22"/>
        </w:rPr>
        <w:t>listopada</w:t>
      </w:r>
      <w:r w:rsidR="00365F9A">
        <w:rPr>
          <w:rFonts w:cs="Times New Roman"/>
          <w:bCs/>
          <w:sz w:val="22"/>
          <w:szCs w:val="22"/>
        </w:rPr>
        <w:t xml:space="preserve"> 2017. g.</w:t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</w:p>
    <w:p w:rsidRDefault="00775B0D" w:rsidP="009A5D24" w:rsidR="00775B0D">
      <w:pPr>
        <w:rPr>
          <w:rFonts w:cs="Times New Roman"/>
          <w:bCs/>
          <w:sz w:val="22"/>
          <w:szCs w:val="22"/>
        </w:rPr>
      </w:pP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</w:p>
    <w:p w:rsidRDefault="00AE5653" w:rsidP="009A5D24" w:rsidR="00AE5653">
      <w:pPr>
        <w:rPr>
          <w:rFonts w:cs="Times New Roman"/>
          <w:bCs/>
          <w:sz w:val="22"/>
          <w:szCs w:val="22"/>
        </w:rPr>
      </w:pPr>
    </w:p>
    <w:p w:rsidRDefault="00AE5653" w:rsidP="009A5D24" w:rsidR="00AE5653">
      <w:pPr>
        <w:rPr>
          <w:rFonts w:cs="Times New Roman"/>
          <w:bCs/>
          <w:sz w:val="22"/>
          <w:szCs w:val="22"/>
        </w:rPr>
      </w:pPr>
    </w:p>
    <w:p w:rsidRDefault="00AE5653" w:rsidP="009A5D24" w:rsidR="00AE5653">
      <w:pPr>
        <w:rPr>
          <w:rFonts w:cs="Times New Roman"/>
          <w:bCs/>
          <w:sz w:val="22"/>
          <w:szCs w:val="22"/>
        </w:rPr>
      </w:pPr>
    </w:p>
    <w:p w:rsidRDefault="00AE5653" w:rsidP="009A5D24" w:rsidR="00AE5653">
      <w:pPr>
        <w:rPr>
          <w:rFonts w:cs="Times New Roman"/>
          <w:bCs/>
          <w:sz w:val="22"/>
          <w:szCs w:val="22"/>
        </w:rPr>
      </w:pPr>
    </w:p>
    <w:p w:rsidRDefault="00AE5653" w:rsidP="009A5D24" w:rsidR="00AE5653" w:rsidRPr="00A87074">
      <w:pPr>
        <w:rPr>
          <w:rFonts w:cs="Times New Roman"/>
          <w:bCs/>
          <w:sz w:val="22"/>
          <w:szCs w:val="22"/>
        </w:rPr>
      </w:pPr>
    </w:p>
    <w:p w:rsidRDefault="00775B0D" w:rsidP="009A5D24" w:rsidR="009A5D24" w:rsidRPr="00A87074">
      <w:pPr>
        <w:rPr>
          <w:rFonts w:cs="Times New Roman"/>
          <w:bCs/>
          <w:sz w:val="22"/>
          <w:szCs w:val="22"/>
        </w:rPr>
      </w:pP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="00365F9A">
        <w:rPr>
          <w:rFonts w:cs="Times New Roman"/>
          <w:bCs/>
          <w:sz w:val="22"/>
          <w:szCs w:val="22"/>
        </w:rPr>
        <w:tab/>
      </w:r>
      <w:r w:rsidR="00365F9A">
        <w:rPr>
          <w:rFonts w:cs="Times New Roman"/>
          <w:bCs/>
          <w:sz w:val="22"/>
          <w:szCs w:val="22"/>
        </w:rPr>
        <w:tab/>
      </w:r>
      <w:r w:rsidR="00365F9A">
        <w:rPr>
          <w:rFonts w:cs="Times New Roman"/>
          <w:bCs/>
          <w:sz w:val="22"/>
          <w:szCs w:val="22"/>
        </w:rPr>
        <w:tab/>
        <w:t xml:space="preserve">   </w:t>
      </w:r>
      <w:r w:rsidR="009A5D24" w:rsidRPr="00A87074">
        <w:rPr>
          <w:rFonts w:cs="Times New Roman"/>
          <w:bCs/>
          <w:sz w:val="22"/>
          <w:szCs w:val="22"/>
        </w:rPr>
        <w:t>Stečajni upravitelj</w:t>
      </w:r>
    </w:p>
    <w:p w:rsidRDefault="009A5D24" w:rsidP="00783A8C" w:rsidR="00BA5746">
      <w:pPr>
        <w:rPr>
          <w:rFonts w:cs="Times New Roman"/>
          <w:sz w:val="22"/>
          <w:szCs w:val="22"/>
        </w:rPr>
      </w:pP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</w:p>
    <w:p w:rsidRDefault="00BA5746" w:rsidP="00783A8C" w:rsidR="00BA5746">
      <w:pPr>
        <w:rPr>
          <w:rFonts w:cs="Times New Roman"/>
          <w:sz w:val="22"/>
          <w:szCs w:val="22"/>
        </w:rPr>
      </w:pPr>
    </w:p>
    <w:p w:rsidRDefault="00BA5746" w:rsidP="00783A8C" w:rsidR="00BA5746">
      <w:pPr>
        <w:rPr>
          <w:rFonts w:cs="Times New Roman"/>
          <w:sz w:val="22"/>
          <w:szCs w:val="22"/>
        </w:rPr>
      </w:pPr>
    </w:p>
    <w:p w:rsidRDefault="009A5D24" w:rsidP="00783A8C" w:rsidR="00464E49">
      <w:pPr>
        <w:rPr>
          <w:rFonts w:cs="Times New Roman"/>
          <w:sz w:val="22"/>
          <w:szCs w:val="22"/>
        </w:rPr>
      </w:pP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="00365F9A">
        <w:rPr>
          <w:rFonts w:cs="Times New Roman"/>
          <w:sz w:val="22"/>
          <w:szCs w:val="22"/>
        </w:rPr>
        <w:tab/>
      </w:r>
      <w:r w:rsidR="00365F9A">
        <w:rPr>
          <w:rFonts w:cs="Times New Roman"/>
          <w:sz w:val="22"/>
          <w:szCs w:val="22"/>
        </w:rPr>
        <w:tab/>
        <w:t xml:space="preserve">           </w:t>
      </w:r>
      <w:r w:rsidR="00C868CD">
        <w:rPr>
          <w:rFonts w:cs="Times New Roman"/>
          <w:sz w:val="22"/>
          <w:szCs w:val="22"/>
        </w:rPr>
        <w:t xml:space="preserve"> o</w:t>
      </w:r>
      <w:r w:rsidR="00D357A4">
        <w:rPr>
          <w:rFonts w:cs="Times New Roman"/>
          <w:sz w:val="22"/>
          <w:szCs w:val="22"/>
        </w:rPr>
        <w:t>dv</w:t>
      </w:r>
      <w:r w:rsidR="00365F9A">
        <w:rPr>
          <w:rFonts w:cs="Times New Roman"/>
          <w:sz w:val="22"/>
          <w:szCs w:val="22"/>
        </w:rPr>
        <w:t>j</w:t>
      </w:r>
      <w:r w:rsidR="00D357A4">
        <w:rPr>
          <w:rFonts w:cs="Times New Roman"/>
          <w:sz w:val="22"/>
          <w:szCs w:val="22"/>
        </w:rPr>
        <w:t>.</w:t>
      </w:r>
      <w:r w:rsidR="00365F9A">
        <w:rPr>
          <w:rFonts w:cs="Times New Roman"/>
          <w:sz w:val="22"/>
          <w:szCs w:val="22"/>
        </w:rPr>
        <w:t xml:space="preserve"> </w:t>
      </w:r>
      <w:r w:rsidRPr="00A87074">
        <w:rPr>
          <w:rFonts w:cs="Times New Roman"/>
          <w:sz w:val="22"/>
          <w:szCs w:val="22"/>
        </w:rPr>
        <w:t xml:space="preserve">Rajka </w:t>
      </w:r>
      <w:proofErr w:type="spellStart"/>
      <w:r w:rsidRPr="00A87074">
        <w:rPr>
          <w:rFonts w:cs="Times New Roman"/>
          <w:sz w:val="22"/>
          <w:szCs w:val="22"/>
        </w:rPr>
        <w:t>Jagmarević</w:t>
      </w:r>
      <w:proofErr w:type="spellEnd"/>
    </w:p>
    <w:p w:rsidRDefault="00BA5746" w:rsidP="00783A8C" w:rsidR="00BA5746">
      <w:pPr>
        <w:rPr>
          <w:rFonts w:cs="Times New Roman"/>
          <w:sz w:val="22"/>
          <w:szCs w:val="22"/>
        </w:rPr>
      </w:pPr>
    </w:p>
    <w:p w:rsidRDefault="00BA5746" w:rsidP="00BA5746" w:rsidR="00BA5746">
      <w:pPr>
        <w:pStyle w:val="Standard"/>
        <w:tabs>
          <w:tab w:pos="4005" w:val="left"/>
        </w:tabs>
        <w:jc w:val="right"/>
        <w:rPr>
          <w:rFonts w:cs="Times New Roman"/>
          <w:b/>
          <w:bCs/>
        </w:rPr>
      </w:pPr>
      <w:r w:rsidRPr="005144AF">
        <w:rPr>
          <w:rFonts w:cs="Times New Roman" w:eastAsia="Times New Roman"/>
          <w:b/>
        </w:rPr>
        <w:t>St-</w:t>
      </w:r>
      <w:r>
        <w:rPr>
          <w:rFonts w:cs="Times New Roman" w:eastAsia="Times New Roman"/>
          <w:b/>
        </w:rPr>
        <w:t>6257/16</w:t>
      </w:r>
    </w:p>
    <w:p w:rsidRDefault="00BA5746" w:rsidP="00BA5746" w:rsidR="00BA5746" w:rsidRPr="00891639">
      <w:pPr>
        <w:pStyle w:val="Standard"/>
        <w:tabs>
          <w:tab w:pos="4005" w:val="left"/>
        </w:tabs>
        <w:rPr>
          <w:rFonts w:cs="Times New Roman"/>
          <w:b/>
          <w:bCs/>
        </w:rPr>
      </w:pPr>
      <w:r w:rsidRPr="00891639">
        <w:rPr>
          <w:rFonts w:cs="Times New Roman"/>
          <w:b/>
          <w:bCs/>
        </w:rPr>
        <w:t xml:space="preserve">KABA NEKRETNINE d.o.o – u stečaju, </w:t>
      </w:r>
    </w:p>
    <w:p w:rsidRDefault="00BA5746" w:rsidP="00BA5746" w:rsidR="00BA5746" w:rsidRPr="00891639">
      <w:pPr>
        <w:pStyle w:val="Standard"/>
        <w:tabs>
          <w:tab w:pos="4005" w:val="left"/>
        </w:tabs>
        <w:rPr>
          <w:rFonts w:cs="Times New Roman"/>
          <w:b/>
          <w:bCs/>
        </w:rPr>
      </w:pPr>
      <w:proofErr w:type="spellStart"/>
      <w:r w:rsidRPr="00891639">
        <w:rPr>
          <w:rFonts w:cs="Times New Roman"/>
          <w:b/>
          <w:bCs/>
        </w:rPr>
        <w:t>Podolnica</w:t>
      </w:r>
      <w:proofErr w:type="spellEnd"/>
      <w:r w:rsidRPr="00891639">
        <w:rPr>
          <w:rFonts w:cs="Times New Roman"/>
          <w:b/>
          <w:bCs/>
        </w:rPr>
        <w:t xml:space="preserve"> 3, Cerje</w:t>
      </w:r>
    </w:p>
    <w:p w:rsidRDefault="00BA5746" w:rsidP="00BA5746" w:rsidR="00BA5746" w:rsidRPr="00891639">
      <w:pPr>
        <w:pStyle w:val="Standard"/>
        <w:tabs>
          <w:tab w:pos="4005" w:val="left"/>
        </w:tabs>
        <w:rPr>
          <w:rFonts w:cs="Times New Roman"/>
          <w:b/>
          <w:bCs/>
        </w:rPr>
      </w:pPr>
      <w:r w:rsidRPr="00891639">
        <w:rPr>
          <w:rFonts w:cs="Times New Roman"/>
          <w:b/>
          <w:bCs/>
        </w:rPr>
        <w:t>OIB:</w:t>
      </w:r>
      <w:r w:rsidRPr="00891639">
        <w:rPr>
          <w:rFonts w:cs="Times New Roman"/>
          <w:b/>
        </w:rPr>
        <w:t xml:space="preserve"> </w:t>
      </w:r>
      <w:r w:rsidRPr="00891639">
        <w:rPr>
          <w:rFonts w:cs="Times New Roman" w:eastAsia="Times New Roman"/>
          <w:b/>
        </w:rPr>
        <w:t>52872628368</w:t>
      </w:r>
    </w:p>
    <w:p w:rsidRDefault="00BA5746" w:rsidP="00BA5746" w:rsidR="00BA5746" w:rsidRPr="00330F4C">
      <w:pPr>
        <w:ind w:right="-57"/>
        <w:rPr>
          <w:rFonts w:cs="Times New Roman"/>
          <w:b/>
          <w:bCs/>
        </w:rPr>
      </w:pPr>
    </w:p>
    <w:p w:rsidRDefault="00BA5746" w:rsidP="00BA5746" w:rsidR="00BA5746">
      <w:pPr>
        <w:pStyle w:val="Standard"/>
        <w:tabs>
          <w:tab w:pos="4005" w:val="left"/>
        </w:tabs>
        <w:rPr>
          <w:b/>
          <w:bCs/>
          <w:sz w:val="22"/>
          <w:szCs w:val="22"/>
        </w:rPr>
      </w:pPr>
    </w:p>
    <w:p w:rsidRDefault="00BA5746" w:rsidP="00BA5746" w:rsidR="00BA5746">
      <w:pPr>
        <w:jc w:val="center"/>
        <w:rPr>
          <w:rFonts w:cs="Times New Roman"/>
          <w:b/>
        </w:rPr>
      </w:pPr>
    </w:p>
    <w:p w:rsidRDefault="00BA5746" w:rsidP="00BA5746" w:rsidR="00BA5746">
      <w:pPr>
        <w:jc w:val="center"/>
        <w:rPr>
          <w:rFonts w:cs="Times New Roman"/>
          <w:b/>
        </w:rPr>
      </w:pPr>
      <w:r>
        <w:rPr>
          <w:rFonts w:cs="Times New Roman"/>
          <w:b/>
        </w:rPr>
        <w:t>POPIS STEČAJNIH VJEROVNIKA</w:t>
      </w:r>
    </w:p>
    <w:p w:rsidRDefault="00BA5746" w:rsidP="00BA5746" w:rsidR="00BA5746">
      <w:pPr>
        <w:jc w:val="center"/>
        <w:rPr>
          <w:rFonts w:cs="Times New Roman"/>
          <w:b/>
        </w:rPr>
      </w:pPr>
      <w:r>
        <w:rPr>
          <w:rFonts w:cs="Times New Roman"/>
          <w:b/>
        </w:rPr>
        <w:t>I isplatni red</w:t>
      </w:r>
    </w:p>
    <w:tbl>
      <w:tblPr>
        <w:tblW w:type="dxa" w:w="4630"/>
        <w:tblInd w:type="dxa" w:w="222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2" w:color="000000" w:val="single"/>
          <w:insideV w:space="0" w:sz="2" w:color="000000" w:val="single"/>
        </w:tblBorders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</w:tblGrid>
      <w:tr w:rsidTr="009E146E" w:rsidR="00BA5746" w:rsidRPr="00A87074">
        <w:tc>
          <w:tcPr>
            <w:tcW w:type="dxa" w:w="542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5746" w:rsidP="009E146E" w:rsidR="00BA5746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 w:rsidRPr="00A87074">
              <w:rPr>
                <w:rFonts w:cs="Times New Roman"/>
                <w:b/>
                <w:bCs/>
                <w:sz w:val="22"/>
                <w:szCs w:val="22"/>
              </w:rPr>
              <w:t>R.b</w:t>
            </w:r>
            <w:proofErr w:type="spellEnd"/>
            <w:r w:rsidRPr="00A8707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5746" w:rsidP="009E146E" w:rsidR="00BA5746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5746" w:rsidP="009E146E" w:rsidR="00BA5746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</w:tr>
      <w:tr w:rsidTr="009E146E" w:rsidR="00BA5746" w:rsidRPr="00244994">
        <w:tc>
          <w:tcPr>
            <w:tcW w:type="dxa" w:w="542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5746" w:rsidP="009E146E" w:rsidR="00BA5746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5746" w:rsidP="009E146E" w:rsidR="00BA574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BA5746" w:rsidP="009E146E" w:rsidR="00BA574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Ministarstvo financija, Porezna uprava</w:t>
            </w:r>
          </w:p>
          <w:p w:rsidRDefault="00BA5746" w:rsidP="009E146E" w:rsidR="00BA5746" w:rsidRPr="00244994">
            <w:pPr>
              <w:pStyle w:val="TableContents"/>
              <w:rPr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5746" w:rsidP="009E146E" w:rsidR="00BA574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</w:tr>
    </w:tbl>
    <w:p w:rsidRDefault="00BA5746" w:rsidP="00BA5746" w:rsidR="00BA5746">
      <w:pPr>
        <w:rPr>
          <w:rFonts w:cs="Times New Roman"/>
          <w:b/>
        </w:rPr>
      </w:pPr>
    </w:p>
    <w:p w:rsidRDefault="00BA5746" w:rsidP="00BA5746" w:rsidR="00BA5746">
      <w:pPr>
        <w:jc w:val="center"/>
        <w:rPr>
          <w:rFonts w:cs="Times New Roman"/>
          <w:b/>
        </w:rPr>
      </w:pPr>
      <w:r>
        <w:rPr>
          <w:rFonts w:cs="Times New Roman"/>
          <w:b/>
        </w:rPr>
        <w:lastRenderedPageBreak/>
        <w:t>II isplatni red</w:t>
      </w:r>
    </w:p>
    <w:tbl>
      <w:tblPr>
        <w:tblpPr w:tblpY="187" w:tblpXSpec="center" w:horzAnchor="margin" w:vertAnchor="text" w:rightFromText="180" w:leftFromText="180"/>
        <w:tblW w:type="dxa" w:w="463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2" w:color="000000" w:val="single"/>
          <w:insideV w:space="0" w:sz="2" w:color="000000" w:val="single"/>
        </w:tblBorders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</w:tblGrid>
      <w:tr w:rsidTr="009E146E" w:rsidR="00BA5746" w:rsidRPr="00A87074">
        <w:tc>
          <w:tcPr>
            <w:tcW w:type="dxa" w:w="542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5746" w:rsidP="009E146E" w:rsidR="00BA5746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 w:rsidRPr="00A87074">
              <w:rPr>
                <w:rFonts w:cs="Times New Roman"/>
                <w:b/>
                <w:bCs/>
                <w:sz w:val="22"/>
                <w:szCs w:val="22"/>
              </w:rPr>
              <w:t>R.b</w:t>
            </w:r>
            <w:proofErr w:type="spellEnd"/>
            <w:r w:rsidRPr="00A8707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5746" w:rsidP="009E146E" w:rsidR="00BA5746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5746" w:rsidP="009E146E" w:rsidR="00BA5746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</w:tr>
      <w:tr w:rsidTr="009E146E" w:rsidR="00BA5746" w:rsidRPr="00A87074">
        <w:tc>
          <w:tcPr>
            <w:tcW w:type="dxa" w:w="542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5746" w:rsidP="009E146E" w:rsidR="00BA5746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5746" w:rsidP="009E146E" w:rsidR="00BA574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PLANIDAL ULAGANJA d.o.o.</w:t>
            </w:r>
          </w:p>
          <w:p w:rsidRDefault="00BA5746" w:rsidP="009E146E" w:rsidR="00BA574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Varaždinska 77,</w:t>
            </w:r>
          </w:p>
          <w:p w:rsidRDefault="00BA5746" w:rsidP="009E146E" w:rsidR="00BA5746" w:rsidRPr="0011398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Sesvete</w:t>
            </w:r>
          </w:p>
        </w:tc>
        <w:tc>
          <w:tcPr>
            <w:tcW w:type="dxa" w:w="141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5746" w:rsidP="009E146E" w:rsidR="00BA574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77476534507</w:t>
            </w:r>
          </w:p>
        </w:tc>
      </w:tr>
      <w:tr w:rsidTr="009E146E" w:rsidR="00BA5746" w:rsidRPr="00A87074">
        <w:tc>
          <w:tcPr>
            <w:tcW w:type="dxa" w:w="542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5746" w:rsidP="009E146E" w:rsidR="00BA5746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type="dxa" w:w="2671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5746" w:rsidP="009E146E" w:rsidR="00BA574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CROATIA OSIGURANJE d.d.</w:t>
            </w:r>
          </w:p>
          <w:p w:rsidRDefault="00BA5746" w:rsidP="009E146E" w:rsidR="00BA574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Vatroslava Jagića 33</w:t>
            </w:r>
          </w:p>
          <w:p w:rsidRDefault="00BA5746" w:rsidP="009E146E" w:rsidR="00BA574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5746" w:rsidP="009E146E" w:rsidR="00BA574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26187994862</w:t>
            </w:r>
          </w:p>
        </w:tc>
      </w:tr>
      <w:tr w:rsidTr="009E146E" w:rsidR="00BA5746" w:rsidRPr="00A87074">
        <w:tc>
          <w:tcPr>
            <w:tcW w:type="dxa" w:w="542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5746" w:rsidP="009E146E" w:rsidR="00BA5746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type="dxa" w:w="2671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5746" w:rsidP="009E146E" w:rsidR="00BA574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SINIŠA ŽANETIĆ</w:t>
            </w:r>
          </w:p>
          <w:p w:rsidRDefault="00BA5746" w:rsidP="009E146E" w:rsidR="00BA574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Razgled 18</w:t>
            </w:r>
          </w:p>
          <w:p w:rsidRDefault="00BA5746" w:rsidP="009E146E" w:rsidR="00BA5746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5746" w:rsidP="009E146E" w:rsidR="00BA574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14706471462</w:t>
            </w:r>
          </w:p>
        </w:tc>
      </w:tr>
      <w:tr w:rsidTr="009E146E" w:rsidR="00BA5746" w:rsidRPr="00A87074">
        <w:tc>
          <w:tcPr>
            <w:tcW w:type="dxa" w:w="542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5746" w:rsidP="009E146E" w:rsidR="00BA5746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type="dxa" w:w="2671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5746" w:rsidP="009E146E" w:rsidR="00BA574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ODVJ. DRUŠTVO GRAHOVAC, HORVAT, ŽAPER</w:t>
            </w:r>
          </w:p>
          <w:p w:rsidRDefault="00BA5746" w:rsidP="009E146E" w:rsidR="00BA574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Andrije Hebranga 9</w:t>
            </w:r>
          </w:p>
          <w:p w:rsidRDefault="00BA5746" w:rsidP="009E146E" w:rsidR="00BA574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5746" w:rsidP="009E146E" w:rsidR="00BA574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61520657790</w:t>
            </w:r>
          </w:p>
        </w:tc>
      </w:tr>
      <w:tr w:rsidTr="009E146E" w:rsidR="00BA5746" w:rsidRPr="00A87074">
        <w:tc>
          <w:tcPr>
            <w:tcW w:type="dxa" w:w="542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5746" w:rsidP="009E146E" w:rsidR="00BA5746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type="dxa" w:w="2671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5746" w:rsidP="009E146E" w:rsidR="00BA574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INVEST HOLDING d.o.o. u stečaju</w:t>
            </w:r>
          </w:p>
          <w:p w:rsidRDefault="00BA5746" w:rsidP="009E146E" w:rsidR="00BA574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Podolnica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3</w:t>
            </w:r>
          </w:p>
          <w:p w:rsidRDefault="00BA5746" w:rsidP="009E146E" w:rsidR="00BA5746" w:rsidRPr="00A0272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Sesvetski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Kraljevec</w:t>
            </w:r>
            <w:proofErr w:type="spellEnd"/>
          </w:p>
        </w:tc>
        <w:tc>
          <w:tcPr>
            <w:tcW w:type="dxa" w:w="141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5746" w:rsidP="009E146E" w:rsidR="00BA574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84789298274</w:t>
            </w:r>
          </w:p>
        </w:tc>
      </w:tr>
      <w:tr w:rsidTr="009E146E" w:rsidR="00BA5746" w:rsidRPr="00A87074">
        <w:tc>
          <w:tcPr>
            <w:tcW w:type="dxa" w:w="542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5746" w:rsidP="009E146E" w:rsidR="00BA5746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type="dxa" w:w="2671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5746" w:rsidP="009E146E" w:rsidR="00BA574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BA5746" w:rsidP="009E146E" w:rsidR="00BA574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Ministarstvo financija, Porezna uprava</w:t>
            </w:r>
          </w:p>
          <w:p w:rsidRDefault="00BA5746" w:rsidP="009E146E" w:rsidR="00BA5746" w:rsidRPr="00E626D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5746" w:rsidP="009E146E" w:rsidR="00BA574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</w:tr>
      <w:tr w:rsidTr="009E146E" w:rsidR="00BA5746" w:rsidRPr="00A87074">
        <w:tc>
          <w:tcPr>
            <w:tcW w:type="dxa" w:w="542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5746" w:rsidP="009E146E" w:rsidR="00BA5746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7</w:t>
            </w:r>
            <w:r w:rsidRPr="00A8707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5746" w:rsidP="009E146E" w:rsidR="00BA574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KARLOVAČKA BANKA d.d.</w:t>
            </w:r>
          </w:p>
          <w:p w:rsidRDefault="00BA5746" w:rsidP="009E146E" w:rsidR="00BA574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4D125B">
              <w:rPr>
                <w:rFonts w:cs="Times New Roman"/>
                <w:bCs/>
                <w:sz w:val="22"/>
                <w:szCs w:val="22"/>
              </w:rPr>
              <w:t>I.</w:t>
            </w:r>
            <w:r>
              <w:rPr>
                <w:rFonts w:cs="Times New Roman"/>
                <w:bCs/>
                <w:sz w:val="22"/>
                <w:szCs w:val="22"/>
              </w:rPr>
              <w:t xml:space="preserve"> G. Kovačića 1</w:t>
            </w:r>
          </w:p>
          <w:p w:rsidRDefault="00BA5746" w:rsidP="009E146E" w:rsidR="00BA5746" w:rsidRPr="003F559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Karlovac</w:t>
            </w:r>
          </w:p>
        </w:tc>
        <w:tc>
          <w:tcPr>
            <w:tcW w:type="dxa" w:w="141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5746" w:rsidP="009E146E" w:rsidR="00BA574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08106331075</w:t>
            </w:r>
          </w:p>
        </w:tc>
      </w:tr>
      <w:tr w:rsidTr="009E146E" w:rsidR="00BA5746" w:rsidRPr="00A87074">
        <w:tc>
          <w:tcPr>
            <w:tcW w:type="dxa" w:w="542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5746" w:rsidP="009E146E" w:rsidR="00BA5746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type="dxa" w:w="2671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5746" w:rsidP="009E146E" w:rsidR="00BA574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ZAGREBAČKI HOLDING d.o.o.</w:t>
            </w:r>
          </w:p>
          <w:p w:rsidRDefault="00BA5746" w:rsidP="009E146E" w:rsidR="00BA5746" w:rsidRPr="00B3482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Ul. grada Vukovara 41</w:t>
            </w:r>
          </w:p>
        </w:tc>
        <w:tc>
          <w:tcPr>
            <w:tcW w:type="dxa" w:w="141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5746" w:rsidP="009E146E" w:rsidR="00BA574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85584865987</w:t>
            </w:r>
          </w:p>
        </w:tc>
      </w:tr>
      <w:tr w:rsidTr="009E146E" w:rsidR="00BA5746" w:rsidRPr="00A87074">
        <w:tc>
          <w:tcPr>
            <w:tcW w:type="dxa" w:w="542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5746" w:rsidP="009E146E" w:rsidR="00BA5746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9.</w:t>
            </w:r>
          </w:p>
        </w:tc>
        <w:tc>
          <w:tcPr>
            <w:tcW w:type="dxa" w:w="2671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5746" w:rsidP="009E146E" w:rsidR="00BA574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BF0A07">
              <w:rPr>
                <w:rFonts w:cs="Times New Roman"/>
                <w:bCs/>
                <w:sz w:val="22"/>
                <w:szCs w:val="22"/>
              </w:rPr>
              <w:t>RKR d.o.o.</w:t>
            </w:r>
          </w:p>
          <w:p w:rsidRDefault="00BA5746" w:rsidP="009E146E" w:rsidR="00BA574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lastRenderedPageBreak/>
              <w:t>Trg K. P. Svačića 1</w:t>
            </w:r>
          </w:p>
          <w:p w:rsidRDefault="00BA5746" w:rsidP="009E146E" w:rsidR="00BA5746" w:rsidRPr="006D0AB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Karlovac</w:t>
            </w:r>
          </w:p>
        </w:tc>
        <w:tc>
          <w:tcPr>
            <w:tcW w:type="dxa" w:w="141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5746" w:rsidP="009E146E" w:rsidR="00BA574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lastRenderedPageBreak/>
              <w:t>75350347806</w:t>
            </w:r>
          </w:p>
        </w:tc>
      </w:tr>
    </w:tbl>
    <w:p w:rsidRDefault="00BA5746" w:rsidP="00BA5746" w:rsidR="00BA5746">
      <w:pPr>
        <w:rPr>
          <w:rFonts w:cs="Times New Roman"/>
          <w:b/>
        </w:rPr>
      </w:pPr>
    </w:p>
    <w:p w:rsidRDefault="00BA5746" w:rsidP="00BA5746" w:rsidR="00BA5746">
      <w:pPr>
        <w:jc w:val="center"/>
        <w:rPr>
          <w:rFonts w:cs="Times New Roman"/>
          <w:b/>
        </w:rPr>
      </w:pPr>
    </w:p>
    <w:p w:rsidRDefault="00BA5746" w:rsidP="00BA5746" w:rsidR="00BA5746">
      <w:pPr>
        <w:jc w:val="center"/>
        <w:rPr>
          <w:rFonts w:cs="Times New Roman"/>
          <w:b/>
        </w:rPr>
      </w:pPr>
    </w:p>
    <w:p w:rsidRDefault="00BA5746" w:rsidP="00BA5746" w:rsidR="00BA5746">
      <w:pPr>
        <w:jc w:val="center"/>
        <w:rPr>
          <w:rFonts w:cs="Times New Roman"/>
          <w:b/>
        </w:rPr>
      </w:pPr>
    </w:p>
    <w:p w:rsidRDefault="00BA5746" w:rsidP="00BA5746" w:rsidR="00BA5746">
      <w:pPr>
        <w:jc w:val="center"/>
        <w:rPr>
          <w:rFonts w:cs="Times New Roman"/>
          <w:b/>
        </w:rPr>
      </w:pPr>
    </w:p>
    <w:p w:rsidRDefault="00BA5746" w:rsidP="00BA5746" w:rsidR="00BA5746">
      <w:pPr>
        <w:jc w:val="center"/>
        <w:rPr>
          <w:rFonts w:cs="Times New Roman"/>
          <w:b/>
        </w:rPr>
      </w:pPr>
      <w:r>
        <w:rPr>
          <w:rFonts w:cs="Times New Roman"/>
          <w:b/>
        </w:rPr>
        <w:t>POPIS RAZLUČNIH VJEROVNIKA</w:t>
      </w:r>
    </w:p>
    <w:p w:rsidRDefault="00BA5746" w:rsidP="00BA5746" w:rsidR="00BA5746">
      <w:pPr>
        <w:jc w:val="center"/>
        <w:rPr>
          <w:rFonts w:cs="Times New Roman"/>
          <w:b/>
        </w:rPr>
      </w:pPr>
    </w:p>
    <w:tbl>
      <w:tblPr>
        <w:tblW w:type="dxa" w:w="4630"/>
        <w:tblInd w:type="dxa" w:w="222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2" w:color="000000" w:val="single"/>
          <w:insideV w:space="0" w:sz="2" w:color="000000" w:val="single"/>
        </w:tblBorders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</w:tblGrid>
      <w:tr w:rsidTr="009E146E" w:rsidR="00BA5746" w:rsidRPr="00A87074">
        <w:tc>
          <w:tcPr>
            <w:tcW w:type="dxa" w:w="542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5746" w:rsidP="009E146E" w:rsidR="00BA5746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 w:rsidRPr="00A87074">
              <w:rPr>
                <w:rFonts w:cs="Times New Roman"/>
                <w:b/>
                <w:bCs/>
                <w:sz w:val="22"/>
                <w:szCs w:val="22"/>
              </w:rPr>
              <w:t>R.b</w:t>
            </w:r>
            <w:proofErr w:type="spellEnd"/>
            <w:r w:rsidRPr="00A8707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5746" w:rsidP="009E146E" w:rsidR="00BA5746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5746" w:rsidP="009E146E" w:rsidR="00BA5746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</w:tr>
      <w:tr w:rsidTr="009E146E" w:rsidR="00BA5746" w:rsidRPr="00244994">
        <w:tc>
          <w:tcPr>
            <w:tcW w:type="dxa" w:w="542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5746" w:rsidP="009E146E" w:rsidR="00BA5746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5746" w:rsidP="009E146E" w:rsidR="00BA574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CROATIA OSIGURANJE d.d.</w:t>
            </w:r>
          </w:p>
          <w:p w:rsidRDefault="00BA5746" w:rsidP="009E146E" w:rsidR="00BA574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Vatroslava Jagića 33</w:t>
            </w:r>
          </w:p>
          <w:p w:rsidRDefault="00BA5746" w:rsidP="009E146E" w:rsidR="00BA5746" w:rsidRPr="00BE47DE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5746" w:rsidP="009E146E" w:rsidR="00BA574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26187994862</w:t>
            </w:r>
          </w:p>
        </w:tc>
      </w:tr>
      <w:tr w:rsidTr="009E146E" w:rsidR="00BA5746" w:rsidRPr="009D4A4B">
        <w:tc>
          <w:tcPr>
            <w:tcW w:type="dxa" w:w="542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5746" w:rsidP="009E146E" w:rsidR="00BA5746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type="dxa" w:w="2671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5746" w:rsidP="009E146E" w:rsidR="00BA574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BA5746" w:rsidP="009E146E" w:rsidR="00BA574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Ministarstvo financija, Porezna uprava</w:t>
            </w:r>
          </w:p>
          <w:p w:rsidRDefault="00BA5746" w:rsidP="009E146E" w:rsidR="00BA574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5746" w:rsidP="009E146E" w:rsidR="00BA574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</w:tr>
    </w:tbl>
    <w:p w:rsidRDefault="00BA5746" w:rsidP="00BA5746" w:rsidR="00BA5746">
      <w:pPr>
        <w:jc w:val="center"/>
        <w:rPr>
          <w:rFonts w:cs="Times New Roman"/>
          <w:b/>
        </w:rPr>
      </w:pPr>
    </w:p>
    <w:p w:rsidRDefault="00BA5746" w:rsidP="00BA5746" w:rsidR="00BA5746">
      <w:pPr>
        <w:jc w:val="center"/>
        <w:rPr>
          <w:rFonts w:cs="Times New Roman"/>
          <w:b/>
        </w:rPr>
      </w:pPr>
    </w:p>
    <w:p w:rsidRDefault="00BA5746" w:rsidP="00BA5746" w:rsidR="00BA5746">
      <w:pPr>
        <w:jc w:val="center"/>
        <w:rPr>
          <w:rFonts w:cs="Times New Roman"/>
          <w:b/>
        </w:rPr>
      </w:pPr>
    </w:p>
    <w:p w:rsidRDefault="00BA5746" w:rsidP="00BA5746" w:rsidR="00BA5746">
      <w:pPr>
        <w:jc w:val="center"/>
        <w:rPr>
          <w:rFonts w:cs="Times New Roman"/>
          <w:b/>
        </w:rPr>
      </w:pPr>
    </w:p>
    <w:p w:rsidRDefault="00BA5746" w:rsidP="00BA5746" w:rsidR="00BA5746" w:rsidRPr="00594A9A">
      <w:pPr>
        <w:rPr>
          <w:rFonts w:cs="Times New Roman"/>
        </w:rPr>
      </w:pPr>
      <w:r w:rsidRPr="00594A9A">
        <w:rPr>
          <w:rFonts w:cs="Times New Roman"/>
        </w:rPr>
        <w:t xml:space="preserve">U Zagrebu, </w:t>
      </w:r>
      <w:r>
        <w:rPr>
          <w:rFonts w:cs="Times New Roman"/>
        </w:rPr>
        <w:t>26</w:t>
      </w:r>
      <w:r w:rsidRPr="00594A9A">
        <w:rPr>
          <w:rFonts w:cs="Times New Roman"/>
        </w:rPr>
        <w:t xml:space="preserve">. </w:t>
      </w:r>
      <w:r>
        <w:rPr>
          <w:rFonts w:cs="Times New Roman"/>
        </w:rPr>
        <w:t>kolovoza</w:t>
      </w:r>
      <w:r w:rsidRPr="00594A9A">
        <w:rPr>
          <w:rFonts w:cs="Times New Roman"/>
        </w:rPr>
        <w:t xml:space="preserve"> 2017. g.</w:t>
      </w:r>
    </w:p>
    <w:p w:rsidRDefault="00BA5746" w:rsidP="00BA5746" w:rsidR="00BA5746">
      <w:pPr>
        <w:jc w:val="center"/>
        <w:rPr>
          <w:rFonts w:cs="Times New Roman"/>
          <w:b/>
        </w:rPr>
      </w:pPr>
    </w:p>
    <w:p w:rsidRDefault="00BA5746" w:rsidP="00BA5746" w:rsidR="00BA5746">
      <w:pPr>
        <w:jc w:val="center"/>
        <w:rPr>
          <w:rFonts w:cs="Times New Roman"/>
          <w:b/>
        </w:rPr>
      </w:pPr>
    </w:p>
    <w:p w:rsidRDefault="00BA5746" w:rsidP="00BA5746" w:rsidR="00BA5746" w:rsidRPr="00594A9A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    s</w:t>
      </w:r>
      <w:r w:rsidRPr="00594A9A">
        <w:rPr>
          <w:rFonts w:cs="Times New Roman"/>
        </w:rPr>
        <w:t>tečajna upraviteljica:</w:t>
      </w:r>
    </w:p>
    <w:p w:rsidRDefault="00BA5746" w:rsidP="00BA5746" w:rsidR="00BA5746" w:rsidRPr="00594A9A">
      <w:pPr>
        <w:jc w:val="right"/>
        <w:rPr>
          <w:rFonts w:cs="Times New Roman"/>
        </w:rPr>
      </w:pPr>
      <w:proofErr w:type="spellStart"/>
      <w:r>
        <w:rPr>
          <w:rFonts w:cs="Times New Roman"/>
        </w:rPr>
        <w:t>o</w:t>
      </w:r>
      <w:r w:rsidRPr="00594A9A">
        <w:rPr>
          <w:rFonts w:cs="Times New Roman"/>
        </w:rPr>
        <w:t>dvj</w:t>
      </w:r>
      <w:proofErr w:type="spellEnd"/>
      <w:r w:rsidRPr="00594A9A">
        <w:rPr>
          <w:rFonts w:cs="Times New Roman"/>
        </w:rPr>
        <w:t xml:space="preserve">. Rajka </w:t>
      </w:r>
      <w:proofErr w:type="spellStart"/>
      <w:r w:rsidRPr="00594A9A">
        <w:rPr>
          <w:rFonts w:cs="Times New Roman"/>
        </w:rPr>
        <w:t>Jagmarević</w:t>
      </w:r>
      <w:proofErr w:type="spellEnd"/>
    </w:p>
    <w:p w:rsidRDefault="00BA5746" w:rsidP="00783A8C" w:rsidR="00BA5746" w:rsidRPr="00783A8C">
      <w:pPr>
        <w:rPr>
          <w:rFonts w:cs="Times New Roman" w:eastAsia="Times New Roman"/>
          <w:color w:val="000000"/>
          <w:kern w:val="0"/>
          <w:sz w:val="22"/>
          <w:szCs w:val="22"/>
        </w:rPr>
      </w:pPr>
    </w:p>
    <w:sectPr w:rsidSect="00350E6E" w:rsidR="00BA5746" w:rsidRPr="00783A8C">
      <w:headerReference w:type="default" r:id="rId10"/>
      <w:pgSz w:orient="landscape" w:h="11905" w:w="16837"/>
      <w:pgMar w:gutter="0" w:footer="720" w:header="720" w:left="720" w:bottom="720" w:right="720" w:top="720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583E" w:rsidR="0088583E">
      <w:r>
        <w:separator/>
      </w:r>
    </w:p>
  </w:endnote>
  <w:endnote w:id="0" w:type="continuationSeparator">
    <w:p w:rsidRDefault="0088583E" w:rsidR="00885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tar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583E" w:rsidR="0088583E">
      <w:r>
        <w:rPr>
          <w:color w:val="000000"/>
        </w:rPr>
        <w:separator/>
      </w:r>
    </w:p>
  </w:footnote>
  <w:footnote w:id="0" w:type="continuationSeparator">
    <w:p w:rsidRDefault="0088583E" w:rsidR="008858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BBA" w:rsidP="006416F9" w:rsidR="004D7BBA">
    <w:pPr>
      <w:pStyle w:val="Zaglavlje"/>
      <w:tabs>
        <w:tab w:pos="4536" w:val="clear"/>
        <w:tab w:pos="9072" w:val="clear"/>
        <w:tab w:pos="1032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0A7020"/>
    <w:multiLevelType w:val="hybridMultilevel"/>
    <w:tmpl w:val="6CF0BC04"/>
    <w:lvl w:tplc="6E38E2A4" w:ilvl="0">
      <w:start w:val="5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C354BAF"/>
    <w:multiLevelType w:val="hybridMultilevel"/>
    <w:tmpl w:val="65B4376A"/>
    <w:lvl w:tplc="C4DCB0C8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22B5339A"/>
    <w:multiLevelType w:val="hybridMultilevel"/>
    <w:tmpl w:val="3F760D2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A2202E6"/>
    <w:multiLevelType w:val="hybridMultilevel"/>
    <w:tmpl w:val="B8226B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AD90254"/>
    <w:multiLevelType w:val="hybridMultilevel"/>
    <w:tmpl w:val="D88875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C768F2"/>
    <w:multiLevelType w:val="hybridMultilevel"/>
    <w:tmpl w:val="BB2AC640"/>
    <w:lvl w:tplc="13C0F2E4" w:ilvl="0">
      <w:start w:val="17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5C33EAA"/>
    <w:multiLevelType w:val="hybridMultilevel"/>
    <w:tmpl w:val="94F4BB5A"/>
    <w:lvl w:tplc="8ECA45C8" w:ilvl="0">
      <w:start w:val="1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09391F"/>
    <w:multiLevelType w:val="hybridMultilevel"/>
    <w:tmpl w:val="524EEC44"/>
    <w:lvl w:tplc="22883D98" w:ilvl="0">
      <w:start w:val="16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58054EE"/>
    <w:multiLevelType w:val="hybridMultilevel"/>
    <w:tmpl w:val="6D749B32"/>
    <w:lvl w:tplc="8A1CF9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D5E715C"/>
    <w:multiLevelType w:val="hybridMultilevel"/>
    <w:tmpl w:val="CA9083E4"/>
    <w:lvl w:tplc="1EA27ADC" w:ilvl="0">
      <w:start w:val="17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4"/>
  </w:num>
  <w:num w:numId="7">
    <w:abstractNumId w:val="2"/>
  </w:num>
  <w:num w:numId="8">
    <w:abstractNumId w:val="3"/>
  </w:num>
  <w:num w:numId="9">
    <w:abstractNumId w:val="1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E49"/>
    <w:rsid w:val="0000238C"/>
    <w:rsid w:val="0000772A"/>
    <w:rsid w:val="00013757"/>
    <w:rsid w:val="00013A41"/>
    <w:rsid w:val="0001511B"/>
    <w:rsid w:val="00015FD1"/>
    <w:rsid w:val="00030B5E"/>
    <w:rsid w:val="0003295E"/>
    <w:rsid w:val="00043E19"/>
    <w:rsid w:val="000551B0"/>
    <w:rsid w:val="00057967"/>
    <w:rsid w:val="000645A8"/>
    <w:rsid w:val="00065861"/>
    <w:rsid w:val="00066C7F"/>
    <w:rsid w:val="000716B0"/>
    <w:rsid w:val="00072598"/>
    <w:rsid w:val="000821A8"/>
    <w:rsid w:val="00084DA4"/>
    <w:rsid w:val="000879C0"/>
    <w:rsid w:val="00091201"/>
    <w:rsid w:val="00093C8A"/>
    <w:rsid w:val="000A21C7"/>
    <w:rsid w:val="000A25B4"/>
    <w:rsid w:val="000A72D5"/>
    <w:rsid w:val="000B1897"/>
    <w:rsid w:val="000B56E0"/>
    <w:rsid w:val="000C55FB"/>
    <w:rsid w:val="000C59BF"/>
    <w:rsid w:val="000D0C40"/>
    <w:rsid w:val="000D4F7F"/>
    <w:rsid w:val="000D6B6A"/>
    <w:rsid w:val="000E2855"/>
    <w:rsid w:val="000F04F7"/>
    <w:rsid w:val="000F1758"/>
    <w:rsid w:val="000F2847"/>
    <w:rsid w:val="000F2CAC"/>
    <w:rsid w:val="00104B96"/>
    <w:rsid w:val="001070BA"/>
    <w:rsid w:val="00107317"/>
    <w:rsid w:val="001118B1"/>
    <w:rsid w:val="001125D8"/>
    <w:rsid w:val="00112A32"/>
    <w:rsid w:val="00115C2F"/>
    <w:rsid w:val="00117F35"/>
    <w:rsid w:val="00120D9A"/>
    <w:rsid w:val="00121B56"/>
    <w:rsid w:val="00125A08"/>
    <w:rsid w:val="00134018"/>
    <w:rsid w:val="00134B8D"/>
    <w:rsid w:val="00141225"/>
    <w:rsid w:val="00142FC2"/>
    <w:rsid w:val="0014785E"/>
    <w:rsid w:val="00154D8E"/>
    <w:rsid w:val="00154F1F"/>
    <w:rsid w:val="00157A2E"/>
    <w:rsid w:val="00157F59"/>
    <w:rsid w:val="00162B76"/>
    <w:rsid w:val="00163A93"/>
    <w:rsid w:val="00163CC6"/>
    <w:rsid w:val="0017209C"/>
    <w:rsid w:val="00177A3E"/>
    <w:rsid w:val="00180FCF"/>
    <w:rsid w:val="0018232B"/>
    <w:rsid w:val="001845A1"/>
    <w:rsid w:val="0019190E"/>
    <w:rsid w:val="00194403"/>
    <w:rsid w:val="001A03A6"/>
    <w:rsid w:val="001A1BAA"/>
    <w:rsid w:val="001A52F4"/>
    <w:rsid w:val="001B0985"/>
    <w:rsid w:val="001B10C4"/>
    <w:rsid w:val="001B3D69"/>
    <w:rsid w:val="001B45FD"/>
    <w:rsid w:val="001B55B9"/>
    <w:rsid w:val="001C0B15"/>
    <w:rsid w:val="001C1750"/>
    <w:rsid w:val="001C26A7"/>
    <w:rsid w:val="001C5618"/>
    <w:rsid w:val="001C5C62"/>
    <w:rsid w:val="001C60D7"/>
    <w:rsid w:val="001C66FF"/>
    <w:rsid w:val="001D3E44"/>
    <w:rsid w:val="001D4F68"/>
    <w:rsid w:val="001D6333"/>
    <w:rsid w:val="001E6026"/>
    <w:rsid w:val="001F13A3"/>
    <w:rsid w:val="001F166B"/>
    <w:rsid w:val="001F238E"/>
    <w:rsid w:val="001F2B3A"/>
    <w:rsid w:val="001F49C4"/>
    <w:rsid w:val="0020115D"/>
    <w:rsid w:val="0020206D"/>
    <w:rsid w:val="00202E9E"/>
    <w:rsid w:val="0020422F"/>
    <w:rsid w:val="0020470A"/>
    <w:rsid w:val="002062FC"/>
    <w:rsid w:val="002112C3"/>
    <w:rsid w:val="0021554E"/>
    <w:rsid w:val="0021660C"/>
    <w:rsid w:val="002205D4"/>
    <w:rsid w:val="00222B6E"/>
    <w:rsid w:val="0022330D"/>
    <w:rsid w:val="002269A2"/>
    <w:rsid w:val="00226A8E"/>
    <w:rsid w:val="00227007"/>
    <w:rsid w:val="0023141C"/>
    <w:rsid w:val="002323E4"/>
    <w:rsid w:val="00235112"/>
    <w:rsid w:val="00235C93"/>
    <w:rsid w:val="00236C1E"/>
    <w:rsid w:val="002401B9"/>
    <w:rsid w:val="0024029D"/>
    <w:rsid w:val="00244549"/>
    <w:rsid w:val="00244994"/>
    <w:rsid w:val="0024683F"/>
    <w:rsid w:val="00247938"/>
    <w:rsid w:val="00247C01"/>
    <w:rsid w:val="00251267"/>
    <w:rsid w:val="00252456"/>
    <w:rsid w:val="00252DD4"/>
    <w:rsid w:val="002534E9"/>
    <w:rsid w:val="00254DAA"/>
    <w:rsid w:val="00255F99"/>
    <w:rsid w:val="0025666B"/>
    <w:rsid w:val="00260162"/>
    <w:rsid w:val="00266F1D"/>
    <w:rsid w:val="002729B9"/>
    <w:rsid w:val="0027419B"/>
    <w:rsid w:val="00275A51"/>
    <w:rsid w:val="00277919"/>
    <w:rsid w:val="00283A29"/>
    <w:rsid w:val="00283E5C"/>
    <w:rsid w:val="00290FA1"/>
    <w:rsid w:val="00291961"/>
    <w:rsid w:val="00295C51"/>
    <w:rsid w:val="002A3F86"/>
    <w:rsid w:val="002A513E"/>
    <w:rsid w:val="002A5195"/>
    <w:rsid w:val="002A5652"/>
    <w:rsid w:val="002A6680"/>
    <w:rsid w:val="002A7230"/>
    <w:rsid w:val="002A7442"/>
    <w:rsid w:val="002B1738"/>
    <w:rsid w:val="002B598F"/>
    <w:rsid w:val="002B66A4"/>
    <w:rsid w:val="002B7A09"/>
    <w:rsid w:val="002B7B25"/>
    <w:rsid w:val="002C0205"/>
    <w:rsid w:val="002C0907"/>
    <w:rsid w:val="002C1016"/>
    <w:rsid w:val="002C1752"/>
    <w:rsid w:val="002C7F3A"/>
    <w:rsid w:val="002E1114"/>
    <w:rsid w:val="002E48A6"/>
    <w:rsid w:val="002E5734"/>
    <w:rsid w:val="002E66A4"/>
    <w:rsid w:val="002F0D1B"/>
    <w:rsid w:val="002F39E1"/>
    <w:rsid w:val="002F5CE8"/>
    <w:rsid w:val="002F5CED"/>
    <w:rsid w:val="002F6992"/>
    <w:rsid w:val="00301901"/>
    <w:rsid w:val="00302997"/>
    <w:rsid w:val="0031134D"/>
    <w:rsid w:val="00313EA6"/>
    <w:rsid w:val="003166E0"/>
    <w:rsid w:val="00317962"/>
    <w:rsid w:val="00317F3F"/>
    <w:rsid w:val="0032144C"/>
    <w:rsid w:val="0032383D"/>
    <w:rsid w:val="00323A99"/>
    <w:rsid w:val="00325418"/>
    <w:rsid w:val="00332B1C"/>
    <w:rsid w:val="00341912"/>
    <w:rsid w:val="00342EC5"/>
    <w:rsid w:val="00344C18"/>
    <w:rsid w:val="00350E6E"/>
    <w:rsid w:val="00354CA4"/>
    <w:rsid w:val="00364631"/>
    <w:rsid w:val="00365F9A"/>
    <w:rsid w:val="003661D6"/>
    <w:rsid w:val="0037038C"/>
    <w:rsid w:val="0037284C"/>
    <w:rsid w:val="00375953"/>
    <w:rsid w:val="00380D69"/>
    <w:rsid w:val="00381713"/>
    <w:rsid w:val="00381760"/>
    <w:rsid w:val="00381DBD"/>
    <w:rsid w:val="00382A89"/>
    <w:rsid w:val="00384560"/>
    <w:rsid w:val="0038643D"/>
    <w:rsid w:val="0038674A"/>
    <w:rsid w:val="00390450"/>
    <w:rsid w:val="00391195"/>
    <w:rsid w:val="00396620"/>
    <w:rsid w:val="00396B11"/>
    <w:rsid w:val="00396DAF"/>
    <w:rsid w:val="003A008D"/>
    <w:rsid w:val="003A2FE7"/>
    <w:rsid w:val="003A576C"/>
    <w:rsid w:val="003A7362"/>
    <w:rsid w:val="003A7B83"/>
    <w:rsid w:val="003B0AB6"/>
    <w:rsid w:val="003B71EB"/>
    <w:rsid w:val="003C2252"/>
    <w:rsid w:val="003C374A"/>
    <w:rsid w:val="003C54C9"/>
    <w:rsid w:val="003C6A84"/>
    <w:rsid w:val="003C7D7A"/>
    <w:rsid w:val="003C7D9A"/>
    <w:rsid w:val="003C7EB7"/>
    <w:rsid w:val="003D24F2"/>
    <w:rsid w:val="003D3470"/>
    <w:rsid w:val="003D45BD"/>
    <w:rsid w:val="003D4BCE"/>
    <w:rsid w:val="003D7478"/>
    <w:rsid w:val="003E619C"/>
    <w:rsid w:val="003F0C3E"/>
    <w:rsid w:val="003F0FF1"/>
    <w:rsid w:val="003F3021"/>
    <w:rsid w:val="003F4318"/>
    <w:rsid w:val="003F5592"/>
    <w:rsid w:val="003F642A"/>
    <w:rsid w:val="003F7841"/>
    <w:rsid w:val="00401B43"/>
    <w:rsid w:val="00403895"/>
    <w:rsid w:val="004065F9"/>
    <w:rsid w:val="0040673F"/>
    <w:rsid w:val="00413261"/>
    <w:rsid w:val="004142D1"/>
    <w:rsid w:val="00417296"/>
    <w:rsid w:val="0041745B"/>
    <w:rsid w:val="0042093F"/>
    <w:rsid w:val="004230C0"/>
    <w:rsid w:val="00424527"/>
    <w:rsid w:val="00425BD5"/>
    <w:rsid w:val="0043054F"/>
    <w:rsid w:val="00436AF3"/>
    <w:rsid w:val="004407E9"/>
    <w:rsid w:val="004418B5"/>
    <w:rsid w:val="004422D3"/>
    <w:rsid w:val="004428F9"/>
    <w:rsid w:val="004430AB"/>
    <w:rsid w:val="00446706"/>
    <w:rsid w:val="00446A47"/>
    <w:rsid w:val="00447DE4"/>
    <w:rsid w:val="00452E1F"/>
    <w:rsid w:val="00454C03"/>
    <w:rsid w:val="0045612B"/>
    <w:rsid w:val="00456CE2"/>
    <w:rsid w:val="004570D1"/>
    <w:rsid w:val="00463381"/>
    <w:rsid w:val="00464E49"/>
    <w:rsid w:val="00466FDC"/>
    <w:rsid w:val="00467379"/>
    <w:rsid w:val="00467803"/>
    <w:rsid w:val="0047079F"/>
    <w:rsid w:val="00471550"/>
    <w:rsid w:val="004743BE"/>
    <w:rsid w:val="00482DC0"/>
    <w:rsid w:val="00483774"/>
    <w:rsid w:val="00484A51"/>
    <w:rsid w:val="00485847"/>
    <w:rsid w:val="004900D7"/>
    <w:rsid w:val="00490B23"/>
    <w:rsid w:val="0049116F"/>
    <w:rsid w:val="00494970"/>
    <w:rsid w:val="00497125"/>
    <w:rsid w:val="0049778D"/>
    <w:rsid w:val="00497C0E"/>
    <w:rsid w:val="004A3D86"/>
    <w:rsid w:val="004A4E89"/>
    <w:rsid w:val="004B31FA"/>
    <w:rsid w:val="004B49F4"/>
    <w:rsid w:val="004B6381"/>
    <w:rsid w:val="004B64C7"/>
    <w:rsid w:val="004C00F2"/>
    <w:rsid w:val="004C31CD"/>
    <w:rsid w:val="004C53CA"/>
    <w:rsid w:val="004C7B9B"/>
    <w:rsid w:val="004D125B"/>
    <w:rsid w:val="004D2BFD"/>
    <w:rsid w:val="004D7BBA"/>
    <w:rsid w:val="004E041F"/>
    <w:rsid w:val="004E20B0"/>
    <w:rsid w:val="004E29BB"/>
    <w:rsid w:val="004F2791"/>
    <w:rsid w:val="004F4F3C"/>
    <w:rsid w:val="004F5533"/>
    <w:rsid w:val="004F5881"/>
    <w:rsid w:val="00503279"/>
    <w:rsid w:val="00503826"/>
    <w:rsid w:val="00507994"/>
    <w:rsid w:val="0051221D"/>
    <w:rsid w:val="00512AC5"/>
    <w:rsid w:val="00513A1A"/>
    <w:rsid w:val="005144AF"/>
    <w:rsid w:val="00516A08"/>
    <w:rsid w:val="00521020"/>
    <w:rsid w:val="005229C1"/>
    <w:rsid w:val="005230D8"/>
    <w:rsid w:val="00524EC7"/>
    <w:rsid w:val="0053297D"/>
    <w:rsid w:val="00532E1D"/>
    <w:rsid w:val="005337C1"/>
    <w:rsid w:val="0053573F"/>
    <w:rsid w:val="00536874"/>
    <w:rsid w:val="00536CC8"/>
    <w:rsid w:val="00536DCB"/>
    <w:rsid w:val="00537A22"/>
    <w:rsid w:val="005400B9"/>
    <w:rsid w:val="00541072"/>
    <w:rsid w:val="005466C1"/>
    <w:rsid w:val="00556096"/>
    <w:rsid w:val="005565BB"/>
    <w:rsid w:val="005575B4"/>
    <w:rsid w:val="005641BC"/>
    <w:rsid w:val="00565442"/>
    <w:rsid w:val="00567C39"/>
    <w:rsid w:val="00567D3F"/>
    <w:rsid w:val="00572258"/>
    <w:rsid w:val="00572FAE"/>
    <w:rsid w:val="005733A6"/>
    <w:rsid w:val="00573A90"/>
    <w:rsid w:val="00576359"/>
    <w:rsid w:val="00577715"/>
    <w:rsid w:val="00581584"/>
    <w:rsid w:val="005823E4"/>
    <w:rsid w:val="00586201"/>
    <w:rsid w:val="005919BA"/>
    <w:rsid w:val="00593040"/>
    <w:rsid w:val="005A1311"/>
    <w:rsid w:val="005A1488"/>
    <w:rsid w:val="005A1B76"/>
    <w:rsid w:val="005A530B"/>
    <w:rsid w:val="005A693C"/>
    <w:rsid w:val="005B03EE"/>
    <w:rsid w:val="005B06FA"/>
    <w:rsid w:val="005B19DF"/>
    <w:rsid w:val="005B4254"/>
    <w:rsid w:val="005C0345"/>
    <w:rsid w:val="005C1549"/>
    <w:rsid w:val="005C1F79"/>
    <w:rsid w:val="005C202E"/>
    <w:rsid w:val="005C2A37"/>
    <w:rsid w:val="005C657A"/>
    <w:rsid w:val="005C72E3"/>
    <w:rsid w:val="005D116D"/>
    <w:rsid w:val="005D53AE"/>
    <w:rsid w:val="005D6493"/>
    <w:rsid w:val="005E32EE"/>
    <w:rsid w:val="005E3D3F"/>
    <w:rsid w:val="005E4B3C"/>
    <w:rsid w:val="005E5A7E"/>
    <w:rsid w:val="005E74E0"/>
    <w:rsid w:val="005F11D0"/>
    <w:rsid w:val="005F1E08"/>
    <w:rsid w:val="005F2DBE"/>
    <w:rsid w:val="005F3730"/>
    <w:rsid w:val="005F4023"/>
    <w:rsid w:val="00601336"/>
    <w:rsid w:val="00604575"/>
    <w:rsid w:val="006075A7"/>
    <w:rsid w:val="00612FBE"/>
    <w:rsid w:val="00615F3F"/>
    <w:rsid w:val="00640812"/>
    <w:rsid w:val="006416F9"/>
    <w:rsid w:val="0064444C"/>
    <w:rsid w:val="00644FF0"/>
    <w:rsid w:val="00645F70"/>
    <w:rsid w:val="006467DA"/>
    <w:rsid w:val="00646F7E"/>
    <w:rsid w:val="00647A49"/>
    <w:rsid w:val="00647B4A"/>
    <w:rsid w:val="00651DA8"/>
    <w:rsid w:val="00654DBB"/>
    <w:rsid w:val="00660C7D"/>
    <w:rsid w:val="00661E6D"/>
    <w:rsid w:val="00663A3C"/>
    <w:rsid w:val="006703DC"/>
    <w:rsid w:val="00670F61"/>
    <w:rsid w:val="00676282"/>
    <w:rsid w:val="0067709F"/>
    <w:rsid w:val="0068008F"/>
    <w:rsid w:val="00681234"/>
    <w:rsid w:val="00681BA6"/>
    <w:rsid w:val="00682354"/>
    <w:rsid w:val="00682915"/>
    <w:rsid w:val="00682A0F"/>
    <w:rsid w:val="006833BC"/>
    <w:rsid w:val="00693124"/>
    <w:rsid w:val="0069388A"/>
    <w:rsid w:val="006948FB"/>
    <w:rsid w:val="00695FB4"/>
    <w:rsid w:val="00697C6B"/>
    <w:rsid w:val="006A2B06"/>
    <w:rsid w:val="006A74AC"/>
    <w:rsid w:val="006A74B7"/>
    <w:rsid w:val="006B0A9D"/>
    <w:rsid w:val="006B0D75"/>
    <w:rsid w:val="006B7A78"/>
    <w:rsid w:val="006C1FB4"/>
    <w:rsid w:val="006C63FC"/>
    <w:rsid w:val="006D006F"/>
    <w:rsid w:val="006D0AB5"/>
    <w:rsid w:val="006D5286"/>
    <w:rsid w:val="006D5B85"/>
    <w:rsid w:val="006D7E0A"/>
    <w:rsid w:val="006E04BE"/>
    <w:rsid w:val="006E310F"/>
    <w:rsid w:val="006E3367"/>
    <w:rsid w:val="006E3758"/>
    <w:rsid w:val="006E4B02"/>
    <w:rsid w:val="006E4B88"/>
    <w:rsid w:val="006E5EC5"/>
    <w:rsid w:val="006E5F56"/>
    <w:rsid w:val="006E7654"/>
    <w:rsid w:val="006E7667"/>
    <w:rsid w:val="006F059B"/>
    <w:rsid w:val="006F077D"/>
    <w:rsid w:val="006F2531"/>
    <w:rsid w:val="006F604D"/>
    <w:rsid w:val="00700243"/>
    <w:rsid w:val="00702D64"/>
    <w:rsid w:val="00703509"/>
    <w:rsid w:val="00704929"/>
    <w:rsid w:val="00705A13"/>
    <w:rsid w:val="00705BD6"/>
    <w:rsid w:val="00707918"/>
    <w:rsid w:val="00710541"/>
    <w:rsid w:val="00714A6F"/>
    <w:rsid w:val="007160F5"/>
    <w:rsid w:val="00716106"/>
    <w:rsid w:val="00716E71"/>
    <w:rsid w:val="007208E8"/>
    <w:rsid w:val="00721A98"/>
    <w:rsid w:val="0072322D"/>
    <w:rsid w:val="00725A7B"/>
    <w:rsid w:val="00730BFB"/>
    <w:rsid w:val="007311F6"/>
    <w:rsid w:val="00733044"/>
    <w:rsid w:val="0073655C"/>
    <w:rsid w:val="00736B00"/>
    <w:rsid w:val="00737D55"/>
    <w:rsid w:val="00741299"/>
    <w:rsid w:val="007422A4"/>
    <w:rsid w:val="00742899"/>
    <w:rsid w:val="007433D2"/>
    <w:rsid w:val="00747D0A"/>
    <w:rsid w:val="0075594E"/>
    <w:rsid w:val="0075656E"/>
    <w:rsid w:val="00757123"/>
    <w:rsid w:val="0076020B"/>
    <w:rsid w:val="0076267E"/>
    <w:rsid w:val="007670B2"/>
    <w:rsid w:val="007716D9"/>
    <w:rsid w:val="007729D7"/>
    <w:rsid w:val="007749E0"/>
    <w:rsid w:val="00775B0D"/>
    <w:rsid w:val="00776BF3"/>
    <w:rsid w:val="007804F7"/>
    <w:rsid w:val="00783A8C"/>
    <w:rsid w:val="00785786"/>
    <w:rsid w:val="00787A48"/>
    <w:rsid w:val="007908F4"/>
    <w:rsid w:val="00793EA2"/>
    <w:rsid w:val="0079556C"/>
    <w:rsid w:val="007960D2"/>
    <w:rsid w:val="00796851"/>
    <w:rsid w:val="007A5952"/>
    <w:rsid w:val="007A5A5D"/>
    <w:rsid w:val="007B11DF"/>
    <w:rsid w:val="007B3ECB"/>
    <w:rsid w:val="007B6C42"/>
    <w:rsid w:val="007C34E0"/>
    <w:rsid w:val="007C3E16"/>
    <w:rsid w:val="007C44AB"/>
    <w:rsid w:val="007C45D6"/>
    <w:rsid w:val="007C6E92"/>
    <w:rsid w:val="007D076B"/>
    <w:rsid w:val="007D2AA6"/>
    <w:rsid w:val="007D3BF5"/>
    <w:rsid w:val="007D5206"/>
    <w:rsid w:val="007D58F8"/>
    <w:rsid w:val="007D6B3E"/>
    <w:rsid w:val="007E0342"/>
    <w:rsid w:val="007E0789"/>
    <w:rsid w:val="007E1C5A"/>
    <w:rsid w:val="007E37FC"/>
    <w:rsid w:val="007E5244"/>
    <w:rsid w:val="007E7F34"/>
    <w:rsid w:val="007F1480"/>
    <w:rsid w:val="007F3B9A"/>
    <w:rsid w:val="007F63EF"/>
    <w:rsid w:val="007F63FF"/>
    <w:rsid w:val="007F7098"/>
    <w:rsid w:val="007F70A9"/>
    <w:rsid w:val="007F7D98"/>
    <w:rsid w:val="00801191"/>
    <w:rsid w:val="00807456"/>
    <w:rsid w:val="00812EA9"/>
    <w:rsid w:val="008130D1"/>
    <w:rsid w:val="00813CA0"/>
    <w:rsid w:val="00813FB1"/>
    <w:rsid w:val="00814FE0"/>
    <w:rsid w:val="008217B6"/>
    <w:rsid w:val="00821ADB"/>
    <w:rsid w:val="00821B00"/>
    <w:rsid w:val="00827AA4"/>
    <w:rsid w:val="008300E5"/>
    <w:rsid w:val="008324F5"/>
    <w:rsid w:val="008338E6"/>
    <w:rsid w:val="008345DD"/>
    <w:rsid w:val="00840F23"/>
    <w:rsid w:val="008416D6"/>
    <w:rsid w:val="00843448"/>
    <w:rsid w:val="00844E74"/>
    <w:rsid w:val="008462BC"/>
    <w:rsid w:val="00846960"/>
    <w:rsid w:val="0084718D"/>
    <w:rsid w:val="00851337"/>
    <w:rsid w:val="008548B8"/>
    <w:rsid w:val="00857381"/>
    <w:rsid w:val="008577FC"/>
    <w:rsid w:val="00861790"/>
    <w:rsid w:val="008636A4"/>
    <w:rsid w:val="00866171"/>
    <w:rsid w:val="00872ADC"/>
    <w:rsid w:val="00873162"/>
    <w:rsid w:val="00875DB5"/>
    <w:rsid w:val="00876E95"/>
    <w:rsid w:val="00880166"/>
    <w:rsid w:val="00882788"/>
    <w:rsid w:val="008844D5"/>
    <w:rsid w:val="0088583E"/>
    <w:rsid w:val="00887054"/>
    <w:rsid w:val="0088708F"/>
    <w:rsid w:val="0088754A"/>
    <w:rsid w:val="00892019"/>
    <w:rsid w:val="00894F90"/>
    <w:rsid w:val="008A1AF6"/>
    <w:rsid w:val="008A2FE0"/>
    <w:rsid w:val="008B34A8"/>
    <w:rsid w:val="008B478B"/>
    <w:rsid w:val="008C2E53"/>
    <w:rsid w:val="008D064B"/>
    <w:rsid w:val="008D1AD3"/>
    <w:rsid w:val="008E1942"/>
    <w:rsid w:val="008E51C8"/>
    <w:rsid w:val="008E6737"/>
    <w:rsid w:val="008E6E39"/>
    <w:rsid w:val="008F1AE1"/>
    <w:rsid w:val="008F3A7F"/>
    <w:rsid w:val="008F77BB"/>
    <w:rsid w:val="0090723D"/>
    <w:rsid w:val="0091070F"/>
    <w:rsid w:val="00910C3A"/>
    <w:rsid w:val="00911CD8"/>
    <w:rsid w:val="009175FD"/>
    <w:rsid w:val="00917CAD"/>
    <w:rsid w:val="009203DC"/>
    <w:rsid w:val="00920A11"/>
    <w:rsid w:val="00923902"/>
    <w:rsid w:val="00926B1D"/>
    <w:rsid w:val="00935DE2"/>
    <w:rsid w:val="0093780D"/>
    <w:rsid w:val="009513AF"/>
    <w:rsid w:val="0095252A"/>
    <w:rsid w:val="00952D48"/>
    <w:rsid w:val="00952E33"/>
    <w:rsid w:val="00953F09"/>
    <w:rsid w:val="00956885"/>
    <w:rsid w:val="00956889"/>
    <w:rsid w:val="00962AED"/>
    <w:rsid w:val="00963113"/>
    <w:rsid w:val="009631FE"/>
    <w:rsid w:val="009663DA"/>
    <w:rsid w:val="009711F7"/>
    <w:rsid w:val="00971836"/>
    <w:rsid w:val="00971AB5"/>
    <w:rsid w:val="00974051"/>
    <w:rsid w:val="00984ECB"/>
    <w:rsid w:val="00987CD0"/>
    <w:rsid w:val="00991C73"/>
    <w:rsid w:val="00994BF2"/>
    <w:rsid w:val="009A0719"/>
    <w:rsid w:val="009A4937"/>
    <w:rsid w:val="009A5D24"/>
    <w:rsid w:val="009A5DBC"/>
    <w:rsid w:val="009B05E9"/>
    <w:rsid w:val="009C19EF"/>
    <w:rsid w:val="009D2915"/>
    <w:rsid w:val="009D4A4B"/>
    <w:rsid w:val="009E1C71"/>
    <w:rsid w:val="009E470F"/>
    <w:rsid w:val="009F13F2"/>
    <w:rsid w:val="009F44F4"/>
    <w:rsid w:val="00A02729"/>
    <w:rsid w:val="00A072BC"/>
    <w:rsid w:val="00A1037D"/>
    <w:rsid w:val="00A126E5"/>
    <w:rsid w:val="00A1542F"/>
    <w:rsid w:val="00A16ACD"/>
    <w:rsid w:val="00A175A5"/>
    <w:rsid w:val="00A20713"/>
    <w:rsid w:val="00A20C85"/>
    <w:rsid w:val="00A23242"/>
    <w:rsid w:val="00A249C1"/>
    <w:rsid w:val="00A24EF0"/>
    <w:rsid w:val="00A251BD"/>
    <w:rsid w:val="00A27043"/>
    <w:rsid w:val="00A271F2"/>
    <w:rsid w:val="00A31890"/>
    <w:rsid w:val="00A325A0"/>
    <w:rsid w:val="00A35261"/>
    <w:rsid w:val="00A40ECB"/>
    <w:rsid w:val="00A4153D"/>
    <w:rsid w:val="00A509DF"/>
    <w:rsid w:val="00A52EB4"/>
    <w:rsid w:val="00A5330B"/>
    <w:rsid w:val="00A54897"/>
    <w:rsid w:val="00A55529"/>
    <w:rsid w:val="00A55782"/>
    <w:rsid w:val="00A55F68"/>
    <w:rsid w:val="00A56FF2"/>
    <w:rsid w:val="00A57838"/>
    <w:rsid w:val="00A63D06"/>
    <w:rsid w:val="00A708F2"/>
    <w:rsid w:val="00A7393B"/>
    <w:rsid w:val="00A76945"/>
    <w:rsid w:val="00A7778C"/>
    <w:rsid w:val="00A82F6D"/>
    <w:rsid w:val="00A8417D"/>
    <w:rsid w:val="00A87074"/>
    <w:rsid w:val="00AA06B9"/>
    <w:rsid w:val="00AA0D20"/>
    <w:rsid w:val="00AA194A"/>
    <w:rsid w:val="00AA40CB"/>
    <w:rsid w:val="00AA5A91"/>
    <w:rsid w:val="00AA5D75"/>
    <w:rsid w:val="00AA7E59"/>
    <w:rsid w:val="00AB0A17"/>
    <w:rsid w:val="00AB53C4"/>
    <w:rsid w:val="00AB7713"/>
    <w:rsid w:val="00AB78E6"/>
    <w:rsid w:val="00AC0FD2"/>
    <w:rsid w:val="00AC53C1"/>
    <w:rsid w:val="00AC5F1E"/>
    <w:rsid w:val="00AC6127"/>
    <w:rsid w:val="00AC77D3"/>
    <w:rsid w:val="00AD1E23"/>
    <w:rsid w:val="00AD4EF7"/>
    <w:rsid w:val="00AD6511"/>
    <w:rsid w:val="00AE065B"/>
    <w:rsid w:val="00AE2713"/>
    <w:rsid w:val="00AE2D5D"/>
    <w:rsid w:val="00AE5653"/>
    <w:rsid w:val="00AE6515"/>
    <w:rsid w:val="00AE6D52"/>
    <w:rsid w:val="00AE7F7E"/>
    <w:rsid w:val="00AE7F83"/>
    <w:rsid w:val="00AF3100"/>
    <w:rsid w:val="00AF4685"/>
    <w:rsid w:val="00AF6DF0"/>
    <w:rsid w:val="00AF79DE"/>
    <w:rsid w:val="00B01B65"/>
    <w:rsid w:val="00B07F70"/>
    <w:rsid w:val="00B14A27"/>
    <w:rsid w:val="00B21968"/>
    <w:rsid w:val="00B236AA"/>
    <w:rsid w:val="00B31562"/>
    <w:rsid w:val="00B34820"/>
    <w:rsid w:val="00B34A76"/>
    <w:rsid w:val="00B36D81"/>
    <w:rsid w:val="00B370AF"/>
    <w:rsid w:val="00B40278"/>
    <w:rsid w:val="00B40811"/>
    <w:rsid w:val="00B475FC"/>
    <w:rsid w:val="00B5013A"/>
    <w:rsid w:val="00B502AE"/>
    <w:rsid w:val="00B509DB"/>
    <w:rsid w:val="00B518E4"/>
    <w:rsid w:val="00B52446"/>
    <w:rsid w:val="00B53CD9"/>
    <w:rsid w:val="00B55814"/>
    <w:rsid w:val="00B56659"/>
    <w:rsid w:val="00B57E90"/>
    <w:rsid w:val="00B61FB8"/>
    <w:rsid w:val="00B6435B"/>
    <w:rsid w:val="00B67016"/>
    <w:rsid w:val="00B71F87"/>
    <w:rsid w:val="00B723FD"/>
    <w:rsid w:val="00B76CAF"/>
    <w:rsid w:val="00B773FF"/>
    <w:rsid w:val="00B80963"/>
    <w:rsid w:val="00B811DF"/>
    <w:rsid w:val="00B8742B"/>
    <w:rsid w:val="00B90D2E"/>
    <w:rsid w:val="00B91E78"/>
    <w:rsid w:val="00B96A36"/>
    <w:rsid w:val="00BA170B"/>
    <w:rsid w:val="00BA23C3"/>
    <w:rsid w:val="00BA2933"/>
    <w:rsid w:val="00BA2D97"/>
    <w:rsid w:val="00BA33DD"/>
    <w:rsid w:val="00BA556C"/>
    <w:rsid w:val="00BA5746"/>
    <w:rsid w:val="00BB1079"/>
    <w:rsid w:val="00BB1562"/>
    <w:rsid w:val="00BB3ABD"/>
    <w:rsid w:val="00BB412D"/>
    <w:rsid w:val="00BB4B73"/>
    <w:rsid w:val="00BB78CA"/>
    <w:rsid w:val="00BC18E8"/>
    <w:rsid w:val="00BC198D"/>
    <w:rsid w:val="00BC6DE2"/>
    <w:rsid w:val="00BC7F15"/>
    <w:rsid w:val="00BD2DA6"/>
    <w:rsid w:val="00BD4E89"/>
    <w:rsid w:val="00BD6C33"/>
    <w:rsid w:val="00BD742A"/>
    <w:rsid w:val="00BD792A"/>
    <w:rsid w:val="00BE0503"/>
    <w:rsid w:val="00BE1F43"/>
    <w:rsid w:val="00BE57F2"/>
    <w:rsid w:val="00BE6C35"/>
    <w:rsid w:val="00BF0A07"/>
    <w:rsid w:val="00BF0BE0"/>
    <w:rsid w:val="00BF5928"/>
    <w:rsid w:val="00BF7F4D"/>
    <w:rsid w:val="00C006C0"/>
    <w:rsid w:val="00C00E8E"/>
    <w:rsid w:val="00C01C1F"/>
    <w:rsid w:val="00C01D2A"/>
    <w:rsid w:val="00C04E8F"/>
    <w:rsid w:val="00C06169"/>
    <w:rsid w:val="00C06D97"/>
    <w:rsid w:val="00C06FC1"/>
    <w:rsid w:val="00C07012"/>
    <w:rsid w:val="00C073BA"/>
    <w:rsid w:val="00C0769E"/>
    <w:rsid w:val="00C0792A"/>
    <w:rsid w:val="00C11436"/>
    <w:rsid w:val="00C12462"/>
    <w:rsid w:val="00C1439D"/>
    <w:rsid w:val="00C2505A"/>
    <w:rsid w:val="00C274D8"/>
    <w:rsid w:val="00C27ED6"/>
    <w:rsid w:val="00C3241B"/>
    <w:rsid w:val="00C409DA"/>
    <w:rsid w:val="00C45410"/>
    <w:rsid w:val="00C456A2"/>
    <w:rsid w:val="00C45F21"/>
    <w:rsid w:val="00C503B2"/>
    <w:rsid w:val="00C50979"/>
    <w:rsid w:val="00C5570B"/>
    <w:rsid w:val="00C670DF"/>
    <w:rsid w:val="00C72AF7"/>
    <w:rsid w:val="00C73CF5"/>
    <w:rsid w:val="00C77D9C"/>
    <w:rsid w:val="00C825B3"/>
    <w:rsid w:val="00C8454F"/>
    <w:rsid w:val="00C84E76"/>
    <w:rsid w:val="00C85453"/>
    <w:rsid w:val="00C868CD"/>
    <w:rsid w:val="00C96ABC"/>
    <w:rsid w:val="00C976AE"/>
    <w:rsid w:val="00CA5412"/>
    <w:rsid w:val="00CA6BD1"/>
    <w:rsid w:val="00CA7F7E"/>
    <w:rsid w:val="00CB2983"/>
    <w:rsid w:val="00CB3A04"/>
    <w:rsid w:val="00CC2E7B"/>
    <w:rsid w:val="00CC5C14"/>
    <w:rsid w:val="00CC65FC"/>
    <w:rsid w:val="00CC6C28"/>
    <w:rsid w:val="00CD371B"/>
    <w:rsid w:val="00CD59F9"/>
    <w:rsid w:val="00CD7D95"/>
    <w:rsid w:val="00CE088E"/>
    <w:rsid w:val="00CE1DFB"/>
    <w:rsid w:val="00CE2D73"/>
    <w:rsid w:val="00CE481C"/>
    <w:rsid w:val="00CF14DC"/>
    <w:rsid w:val="00CF2F42"/>
    <w:rsid w:val="00CF570F"/>
    <w:rsid w:val="00CF5C09"/>
    <w:rsid w:val="00CF7F76"/>
    <w:rsid w:val="00D025AC"/>
    <w:rsid w:val="00D035BA"/>
    <w:rsid w:val="00D06564"/>
    <w:rsid w:val="00D10B7B"/>
    <w:rsid w:val="00D12971"/>
    <w:rsid w:val="00D13070"/>
    <w:rsid w:val="00D16175"/>
    <w:rsid w:val="00D21771"/>
    <w:rsid w:val="00D21B99"/>
    <w:rsid w:val="00D22DBF"/>
    <w:rsid w:val="00D24BB1"/>
    <w:rsid w:val="00D301AA"/>
    <w:rsid w:val="00D306A3"/>
    <w:rsid w:val="00D30B3D"/>
    <w:rsid w:val="00D339D7"/>
    <w:rsid w:val="00D33D64"/>
    <w:rsid w:val="00D34E73"/>
    <w:rsid w:val="00D357A4"/>
    <w:rsid w:val="00D37252"/>
    <w:rsid w:val="00D4049E"/>
    <w:rsid w:val="00D422D8"/>
    <w:rsid w:val="00D42774"/>
    <w:rsid w:val="00D4346B"/>
    <w:rsid w:val="00D43E7A"/>
    <w:rsid w:val="00D44031"/>
    <w:rsid w:val="00D44335"/>
    <w:rsid w:val="00D465D9"/>
    <w:rsid w:val="00D50467"/>
    <w:rsid w:val="00D50A7C"/>
    <w:rsid w:val="00D56B75"/>
    <w:rsid w:val="00D5733C"/>
    <w:rsid w:val="00D60F75"/>
    <w:rsid w:val="00D61647"/>
    <w:rsid w:val="00D617E4"/>
    <w:rsid w:val="00D6390A"/>
    <w:rsid w:val="00D714B5"/>
    <w:rsid w:val="00D7298A"/>
    <w:rsid w:val="00D7709E"/>
    <w:rsid w:val="00D826FD"/>
    <w:rsid w:val="00D82A3D"/>
    <w:rsid w:val="00D82CF1"/>
    <w:rsid w:val="00D9272A"/>
    <w:rsid w:val="00D9405A"/>
    <w:rsid w:val="00D96C71"/>
    <w:rsid w:val="00D96C92"/>
    <w:rsid w:val="00D96F1D"/>
    <w:rsid w:val="00DA0845"/>
    <w:rsid w:val="00DA36CB"/>
    <w:rsid w:val="00DA3842"/>
    <w:rsid w:val="00DA47C4"/>
    <w:rsid w:val="00DA4F9D"/>
    <w:rsid w:val="00DA5194"/>
    <w:rsid w:val="00DA6C44"/>
    <w:rsid w:val="00DA77CB"/>
    <w:rsid w:val="00DB0C9F"/>
    <w:rsid w:val="00DB20FD"/>
    <w:rsid w:val="00DB29C2"/>
    <w:rsid w:val="00DB4225"/>
    <w:rsid w:val="00DC414B"/>
    <w:rsid w:val="00DC5E23"/>
    <w:rsid w:val="00DC6176"/>
    <w:rsid w:val="00DC726A"/>
    <w:rsid w:val="00DD0FD4"/>
    <w:rsid w:val="00DD37FA"/>
    <w:rsid w:val="00DD399D"/>
    <w:rsid w:val="00DD6C03"/>
    <w:rsid w:val="00DD6C33"/>
    <w:rsid w:val="00DE0679"/>
    <w:rsid w:val="00DE1264"/>
    <w:rsid w:val="00DE32E9"/>
    <w:rsid w:val="00DE4868"/>
    <w:rsid w:val="00DE6053"/>
    <w:rsid w:val="00DF32BC"/>
    <w:rsid w:val="00DF5F39"/>
    <w:rsid w:val="00DF794E"/>
    <w:rsid w:val="00E0059C"/>
    <w:rsid w:val="00E061A4"/>
    <w:rsid w:val="00E06AA2"/>
    <w:rsid w:val="00E117EA"/>
    <w:rsid w:val="00E124BD"/>
    <w:rsid w:val="00E1284A"/>
    <w:rsid w:val="00E128EC"/>
    <w:rsid w:val="00E13329"/>
    <w:rsid w:val="00E136AB"/>
    <w:rsid w:val="00E15F39"/>
    <w:rsid w:val="00E213D3"/>
    <w:rsid w:val="00E2216E"/>
    <w:rsid w:val="00E22A13"/>
    <w:rsid w:val="00E22EEB"/>
    <w:rsid w:val="00E2343E"/>
    <w:rsid w:val="00E23A09"/>
    <w:rsid w:val="00E253B6"/>
    <w:rsid w:val="00E26A4D"/>
    <w:rsid w:val="00E26D71"/>
    <w:rsid w:val="00E271DA"/>
    <w:rsid w:val="00E27688"/>
    <w:rsid w:val="00E27CD1"/>
    <w:rsid w:val="00E316F0"/>
    <w:rsid w:val="00E35F54"/>
    <w:rsid w:val="00E37D08"/>
    <w:rsid w:val="00E41E60"/>
    <w:rsid w:val="00E44066"/>
    <w:rsid w:val="00E453C2"/>
    <w:rsid w:val="00E45635"/>
    <w:rsid w:val="00E53A1D"/>
    <w:rsid w:val="00E54B2B"/>
    <w:rsid w:val="00E60A41"/>
    <w:rsid w:val="00E626DD"/>
    <w:rsid w:val="00E63762"/>
    <w:rsid w:val="00E63B3E"/>
    <w:rsid w:val="00E646D3"/>
    <w:rsid w:val="00E65222"/>
    <w:rsid w:val="00E65E1E"/>
    <w:rsid w:val="00E671CA"/>
    <w:rsid w:val="00E732EB"/>
    <w:rsid w:val="00E734DB"/>
    <w:rsid w:val="00E75D03"/>
    <w:rsid w:val="00E75DC2"/>
    <w:rsid w:val="00E8125D"/>
    <w:rsid w:val="00E82523"/>
    <w:rsid w:val="00E8260B"/>
    <w:rsid w:val="00E85A9A"/>
    <w:rsid w:val="00E863B9"/>
    <w:rsid w:val="00E8646F"/>
    <w:rsid w:val="00E866E0"/>
    <w:rsid w:val="00E90656"/>
    <w:rsid w:val="00E958AD"/>
    <w:rsid w:val="00E97BF7"/>
    <w:rsid w:val="00E97CBC"/>
    <w:rsid w:val="00EA362E"/>
    <w:rsid w:val="00EA6A5B"/>
    <w:rsid w:val="00EA7EB4"/>
    <w:rsid w:val="00EB1544"/>
    <w:rsid w:val="00EB31E0"/>
    <w:rsid w:val="00EB41D6"/>
    <w:rsid w:val="00EB48D4"/>
    <w:rsid w:val="00EB6865"/>
    <w:rsid w:val="00EC07CF"/>
    <w:rsid w:val="00EC1598"/>
    <w:rsid w:val="00EC1E76"/>
    <w:rsid w:val="00EC2A66"/>
    <w:rsid w:val="00EC505B"/>
    <w:rsid w:val="00ED3BD5"/>
    <w:rsid w:val="00ED4FF6"/>
    <w:rsid w:val="00EE0E70"/>
    <w:rsid w:val="00EE171B"/>
    <w:rsid w:val="00EE2794"/>
    <w:rsid w:val="00EE2D32"/>
    <w:rsid w:val="00EE4AE6"/>
    <w:rsid w:val="00EE68CB"/>
    <w:rsid w:val="00F00E79"/>
    <w:rsid w:val="00F0358A"/>
    <w:rsid w:val="00F03CA7"/>
    <w:rsid w:val="00F04404"/>
    <w:rsid w:val="00F05166"/>
    <w:rsid w:val="00F06FA3"/>
    <w:rsid w:val="00F07DF2"/>
    <w:rsid w:val="00F10A4D"/>
    <w:rsid w:val="00F1681E"/>
    <w:rsid w:val="00F233B1"/>
    <w:rsid w:val="00F317B6"/>
    <w:rsid w:val="00F32E99"/>
    <w:rsid w:val="00F374C0"/>
    <w:rsid w:val="00F3769C"/>
    <w:rsid w:val="00F376A6"/>
    <w:rsid w:val="00F37FC8"/>
    <w:rsid w:val="00F409B4"/>
    <w:rsid w:val="00F40C3F"/>
    <w:rsid w:val="00F45337"/>
    <w:rsid w:val="00F46692"/>
    <w:rsid w:val="00F46C64"/>
    <w:rsid w:val="00F51009"/>
    <w:rsid w:val="00F52106"/>
    <w:rsid w:val="00F60B46"/>
    <w:rsid w:val="00F61EA7"/>
    <w:rsid w:val="00F6458D"/>
    <w:rsid w:val="00F70E7C"/>
    <w:rsid w:val="00F71CCD"/>
    <w:rsid w:val="00F71DF9"/>
    <w:rsid w:val="00F72E7C"/>
    <w:rsid w:val="00F754C7"/>
    <w:rsid w:val="00F756B2"/>
    <w:rsid w:val="00F80A2D"/>
    <w:rsid w:val="00F814E7"/>
    <w:rsid w:val="00F8341B"/>
    <w:rsid w:val="00F845B6"/>
    <w:rsid w:val="00F853C1"/>
    <w:rsid w:val="00F855D7"/>
    <w:rsid w:val="00F86EF2"/>
    <w:rsid w:val="00F87655"/>
    <w:rsid w:val="00F91473"/>
    <w:rsid w:val="00F9482D"/>
    <w:rsid w:val="00FA054D"/>
    <w:rsid w:val="00FA2C49"/>
    <w:rsid w:val="00FA4D2B"/>
    <w:rsid w:val="00FA585B"/>
    <w:rsid w:val="00FA5C25"/>
    <w:rsid w:val="00FA7831"/>
    <w:rsid w:val="00FB0D6B"/>
    <w:rsid w:val="00FB5CA9"/>
    <w:rsid w:val="00FB7AB2"/>
    <w:rsid w:val="00FC056B"/>
    <w:rsid w:val="00FC0F1A"/>
    <w:rsid w:val="00FC57C2"/>
    <w:rsid w:val="00FC5C45"/>
    <w:rsid w:val="00FC671C"/>
    <w:rsid w:val="00FC6831"/>
    <w:rsid w:val="00FD229E"/>
    <w:rsid w:val="00FD295F"/>
    <w:rsid w:val="00FD3792"/>
    <w:rsid w:val="00FD3B2A"/>
    <w:rsid w:val="00FD486D"/>
    <w:rsid w:val="00FD7611"/>
    <w:rsid w:val="00FD77D1"/>
    <w:rsid w:val="00FE2F52"/>
    <w:rsid w:val="00FE4D16"/>
    <w:rsid w:val="00FF33C6"/>
    <w:rsid w:val="00FF3F59"/>
    <w:rsid w:val="00FF5658"/>
    <w:rsid w:val="00FF7007"/>
    <w:rsid w:val="00FF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ahoma" w:eastAsia="Lucida Sans Unicode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053"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rsid w:val="00DE6053"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customStyle="true" w:styleId="Textbody" w:type="paragraph">
    <w:name w:val="Text body"/>
    <w:basedOn w:val="Standard"/>
    <w:rsid w:val="00DE6053"/>
    <w:pPr>
      <w:spacing w:after="120"/>
    </w:pPr>
  </w:style>
  <w:style w:styleId="Popis" w:type="paragraph">
    <w:name w:val="List"/>
    <w:basedOn w:val="Textbody"/>
    <w:rsid w:val="00DE6053"/>
  </w:style>
  <w:style w:customStyle="true" w:styleId="TableContents" w:type="paragraph">
    <w:name w:val="Table Contents"/>
    <w:basedOn w:val="Standard"/>
    <w:rsid w:val="00DE6053"/>
    <w:pPr>
      <w:suppressLineNumbers/>
    </w:pPr>
  </w:style>
  <w:style w:customStyle="true" w:styleId="TableHeading" w:type="paragraph">
    <w:name w:val="Table Heading"/>
    <w:basedOn w:val="TableContents"/>
    <w:rsid w:val="00DE6053"/>
    <w:pPr>
      <w:jc w:val="center"/>
    </w:pPr>
    <w:rPr>
      <w:b/>
      <w:bCs/>
    </w:rPr>
  </w:style>
  <w:style w:styleId="Opisslike" w:type="paragraph">
    <w:name w:val="caption"/>
    <w:basedOn w:val="Standard"/>
    <w:qFormat/>
    <w:rsid w:val="00DE6053"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Standard"/>
    <w:rsid w:val="00DE6053"/>
    <w:pPr>
      <w:suppressLineNumbers/>
    </w:pPr>
  </w:style>
  <w:style w:styleId="Naslov" w:type="paragraph">
    <w:name w:val="Title"/>
    <w:basedOn w:val="Standard"/>
    <w:next w:val="Textbody"/>
    <w:qFormat/>
    <w:rsid w:val="00DE6053"/>
    <w:pPr>
      <w:keepNext/>
      <w:spacing w:after="120" w:before="240"/>
    </w:pPr>
    <w:rPr>
      <w:rFonts w:hAnsi="Arial" w:ascii="Arial"/>
      <w:sz w:val="28"/>
      <w:szCs w:val="28"/>
    </w:rPr>
  </w:style>
  <w:style w:styleId="Podnaslov" w:type="paragraph">
    <w:name w:val="Subtitle"/>
    <w:basedOn w:val="Naslov"/>
    <w:next w:val="Textbody"/>
    <w:qFormat/>
    <w:rsid w:val="00DE6053"/>
    <w:pPr>
      <w:jc w:val="center"/>
    </w:pPr>
    <w:rPr>
      <w:i/>
      <w:iCs/>
    </w:rPr>
  </w:style>
  <w:style w:customStyle="true" w:styleId="BulletSymbols" w:type="character">
    <w:name w:val="Bullet Symbols"/>
    <w:rsid w:val="00DE6053"/>
    <w:rPr>
      <w:rFonts w:cs="StarSymbol" w:eastAsia="StarSymbol" w:hAnsi="StarSymbol" w:ascii="StarSymbol"/>
      <w:sz w:val="18"/>
      <w:szCs w:val="18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ADB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821ADB"/>
    <w:rPr>
      <w:rFonts w:hAnsi="Tahoma" w:ascii="Tahoma"/>
      <w:kern w:val="3"/>
      <w:sz w:val="16"/>
      <w:szCs w:val="16"/>
    </w:rPr>
  </w:style>
  <w:style w:styleId="Zaglavlje" w:type="paragraph">
    <w:name w:val="header"/>
    <w:basedOn w:val="Normal"/>
    <w:link w:val="Zaglavl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6416F9"/>
    <w:rPr>
      <w:kern w:val="3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6416F9"/>
    <w:rPr>
      <w:kern w:val="3"/>
      <w:sz w:val="24"/>
      <w:szCs w:val="24"/>
    </w:rPr>
  </w:style>
  <w:style w:styleId="Bezproreda" w:type="paragraph">
    <w:name w:val="No Spacing"/>
    <w:uiPriority w:val="99"/>
    <w:qFormat/>
    <w:rsid w:val="00516A08"/>
    <w:pPr>
      <w:spacing w:after="80"/>
    </w:pPr>
    <w:rPr>
      <w:rFonts w:cs="Times New Roman" w:eastAsia="Times New Roman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C61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33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330B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330B"/>
    <w:rPr>
      <w:rFonts w:cs="Times New Roman"/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330B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330B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ahoma" w:eastAsia="Lucida Sans Unicode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053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rsid w:val="00DE6053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customStyle="1" w:styleId="Textbody" w:type="paragraph">
    <w:name w:val="Text body"/>
    <w:basedOn w:val="Standard"/>
    <w:rsid w:val="00DE6053"/>
    <w:pPr>
      <w:spacing w:after="120"/>
    </w:pPr>
  </w:style>
  <w:style w:styleId="Popis" w:type="paragraph">
    <w:name w:val="List"/>
    <w:basedOn w:val="Textbody"/>
    <w:rsid w:val="00DE6053"/>
  </w:style>
  <w:style w:customStyle="1" w:styleId="TableContents" w:type="paragraph">
    <w:name w:val="Table Contents"/>
    <w:basedOn w:val="Standard"/>
    <w:rsid w:val="00DE6053"/>
    <w:pPr>
      <w:suppressLineNumbers/>
    </w:pPr>
  </w:style>
  <w:style w:customStyle="1" w:styleId="TableHeading" w:type="paragraph">
    <w:name w:val="Table Heading"/>
    <w:basedOn w:val="TableContents"/>
    <w:rsid w:val="00DE6053"/>
    <w:pPr>
      <w:jc w:val="center"/>
    </w:pPr>
    <w:rPr>
      <w:b/>
      <w:bCs/>
    </w:rPr>
  </w:style>
  <w:style w:styleId="Opisslike" w:type="paragraph">
    <w:name w:val="caption"/>
    <w:basedOn w:val="Standard"/>
    <w:qFormat/>
    <w:rsid w:val="00DE6053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rsid w:val="00DE6053"/>
    <w:pPr>
      <w:suppressLineNumbers/>
    </w:pPr>
  </w:style>
  <w:style w:styleId="Naslov" w:type="paragraph">
    <w:name w:val="Title"/>
    <w:basedOn w:val="Standard"/>
    <w:next w:val="Textbody"/>
    <w:qFormat/>
    <w:rsid w:val="00DE6053"/>
    <w:pPr>
      <w:keepNext/>
      <w:spacing w:after="120" w:before="240"/>
    </w:pPr>
    <w:rPr>
      <w:rFonts w:ascii="Arial" w:hAnsi="Arial"/>
      <w:sz w:val="28"/>
      <w:szCs w:val="28"/>
    </w:rPr>
  </w:style>
  <w:style w:styleId="Podnaslov" w:type="paragraph">
    <w:name w:val="Subtitle"/>
    <w:basedOn w:val="Naslov"/>
    <w:next w:val="Textbody"/>
    <w:qFormat/>
    <w:rsid w:val="00DE6053"/>
    <w:pPr>
      <w:jc w:val="center"/>
    </w:pPr>
    <w:rPr>
      <w:i/>
      <w:iCs/>
    </w:rPr>
  </w:style>
  <w:style w:customStyle="1" w:styleId="BulletSymbols" w:type="character">
    <w:name w:val="Bullet Symbols"/>
    <w:rsid w:val="00DE6053"/>
    <w:rPr>
      <w:rFonts w:ascii="StarSymbol" w:cs="StarSymbol" w:eastAsia="StarSymbol" w:hAnsi="StarSymbol"/>
      <w:sz w:val="18"/>
      <w:szCs w:val="18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ADB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821ADB"/>
    <w:rPr>
      <w:rFonts w:ascii="Tahoma" w:hAnsi="Tahoma"/>
      <w:kern w:val="3"/>
      <w:sz w:val="16"/>
      <w:szCs w:val="16"/>
    </w:rPr>
  </w:style>
  <w:style w:styleId="Zaglavlje" w:type="paragraph">
    <w:name w:val="header"/>
    <w:basedOn w:val="Normal"/>
    <w:link w:val="Zaglavl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6416F9"/>
    <w:rPr>
      <w:kern w:val="3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6416F9"/>
    <w:rPr>
      <w:kern w:val="3"/>
      <w:sz w:val="24"/>
      <w:szCs w:val="24"/>
    </w:rPr>
  </w:style>
  <w:style w:styleId="Bezproreda" w:type="paragraph">
    <w:name w:val="No Spacing"/>
    <w:uiPriority w:val="99"/>
    <w:qFormat/>
    <w:rsid w:val="00516A08"/>
    <w:pPr>
      <w:spacing w:after="80"/>
    </w:pPr>
    <w:rPr>
      <w:rFonts w:ascii="Calibri" w:cs="Times New Roman" w:eastAsia="Times New Roman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C61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33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330B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330B"/>
    <w:rPr>
      <w:rFonts w:cs="Times New Roman"/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330B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330B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40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09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763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063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86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43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923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936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134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St-6257/2016-25</izvorni_sadrzaj>
    <derivirana_varijabla naziv="DomainObject.Oznaka_1">St-6257/2016-25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6257</izvorni_sadrzaj>
    <derivirana_varijabla naziv="DomainObject.Predmet.Broj_1">6257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St-6257/2016</izvorni_sadrzaj>
    <derivirana_varijabla naziv="DomainObject.Predmet.OznakaBroj_1">St-6257/2016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KABA NEKRETNINE d.o.o. zastupanog po punomoćniku MARIJA ŠOLA</izvorni_sadrzaj>
    <derivirana_varijabla naziv="DomainObject.Predmet.ProtustrankaFormated_1">  KABA NEKRETNINE d.o.o. zastupanog po punomoćniku MARIJA ŠOLA</derivirana_varijabla>
  </DomainObject.Predmet.ProtustrankaFormated>
  <DomainObject.Predmet.ProtustrankaFormatedOIB>
    <izvorni_sadrzaj>  KABA NEKRETNINE d.o.o., OIB 52872628368 zastupanog po punomoćniku MARIJA ŠOLA</izvorni_sadrzaj>
    <derivirana_varijabla naziv="DomainObject.Predmet.ProtustrankaFormatedOIB_1">  KABA NEKRETNINE d.o.o., OIB 52872628368 zastupanog po punomoćniku MARIJA ŠOLA</derivirana_varijabla>
  </DomainObject.Predmet.ProtustrankaFormatedOIB>
  <DomainObject.Predmet.ProtustrankaFormatedWithAdress>
    <izvorni_sadrzaj> KABA NEKRETNINE d.o.o., Podolnica 3, 10361 Cerje zastupanog po punomoćniku MARIJA ŠOLA</izvorni_sadrzaj>
    <derivirana_varijabla naziv="DomainObject.Predmet.ProtustrankaFormatedWithAdress_1"> KABA NEKRETNINE d.o.o., Podolnica 3, 10361 Cerje zastupanog po punomoćniku MARIJA ŠOLA</derivirana_varijabla>
  </DomainObject.Predmet.ProtustrankaFormatedWithAdress>
  <DomainObject.Predmet.ProtustrankaFormatedWithAdressOIB>
    <izvorni_sadrzaj> KABA NEKRETNINE d.o.o., OIB 52872628368, Podolnica 3, 10361 Cerje zastupanog po punomoćniku MARIJA ŠOLA</izvorni_sadrzaj>
    <derivirana_varijabla naziv="DomainObject.Predmet.ProtustrankaFormatedWithAdressOIB_1"> KABA NEKRETNINE d.o.o., OIB 52872628368, Podolnica 3, 10361 Cerje zastupanog po punomoćniku MARIJA ŠOLA</derivirana_varijabla>
  </DomainObject.Predmet.ProtustrankaFormatedWithAdressOIB>
  <DomainObject.Predmet.ProtustrankaWithAdress>
    <izvorni_sadrzaj>KABA NEKRETNINE d.o.o. Podolnica 3, 10361 Cerje</izvorni_sadrzaj>
    <derivirana_varijabla naziv="DomainObject.Predmet.ProtustrankaWithAdress_1">KABA NEKRETNINE d.o.o. Podolnica 3, 10361 Cerje</derivirana_varijabla>
  </DomainObject.Predmet.ProtustrankaWithAdress>
  <DomainObject.Predmet.ProtustrankaWithAdressOIB>
    <izvorni_sadrzaj>KABA NEKRETNINE d.o.o., OIB 52872628368, Podolnica 3, 10361 Cerje</izvorni_sadrzaj>
    <derivirana_varijabla naziv="DomainObject.Predmet.ProtustrankaWithAdressOIB_1">KABA NEKRETNINE d.o.o., OIB 52872628368, Podolnica 3, 10361 Cerje</derivirana_varijabla>
  </DomainObject.Predmet.ProtustrankaWithAdressOIB>
  <DomainObject.Predmet.ProtustrankaNazivFormated>
    <izvorni_sadrzaj>KABA NEKRETNINE d.o.o.</izvorni_sadrzaj>
    <derivirana_varijabla naziv="DomainObject.Predmet.ProtustrankaNazivFormated_1">KABA NEKRETNINE d.o.o.</derivirana_varijabla>
  </DomainObject.Predmet.ProtustrankaNazivFormated>
  <DomainObject.Predmet.ProtustrankaNazivFormatedOIB>
    <izvorni_sadrzaj>KABA NEKRETNINE d.o.o., OIB 52872628368</izvorni_sadrzaj>
    <derivirana_varijabla naziv="DomainObject.Predmet.ProtustrankaNazivFormatedOIB_1">KABA NEKRETNINE d.o.o., OIB 52872628368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</izvorni_sadrzaj>
    <derivirana_varijabla naziv="DomainObject.Predmet.StrankaFormated_1">  FINA Regionalni centar Zagreb; RH Ministarstvo Financija</derivirana_varijabla>
  </DomainObject.Predmet.StrankaFormated>
  <DomainObject.Predmet.StrankaFormatedOIB>
    <izvorni_sadrzaj>  FINA Regionalni centar Zagreb, OIB 85821130368; RH Ministarstvo Financija, OIB 18683136487</izvorni_sadrzaj>
    <derivirana_varijabla naziv="DomainObject.Predmet.StrankaFormatedOIB_1">  FINA Regionalni centar Zagreb, OIB 85821130368; RH Ministarstvo Financija, OIB 18683136487</derivirana_varijabla>
  </DomainObject.Predmet.StrankaFormatedOIB>
  <DomainObject.Predmet.StrankaFormatedWithAdress>
    <izvorni_sadrzaj> FINA Regionalni centar Zagreb, Trg svibanjskih žrtava 1995. 1, 10000 Zagreb; RH Ministarstvo Financija, Albrechtova 42, 10000 Zagreb</izvorni_sadrzaj>
    <derivirana_varijabla naziv="DomainObject.Predmet.StrankaFormatedWithAdress_1"> FINA Regionalni centar Zagreb, Trg svibanjskih žrtava 1995. 1, 10000 Zagreb; RH Ministarstvo Financija, Albrechtova 42, 10000 Zagreb</derivirana_varijabla>
  </DomainObject.Predmet.StrankaFormatedWithAdress>
  <DomainObject.Predmet.StrankaFormatedWithAdressOIB>
    <izvorni_sadrzaj> FINA Regionalni centar Zagreb, OIB 85821130368, Trg svibanjskih žrtava 1995. 1, 10000 Zagreb; RH Ministarstvo Financija, OIB 18683136487, Albrechtova 42, 10000 Zagreb</izvorni_sadrzaj>
    <derivirana_varijabla naziv="DomainObject.Predmet.StrankaFormatedWithAdressOIB_1"> FINA Regionalni centar Zagreb, OIB 85821130368, Trg svibanjskih žrtava 1995. 1, 10000 Zagreb; RH Ministarstvo Financija, OIB 18683136487, Albrechtova 42, 10000 Zagreb</derivirana_varijabla>
  </DomainObject.Predmet.StrankaFormatedWithAdressOIB>
  <DomainObject.Predmet.StrankaWithAdress>
    <izvorni_sadrzaj>FINA Regionalni centar Zagreb Trg svibanjskih žrtava 1995. 1,10000 Zagreb,RH Ministarstvo Financija Albrechtova 42,10000 Zagreb</izvorni_sadrzaj>
    <derivirana_varijabla naziv="DomainObject.Predmet.StrankaWithAdress_1">FINA Regionalni centar Zagreb Trg svibanjskih žrtava 1995. 1,10000 Zagreb,RH Ministarstvo Financija Albrechtova 42,10000 Zagreb</derivirana_varijabla>
  </DomainObject.Predmet.StrankaWithAdress>
  <DomainObject.Predmet.StrankaWithAdressOIB>
    <izvorni_sadrzaj>FINA Regionalni centar Zagreb, OIB 85821130368, Trg svibanjskih žrtava 1995. 1,10000 Zagreb,RH Ministarstvo Financija, OIB 18683136487, Albrechtova 42,10000 Zagreb</izvorni_sadrzaj>
    <derivirana_varijabla naziv="DomainObject.Predmet.StrankaWithAdressOIB_1">FINA Regionalni centar Zagreb, OIB 85821130368, Trg svibanjskih žrtava 1995. 1,10000 Zagreb,RH Ministarstvo Financija, OIB 18683136487, Albrechtova 42,10000 Zagreb</derivirana_varijabla>
  </DomainObject.Predmet.StrankaWithAdressOIB>
  <DomainObject.Predmet.StrankaNazivFormated>
    <izvorni_sadrzaj>FINA Regionalni centar Zagreb,RH Ministarstvo Financija</izvorni_sadrzaj>
    <derivirana_varijabla naziv="DomainObject.Predmet.StrankaNazivFormated_1">FINA Regionalni centar Zagreb,RH Ministarstvo Financija</derivirana_varijabla>
  </DomainObject.Predmet.StrankaNazivFormated>
  <DomainObject.Predmet.StrankaNazivFormatedOIB>
    <izvorni_sadrzaj>FINA Regionalni centar Zagreb, OIB 85821130368,RH Ministarstvo Financija, OIB 18683136487</izvorni_sadrzaj>
    <derivirana_varijabla naziv="DomainObject.Predmet.StrankaNazivFormatedOIB_1">FINA Regionalni centar Zagreb, OIB 85821130368,RH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Ministarstvo Financija</item>
    </izvorni_sadrzaj>
    <derivirana_varijabla naziv="DomainObject.Predmet.StrankaListFormated_1">
      <item>FINA Regionalni centar Zagreb</item>
      <item>RH Ministarstvo Financija</item>
    </derivirana_varijabla>
  </DomainObject.Predmet.StrankaListFormated>
  <DomainObject.Predmet.StrankaListFormatedOIB>
    <izvorni_sadrzaj>
      <item>FINA Regionalni centar Zagreb, OIB 85821130368</item>
      <item>RH Ministarstvo Financija, OIB 18683136487</item>
    </izvorni_sadrzaj>
    <derivirana_varijabla naziv="DomainObject.Predmet.StrankaListFormatedOIB_1">
      <item>FINA Regionalni centar Zagreb, OIB 85821130368</item>
      <item>RH Ministarstvo Financija,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Financija, Albrechtova 42, 10000 Zagreb</item>
    </izvorni_sadrzaj>
    <derivirana_varijabla naziv="DomainObject.Predmet.StrankaListFormatedWithAdress_1">
      <item>FINA Regionalni centar Zagreb, Trg svibanjskih žrtava 1995. 1, 10000 Zagreb</item>
      <item>RH Ministarstvo Financija, Albrechtova 42,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 OIB 18683136487, Albrechtova 42, 10000 Zagreb</item>
    </izvorni_sadrzaj>
    <derivirana_varijabla naziv="DomainObject.Predmet.StrankaListFormatedWithAdressOIB_1">
      <item>FINA Regionalni centar Zagreb, OIB 85821130368, Trg svibanjskih žrtava 1995. 1, 10000 Zagreb</item>
      <item>RH Ministarstvo Financija, OIB 18683136487, Albrechtova 42, 10000 Zagreb</item>
    </derivirana_varijabla>
  </DomainObject.Predmet.StrankaListFormatedWithAdressOIB>
  <DomainObject.Predmet.StrankaListNazivFormated>
    <izvorni_sadrzaj>
      <item>FINA Regionalni centar Zagreb</item>
      <item>RH Ministarstvo Financija</item>
    </izvorni_sadrzaj>
    <derivirana_varijabla naziv="DomainObject.Predmet.StrankaListNazivFormated_1">
      <item>FINA Regionalni centar Zagreb</item>
      <item>RH Ministarstvo Financija</item>
    </derivirana_varijabla>
  </DomainObject.Predmet.StrankaListNazivFormated>
  <DomainObject.Predmet.StrankaListNazivFormatedOIB>
    <izvorni_sadrzaj>
      <item>FINA Regionalni centar Zagreb, OIB 85821130368</item>
      <item>RH Ministarstvo Financija, OIB 18683136487</item>
    </izvorni_sadrzaj>
    <derivirana_varijabla naziv="DomainObject.Predmet.StrankaListNazivFormatedOIB_1">
      <item>FINA Regionalni centar Zagreb, OIB 85821130368</item>
      <item>RH Ministarstvo Financija, OIB 18683136487</item>
    </derivirana_varijabla>
  </DomainObject.Predmet.StrankaListNazivFormatedOIB>
  <DomainObject.Predmet.ProtuStrankaListFormated>
    <izvorni_sadrzaj>
      <item>KABA NEKRETNINE d.o.o. zastupanog po punomoćniku MARIJA ŠOLA</item>
    </izvorni_sadrzaj>
    <derivirana_varijabla naziv="DomainObject.Predmet.ProtuStrankaListFormated_1">
      <item>KABA NEKRETNINE d.o.o. zastupanog po punomoćniku MARIJA ŠOLA</item>
    </derivirana_varijabla>
  </DomainObject.Predmet.ProtuStrankaListFormated>
  <DomainObject.Predmet.ProtuStrankaListFormatedOIB>
    <izvorni_sadrzaj>
      <item>KABA NEKRETNINE d.o.o., OIB 52872628368 zastupanog po punomoćniku MARIJA ŠOLA</item>
    </izvorni_sadrzaj>
    <derivirana_varijabla naziv="DomainObject.Predmet.ProtuStrankaListFormatedOIB_1">
      <item>KABA NEKRETNINE d.o.o., OIB 52872628368 zastupanog po punomoćniku MARIJA ŠOLA</item>
    </derivirana_varijabla>
  </DomainObject.Predmet.ProtuStrankaListFormatedOIB>
  <DomainObject.Predmet.ProtuStrankaListFormatedWithAdress>
    <izvorni_sadrzaj>
      <item>KABA NEKRETNINE d.o.o., Podolnica 3, 10361 Cerje zastupanog po punomoćniku MARIJA ŠOLA</item>
    </izvorni_sadrzaj>
    <derivirana_varijabla naziv="DomainObject.Predmet.ProtuStrankaListFormatedWithAdress_1">
      <item>KABA NEKRETNINE d.o.o., Podolnica 3, 10361 Cerje zastupanog po punomoćniku MARIJA ŠOLA</item>
    </derivirana_varijabla>
  </DomainObject.Predmet.ProtuStrankaListFormatedWithAdress>
  <DomainObject.Predmet.ProtuStrankaListFormatedWithAdressOIB>
    <izvorni_sadrzaj>
      <item>KABA NEKRETNINE d.o.o., OIB 52872628368, Podolnica 3, 10361 Cerje zastupanog po punomoćniku MARIJA ŠOLA</item>
    </izvorni_sadrzaj>
    <derivirana_varijabla naziv="DomainObject.Predmet.ProtuStrankaListFormatedWithAdressOIB_1">
      <item>KABA NEKRETNINE d.o.o., OIB 52872628368, Podolnica 3, 10361 Cerje zastupanog po punomoćniku MARIJA ŠOLA</item>
    </derivirana_varijabla>
  </DomainObject.Predmet.ProtuStrankaListFormatedWithAdressOIB>
  <DomainObject.Predmet.ProtuStrankaListNazivFormated>
    <izvorni_sadrzaj>
      <item>KABA NEKRETNINE d.o.o.</item>
    </izvorni_sadrzaj>
    <derivirana_varijabla naziv="DomainObject.Predmet.ProtuStrankaListNazivFormated_1">
      <item>KABA NEKRETNINE d.o.o.</item>
    </derivirana_varijabla>
  </DomainObject.Predmet.ProtuStrankaListNazivFormated>
  <DomainObject.Predmet.ProtuStrankaListNazivFormatedOIB>
    <izvorni_sadrzaj>
      <item>KABA NEKRETNINE d.o.o., OIB 52872628368</item>
    </izvorni_sadrzaj>
    <derivirana_varijabla naziv="DomainObject.Predmet.ProtuStrankaListNazivFormatedOIB_1">
      <item>KABA NEKRETNINE d.o.o., OIB 52872628368</item>
    </derivirana_varijabla>
  </DomainObject.Predmet.ProtuStrankaListNazivFormatedOIB>
  <DomainObject.Predmet.OstaliListFormated>
    <izvorni_sadrzaj>
      <item>Županijsko državno odvjetništvo u Osijeku</item>
      <item>MARIJA ŠOLA punomoćnik sudionika u postupku KABA NEKRETNINE d.o.o.</item>
    </izvorni_sadrzaj>
    <derivirana_varijabla naziv="DomainObject.Predmet.OstaliListFormated_1">
      <item>Županijsko državno odvjetništvo u Osijeku</item>
      <item>MARIJA ŠOLA punomoćnik sudionika u postupku KABA NEKRETNINE d.o.o.</item>
    </derivirana_varijabla>
  </DomainObject.Predmet.OstaliListFormated>
  <DomainObject.Predmet.OstaliListFormatedOIB>
    <izvorni_sadrzaj>
      <item>Županijsko državno odvjetništvo u Osijeku, OIB 61379160880</item>
      <item>MARIJA ŠOLA, OIB 65950098414 punomoćnik sudionika u postupku KABA NEKRETNINE d.o.o.</item>
    </izvorni_sadrzaj>
    <derivirana_varijabla naziv="DomainObject.Predmet.OstaliListFormatedOIB_1">
      <item>Županijsko državno odvjetništvo u Osijeku, OIB 61379160880</item>
      <item>MARIJA ŠOLA, OIB 65950098414 punomoćnik sudionika u postupku KABA NEKRETNINE d.o.o.</item>
    </derivirana_varijabla>
  </DomainObject.Predmet.OstaliListFormatedOIB>
  <DomainObject.Predmet.OstaliListFormatedWithAdress>
    <izvorni_sadrzaj>
      <item>Županijsko državno odvjetništvo u Osijeku, Kapucinska 21, 31000 Osijek</item>
      <item>MARIJA ŠOLA, Primorska 5, 10360 Sesvete punomoćnik sudionika u postupku KABA NEKRETNINE d.o.o.</item>
    </izvorni_sadrzaj>
    <derivirana_varijabla naziv="DomainObject.Predmet.OstaliListFormatedWithAdress_1">
      <item>Županijsko državno odvjetništvo u Osijeku, Kapucinska 21, 31000 Osijek</item>
      <item>MARIJA ŠOLA, Primorska 5, 10360 Sesvete punomoćnik sudionika u postupku KABA NEKRETNINE d.o.o.</item>
    </derivirana_varijabla>
  </DomainObject.Predmet.OstaliListFormatedWithAdress>
  <DomainObject.Predmet.OstaliListFormatedWithAdressOIB>
    <izvorni_sadrzaj>
      <item>Županijsko državno odvjetništvo u Osijeku, OIB 61379160880, Kapucinska 21, 31000 Osijek</item>
      <item>MARIJA ŠOLA, OIB 65950098414, Primorska 5, 10360 Sesvete punomoćnik sudionika u postupku KABA NEKRETNINE d.o.o.</item>
    </izvorni_sadrzaj>
    <derivirana_varijabla naziv="DomainObject.Predmet.OstaliListFormatedWithAdressOIB_1">
      <item>Županijsko državno odvjetništvo u Osijeku, OIB 61379160880, Kapucinska 21, 31000 Osijek</item>
      <item>MARIJA ŠOLA, OIB 65950098414, Primorska 5, 10360 Sesvete punomoćnik sudionika u postupku KABA NEKRETNINE d.o.o.</item>
    </derivirana_varijabla>
  </DomainObject.Predmet.OstaliListFormatedWithAdressOIB>
  <DomainObject.Predmet.OstaliListNazivFormated>
    <izvorni_sadrzaj>
      <item>Županijsko državno odvjetništvo u Osijeku</item>
      <item>MARIJA ŠOLA</item>
    </izvorni_sadrzaj>
    <derivirana_varijabla naziv="DomainObject.Predmet.OstaliListNazivFormated_1">
      <item>Županijsko državno odvjetništvo u Osijeku</item>
      <item>MARIJA ŠOLA</item>
    </derivirana_varijabla>
  </DomainObject.Predmet.OstaliListNazivFormated>
  <DomainObject.Predmet.OstaliListNazivFormatedOIB>
    <izvorni_sadrzaj>
      <item>Županijsko državno odvjetništvo u Osijeku, OIB 61379160880</item>
      <item>MARIJA ŠOLA, OIB 65950098414</item>
    </izvorni_sadrzaj>
    <derivirana_varijabla naziv="DomainObject.Predmet.OstaliListNazivFormatedOIB_1">
      <item>Županijsko državno odvjetništvo u Osijeku, OIB 61379160880</item>
      <item>MARIJA ŠOLA, OIB 65950098414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KABA NEKRETNINE d.o.o.</izvorni_sadrzaj>
    <derivirana_varijabla naziv="DomainObject.Predmet.ProtustrankaIDrugi_1">KABA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KABA NEKRETNINE d.o.o., OIB 52872628368, Podolnica 3, 10361 Cerje</izvorni_sadrzaj>
    <derivirana_varijabla naziv="DomainObject.Predmet.ProtustrankaIDrugiAdressOIB_1">KABA NEKRETNINE d.o.o., OIB 52872628368, Podolnica 3, 10361 Cerje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KABA NEKRETNINE d.o.o.</item>
      <item>RH Ministarstvo Financija</item>
      <item>Županijsko državno odvjetništvo u Osijeku</item>
      <item>MARIJA ŠOLA</item>
    </izvorni_sadrzaj>
    <derivirana_varijabla naziv="DomainObject.Predmet.SudioniciListNaziv_1">
      <item>FINA Regionalni centar Zagreb</item>
      <item>KABA NEKRETNINE d.o.o.</item>
      <item>RH Ministarstvo Financija</item>
      <item>Županijsko državno odvjetništvo u Osijeku</item>
      <item>MARIJA ŠOLA</item>
    </derivirana_varijabla>
  </DomainObject.Predmet.SudioniciListNaziv>
  <DomainObject.Predmet.SudioniciListAdressOIB>
    <izvorni_sadrzaj>
      <item>FINA Regionalni centar Zagreb, OIB 85821130368, Trg svibanjskih žrtava 1995. 1,10000 Zagreb</item>
      <item>KABA NEKRETNINE d.o.o., OIB 52872628368, Podolnica 3,10361 Cerje</item>
      <item>RH Ministarstvo Financija, OIB 18683136487, Albrechtova 42,10000 Zagreb</item>
      <item>Županijsko državno odvjetništvo u Osijeku, OIB 61379160880, Kapucinska 21,31000 Osijek</item>
      <item>MARIJA ŠOLA, OIB 65950098414, Primorska 5,10360 Sesvete</item>
    </izvorni_sadrzaj>
    <derivirana_varijabla naziv="DomainObject.Predmet.SudioniciListAdressOIB_1">
      <item>FINA Regionalni centar Zagreb, OIB 85821130368, Trg svibanjskih žrtava 1995. 1,10000 Zagreb</item>
      <item>KABA NEKRETNINE d.o.o., OIB 52872628368, Podolnica 3,10361 Cerje</item>
      <item>RH Ministarstvo Financija, OIB 18683136487, Albrechtova 42,10000 Zagreb</item>
      <item>Županijsko državno odvjetništvo u Osijeku, OIB 61379160880, Kapucinska 21,31000 Osijek</item>
      <item>MARIJA ŠOLA, OIB 65950098414, Primorska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52872628368</item>
      <item>, OIB 18683136487</item>
      <item>, OIB 61379160880</item>
      <item>, OIB 65950098414</item>
    </izvorni_sadrzaj>
    <derivirana_varijabla naziv="DomainObject.Predmet.SudioniciListNazivOIB_1">
      <item>, OIB 85821130368</item>
      <item>, OIB 52872628368</item>
      <item>, OIB 18683136487</item>
      <item>, OIB 61379160880</item>
      <item>, OIB 65950098414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885A8D-E481-4995-9A3E-D9DF37A049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831</properties:Words>
  <properties:Characters>5302</properties:Characters>
  <properties:Lines>551</properties:Lines>
  <properties:Paragraphs>272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St-203/07</vt:lpstr>
      <vt:lpstr>St-203/07</vt:lpstr>
    </vt:vector>
  </properties:TitlesOfParts>
  <properties:LinksUpToDate>false</properties:LinksUpToDate>
  <properties:CharactersWithSpaces>6084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2017-10-30T10:42:00Z</dcterms:created>
  <dc:creator>Dante</dc:creator>
  <cp:lastModifiedBy>Matea Bizjak</cp:lastModifiedBy>
  <cp:lastPrinted>2014-05-20T08:10:00Z</cp:lastPrinted>
  <dcterms:modified xmlns:xsi="http://www.w3.org/2001/XMLSchema-instance" xsi:type="dcterms:W3CDTF">2017-10-30T10:44:00Z</dcterms:modified>
  <cp:revision>3</cp:revision>
  <dc:title>St-203/07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Info 1" pid="2" fmtid="{D5CDD505-2E9C-101B-9397-08002B2CF9AE}">
    <vt:lpwstr/>
  </prop:property>
  <prop:property name="Info 2" pid="3" fmtid="{D5CDD505-2E9C-101B-9397-08002B2CF9AE}">
    <vt:lpwstr/>
  </prop:property>
  <prop:property name="Info 3" pid="4" fmtid="{D5CDD505-2E9C-101B-9397-08002B2CF9AE}">
    <vt:lpwstr/>
  </prop:property>
  <prop:property name="Info 4" pid="5" fmtid="{D5CDD505-2E9C-101B-9397-08002B2CF9AE}">
    <vt:lpwstr/>
  </prop:property>
  <prop:property name="Saved" pid="6" fmtid="{D5CDD505-2E9C-101B-9397-08002B2CF9AE}">
    <vt:bool>true</vt:bool>
  </prop:property>
  <prop:property name="Naslov" pid="7" fmtid="{D5CDD505-2E9C-101B-9397-08002B2CF9AE}">
    <vt:lpwstr>St-6257/2016-25 / Podnesak - Podnesak</vt:lpwstr>
  </prop:property>
  <prop:property name="CC_coloring" pid="8" fmtid="{D5CDD505-2E9C-101B-9397-08002B2CF9AE}">
    <vt:bool>false</vt:bool>
  </prop:property>
  <prop:property name="BrojStranica" pid="9" fmtid="{D5CDD505-2E9C-101B-9397-08002B2CF9AE}">
    <vt:i4>7</vt:i4>
  </prop:property>
</prop:Properties>
</file>