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af7a" w14:paraId="bb7af7a" w:rsidRDefault="00ED2768" w:rsidP="00B942C7" w:rsidR="00ED2768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D2768" w:rsidP="00B942C7" w:rsidR="00ED2768">
      <w:pPr>
        <w:jc w:val="both"/>
      </w:pPr>
    </w:p>
    <w:p w:rsidRDefault="00ED2768" w:rsidP="00B942C7" w:rsidR="00ED2768">
      <w:pPr>
        <w:jc w:val="both"/>
      </w:pPr>
      <w:r>
        <w:t>REPUBLIKA HRVATSKA</w:t>
      </w:r>
    </w:p>
    <w:p w:rsidRDefault="00ED2768" w:rsidP="00B942C7" w:rsidR="00ED2768">
      <w:pPr>
        <w:jc w:val="both"/>
      </w:pPr>
      <w:r>
        <w:t xml:space="preserve"> Trgovački sud u Zagrebu</w:t>
      </w:r>
    </w:p>
    <w:p w:rsidRDefault="00ED2768" w:rsidP="00B942C7" w:rsidR="00ED2768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ED2768" w:rsidP="00B942C7" w:rsidR="00ED27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St-3098/2018</w:t>
      </w:r>
    </w:p>
    <w:p w:rsidRDefault="00ED2768" w:rsidP="00B942C7" w:rsidR="00ED2768">
      <w:pPr>
        <w:jc w:val="both"/>
      </w:pPr>
    </w:p>
    <w:p w:rsidRDefault="00ED2768" w:rsidP="00B942C7" w:rsidR="00ED2768">
      <w:pPr>
        <w:jc w:val="both"/>
      </w:pPr>
    </w:p>
    <w:p w:rsidRDefault="00ED2768" w:rsidP="00B942C7" w:rsidR="00ED2768">
      <w:pPr>
        <w:ind w:firstLine="708" w:left="2124"/>
        <w:jc w:val="both"/>
      </w:pPr>
      <w:r>
        <w:t>R E P U B L I K A    H R V A T S K A</w:t>
      </w:r>
    </w:p>
    <w:p w:rsidRDefault="00ED2768" w:rsidP="00B942C7" w:rsidR="00ED2768">
      <w:pPr>
        <w:jc w:val="both"/>
      </w:pPr>
    </w:p>
    <w:p w:rsidRDefault="00ED2768" w:rsidP="00B942C7" w:rsidR="00ED2768">
      <w:pPr>
        <w:jc w:val="both"/>
      </w:pPr>
      <w:r>
        <w:t xml:space="preserve">  </w:t>
      </w:r>
      <w:r w:rsidR="00684427">
        <w:tab/>
      </w:r>
      <w:r w:rsidR="00684427">
        <w:tab/>
      </w:r>
      <w:r w:rsidR="00684427">
        <w:tab/>
      </w:r>
      <w:r w:rsidR="00684427">
        <w:tab/>
      </w:r>
      <w:r w:rsidR="00684427">
        <w:tab/>
      </w:r>
      <w:r>
        <w:t xml:space="preserve"> </w:t>
      </w:r>
      <w:r w:rsidR="003B2649">
        <w:t xml:space="preserve">  </w:t>
      </w:r>
      <w:r>
        <w:t>R J E Š E NJ E</w:t>
      </w:r>
    </w:p>
    <w:p w:rsidRDefault="00ED2768" w:rsidP="00B942C7" w:rsidR="00ED2768">
      <w:pPr>
        <w:jc w:val="both"/>
      </w:pPr>
    </w:p>
    <w:p w:rsidRDefault="00ED2768" w:rsidP="00B942C7" w:rsidR="00ED2768">
      <w:pPr>
        <w:jc w:val="both"/>
      </w:pPr>
    </w:p>
    <w:p w:rsidRDefault="00ED2768" w:rsidP="00B942C7" w:rsidR="00ED2768">
      <w:pPr>
        <w:jc w:val="both"/>
      </w:pPr>
      <w:r>
        <w:tab/>
        <w:t xml:space="preserve">Trgovački sud u Zagrebu, sudac Danijela Uzelac, u stečajnom postupku nad dužnikom NOVA TRANSPORTI d.o.o., OIB 75354567895, Zagreb, Zelinska 7, </w:t>
      </w:r>
      <w:r w:rsidR="00135B86">
        <w:t>1. travnja</w:t>
      </w:r>
      <w:r>
        <w:t xml:space="preserve"> 2019.</w:t>
      </w:r>
    </w:p>
    <w:p w:rsidRDefault="00ED2768" w:rsidP="00B942C7" w:rsidR="00ED2768">
      <w:pPr>
        <w:jc w:val="both"/>
      </w:pPr>
    </w:p>
    <w:p w:rsidRDefault="00ED2768" w:rsidP="00B942C7" w:rsidR="00ED2768">
      <w:pPr>
        <w:jc w:val="both"/>
      </w:pPr>
    </w:p>
    <w:p w:rsidRDefault="00B942C7" w:rsidP="00B942C7" w:rsidR="00ED2768">
      <w:pPr>
        <w:jc w:val="both"/>
      </w:pPr>
      <w:r>
        <w:t xml:space="preserve">                                                             </w:t>
      </w:r>
      <w:r w:rsidR="00764DDD">
        <w:t xml:space="preserve">  </w:t>
      </w:r>
      <w:r w:rsidR="00ED2768">
        <w:t>r i j e š i o     j e</w:t>
      </w:r>
    </w:p>
    <w:p w:rsidRDefault="00ED2768" w:rsidP="00B942C7" w:rsidR="00ED2768">
      <w:pPr>
        <w:jc w:val="both"/>
      </w:pPr>
      <w:r>
        <w:t xml:space="preserve"> </w:t>
      </w:r>
    </w:p>
    <w:p w:rsidRDefault="00684427" w:rsidP="00B942C7" w:rsidR="00684427">
      <w:pPr>
        <w:jc w:val="both"/>
      </w:pPr>
    </w:p>
    <w:p w:rsidRDefault="00ED2768" w:rsidP="00B942C7" w:rsidR="00ED2768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684427" w:rsidRPr="00684427">
        <w:t>NOVA TRANSPORTI d.o.o., OIB 75354567895, Zagreb, Zelinska 7</w:t>
      </w:r>
      <w:r w:rsidR="00684427">
        <w:t xml:space="preserve">, </w:t>
      </w:r>
      <w:r>
        <w:t xml:space="preserve">u roku 15 dana od isteka osmog dana od dana objave ovog rješenja na mrežnoj stranici e-oglasna ploča Trgovačkog suda u Zagrebu predujmiti iznos od </w:t>
      </w:r>
      <w:r w:rsidR="00535C20">
        <w:t>6.</w:t>
      </w:r>
      <w:r w:rsidR="00BE4E04">
        <w:t>511</w:t>
      </w:r>
      <w:r w:rsidR="007662BD">
        <w:t>,</w:t>
      </w:r>
      <w:r w:rsidR="00535C20">
        <w:t>00</w:t>
      </w:r>
      <w:r>
        <w:t xml:space="preserve"> kn za pokriće troškova prethodnoga i otvorenoga stečajnog postupka na račun Trgovačkog suda u Zagrebu otvoren pri Hrvatskoj poštanskoj banci d.d. Zagreb broj IBAN HR9223900011300000460, model 05, poziv na broj 3098-2018</w:t>
      </w:r>
      <w:r w:rsidR="007662BD">
        <w:t>.</w:t>
      </w:r>
    </w:p>
    <w:p w:rsidRDefault="00ED2768" w:rsidP="00B942C7" w:rsidR="00ED2768">
      <w:pPr>
        <w:jc w:val="both"/>
      </w:pPr>
    </w:p>
    <w:p w:rsidRDefault="00ED2768" w:rsidP="00B942C7" w:rsidR="00ED2768">
      <w:pPr>
        <w:ind w:firstLine="708"/>
        <w:jc w:val="both"/>
      </w:pPr>
      <w:r>
        <w:t>II. Ako osobe koje imaju pravni interes za provedbom stečajnoga postupaka nad dužnikom ne postupe u skladu s pozivom ovog suda iz točke I. izreke ovog rješenja, sud će donijeti rješenje o otvaranju i zaključenju stečajnoga postupka.</w:t>
      </w:r>
    </w:p>
    <w:p w:rsidRDefault="00B942C7" w:rsidP="00B942C7" w:rsidR="00B942C7">
      <w:pPr>
        <w:ind w:firstLine="708"/>
        <w:jc w:val="both"/>
      </w:pPr>
    </w:p>
    <w:p w:rsidRDefault="00B942C7" w:rsidP="00B942C7" w:rsidR="00B942C7">
      <w:pPr>
        <w:ind w:firstLine="708" w:left="3540"/>
        <w:jc w:val="both"/>
      </w:pPr>
    </w:p>
    <w:p w:rsidRDefault="003B2649" w:rsidP="003B2649" w:rsidR="00ED2768">
      <w:pPr>
        <w:jc w:val="both"/>
      </w:pPr>
      <w:r>
        <w:t xml:space="preserve">                                                                 </w:t>
      </w:r>
      <w:r w:rsidR="00ED2768">
        <w:t>Obrazloženje</w:t>
      </w:r>
    </w:p>
    <w:p w:rsidRDefault="00ED2768" w:rsidP="00B942C7" w:rsidR="00ED2768">
      <w:pPr>
        <w:jc w:val="both"/>
      </w:pPr>
      <w:r>
        <w:t xml:space="preserve"> </w:t>
      </w:r>
    </w:p>
    <w:p w:rsidRDefault="00ED2768" w:rsidP="00B942C7" w:rsidR="00ED2768">
      <w:pPr>
        <w:jc w:val="both"/>
      </w:pPr>
    </w:p>
    <w:p w:rsidRDefault="00684427" w:rsidP="00B942C7" w:rsidR="00684427">
      <w:pPr>
        <w:ind w:firstLine="708"/>
        <w:jc w:val="both"/>
      </w:pPr>
      <w:r>
        <w:t xml:space="preserve">Dužnik je 6. prosinca 2018. po zastupniku </w:t>
      </w:r>
      <w:r w:rsidR="00473038">
        <w:t xml:space="preserve">po zakonu Marku Crevaru podnio </w:t>
      </w:r>
      <w:r>
        <w:t>prijedlog za otvaranje stečajnog postupka na temelju odredaba čl. 16. i čl. 109. Stečajnog zakona (“Narodne novine” broj: 71/15. i 104/17., dalje: SZ). U prijedlogu je u bitnome naveo da kod dužnika postoji stečajni razlog nesposobnosti za plaćanje u prilog koje tvrdnje je dostavljena Potvrda Financijske agencije o blokadi računa i novčanih sredstava (list 4. spisa) te je uz prijedlog dostavljen podnesak u kojem je između ostalog naveo da nema imovine  (list 3. spisa).</w:t>
      </w:r>
    </w:p>
    <w:p w:rsidRDefault="00684427" w:rsidP="00B942C7" w:rsidR="00684427">
      <w:pPr>
        <w:jc w:val="both"/>
      </w:pPr>
    </w:p>
    <w:p w:rsidRDefault="00684427" w:rsidP="002D3DF2" w:rsidR="0003432B">
      <w:pPr>
        <w:ind w:firstLine="708"/>
        <w:jc w:val="both"/>
      </w:pPr>
      <w:r>
        <w:t xml:space="preserve">Uvidom u sudski registar ovoga suda utvrđeno je kako je Marko Crevar, koji je u konkretnom slučaju podnio prijedlog za otvaranje stečajnog postupka u ime dužnika,  upisan </w:t>
      </w:r>
      <w:r>
        <w:lastRenderedPageBreak/>
        <w:t>kao osoba ovlaštena za zastupanje dužnika po zakonu, koja zastupa društvo pojedinačno i samostalno. Iz navedenog proizlazi kako je prijedlog za otvaranje stečajnog postupka podnesen od strane ovlaštene osobe (čl. 109. st. 4. podst.1. SZ).</w:t>
      </w:r>
      <w:r w:rsidR="002D3DF2">
        <w:t xml:space="preserve"> Pored navedenog, iz spisa </w:t>
      </w:r>
      <w:r w:rsidR="0003432B" w:rsidRPr="0003432B">
        <w:t xml:space="preserve">proizlazi da </w:t>
      </w:r>
      <w:r w:rsidR="002D3DF2">
        <w:t xml:space="preserve">je </w:t>
      </w:r>
      <w:r w:rsidR="0003432B" w:rsidRPr="0003432B">
        <w:t xml:space="preserve">dužnik </w:t>
      </w:r>
      <w:r w:rsidR="00855780">
        <w:t xml:space="preserve">postupio po </w:t>
      </w:r>
      <w:proofErr w:type="spellStart"/>
      <w:r w:rsidR="00855780">
        <w:t>čl</w:t>
      </w:r>
      <w:proofErr w:type="spellEnd"/>
      <w:r w:rsidR="00855780">
        <w:t xml:space="preserve"> 114.st.1. SZ-a</w:t>
      </w:r>
      <w:r w:rsidR="0003432B">
        <w:t>.</w:t>
      </w:r>
    </w:p>
    <w:p w:rsidRDefault="00684427" w:rsidP="00B942C7" w:rsidR="00684427">
      <w:pPr>
        <w:jc w:val="both"/>
      </w:pPr>
    </w:p>
    <w:p w:rsidRDefault="00BD236A" w:rsidP="00B942C7" w:rsidR="00684427">
      <w:pPr>
        <w:ind w:firstLine="708"/>
        <w:jc w:val="both"/>
      </w:pPr>
      <w:r>
        <w:t>Tijekom prethodnog postupka pokrenutog rješenjem od 25. veljače 2019.</w:t>
      </w:r>
      <w:r w:rsidR="00473038">
        <w:t xml:space="preserve"> na temelju </w:t>
      </w:r>
      <w:r>
        <w:t xml:space="preserve"> u</w:t>
      </w:r>
      <w:r w:rsidR="00684427">
        <w:t>vid</w:t>
      </w:r>
      <w:r w:rsidR="00473038">
        <w:t>a</w:t>
      </w:r>
      <w:r w:rsidR="00684427">
        <w:t xml:space="preserve"> u P</w:t>
      </w:r>
      <w:r>
        <w:t xml:space="preserve">otvrdu Financijske agencije od 7. ožujka 2019. (list 30. spisa) </w:t>
      </w:r>
      <w:r w:rsidR="00684427">
        <w:t xml:space="preserve">utvrđeno je kako je na </w:t>
      </w:r>
      <w:r>
        <w:t xml:space="preserve">taj dan </w:t>
      </w:r>
      <w:r w:rsidR="00684427">
        <w:t xml:space="preserve">na računima i novčanim sredstvima dužnika evidentirano </w:t>
      </w:r>
      <w:r>
        <w:t>2987</w:t>
      </w:r>
      <w:r w:rsidR="00684427">
        <w:t xml:space="preserve"> dana neprekidne blokade, odnosno</w:t>
      </w:r>
      <w:r w:rsidR="00473038">
        <w:t xml:space="preserve"> </w:t>
      </w:r>
      <w:r>
        <w:t>180</w:t>
      </w:r>
      <w:r w:rsidR="00684427">
        <w:t xml:space="preserve"> dana blokade u prethodnih 6 mjeseci zbog nepodmirenih osnova za plaćanje evidentiranih u Očevidniku redoslijeda za plaćanje, </w:t>
      </w:r>
      <w:r w:rsidR="00AC1AEE">
        <w:t>te da nepodmirene obveze na taj dan iznose 9.351.130,89 kn.</w:t>
      </w:r>
    </w:p>
    <w:p w:rsidRDefault="00684427" w:rsidP="00B942C7" w:rsidR="00684427">
      <w:pPr>
        <w:jc w:val="both"/>
      </w:pPr>
    </w:p>
    <w:p w:rsidRDefault="00684427" w:rsidP="00B942C7" w:rsidR="00684427">
      <w:pPr>
        <w:ind w:firstLine="708"/>
        <w:jc w:val="both"/>
      </w:pPr>
      <w:r>
        <w:t xml:space="preserve">Budući da dužnik u očevidniku o redoslijedu plaćanja ima evidentirane neizvršene osnove za plaćanje u razdoblju dužem od 60 dana, zbog čega se, u skladu s odredbom čl. 6. st. 2. </w:t>
      </w:r>
      <w:proofErr w:type="spellStart"/>
      <w:r>
        <w:t>podst</w:t>
      </w:r>
      <w:proofErr w:type="spellEnd"/>
      <w:r>
        <w:t xml:space="preserve">. 1. SZ-a smatra </w:t>
      </w:r>
      <w:r w:rsidR="00AC1AEE">
        <w:t xml:space="preserve">se </w:t>
      </w:r>
      <w:r>
        <w:t>da je nesposoban za plaćanje pa u konkretnom slučaju postoji stečajni razlog nesposobnosti za plaćanje u smislu odredaba čl. 6. SZ-a.</w:t>
      </w:r>
    </w:p>
    <w:p w:rsidRDefault="0094500C" w:rsidP="00B942C7" w:rsidR="0094500C">
      <w:pPr>
        <w:ind w:firstLine="708"/>
        <w:jc w:val="both"/>
      </w:pPr>
    </w:p>
    <w:p w:rsidRDefault="0094500C" w:rsidP="00B942C7" w:rsidR="0094500C">
      <w:pPr>
        <w:ind w:firstLine="708"/>
        <w:jc w:val="both"/>
      </w:pPr>
      <w:r w:rsidRPr="0094500C">
        <w:t>Uvidom u podnes</w:t>
      </w:r>
      <w:r w:rsidR="00473038">
        <w:t xml:space="preserve">ke </w:t>
      </w:r>
      <w:r w:rsidRPr="0094500C">
        <w:t>od 6. prosinca 2</w:t>
      </w:r>
      <w:r w:rsidR="00473038">
        <w:t>018. te</w:t>
      </w:r>
      <w:r w:rsidRPr="0094500C">
        <w:t xml:space="preserve"> 27. veljače 2019. u kojem je dužnikov zastupnik po zakonu </w:t>
      </w:r>
      <w:r w:rsidR="00E3552F">
        <w:t>naveo</w:t>
      </w:r>
      <w:r w:rsidRPr="0094500C">
        <w:t xml:space="preserve"> da dužnik nema u vlasništvu nikakve imovine (materijalne, financijske ili druge) te da je dužnikov račun u blokadi od 3. studenoga 2011. utvrđeno je kako dužnik nema imovine. Također, uvidom u Zajednički informacijski sustav zemljišnih knjiga i katastra (list 31. spisa) utvrđeno je da dužnik nije evidentiran kao vlasnik vozila.</w:t>
      </w:r>
    </w:p>
    <w:p w:rsidRDefault="00ED2768" w:rsidP="00B942C7" w:rsidR="00ED2768">
      <w:pPr>
        <w:jc w:val="both"/>
      </w:pPr>
    </w:p>
    <w:p w:rsidRDefault="00ED2768" w:rsidP="00AC1AEE" w:rsidR="00ED2768">
      <w:pPr>
        <w:ind w:firstLine="708"/>
        <w:jc w:val="both"/>
      </w:pPr>
      <w: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ED2768" w:rsidP="00B942C7" w:rsidR="00ED2768">
      <w:pPr>
        <w:jc w:val="both"/>
      </w:pPr>
    </w:p>
    <w:p w:rsidRDefault="00B95398" w:rsidP="00B95398" w:rsidR="00B95398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 </w:t>
      </w:r>
      <w:r w:rsidR="007662BD">
        <w:t xml:space="preserve">u iznosu od </w:t>
      </w:r>
      <w:r w:rsidR="00BE4E04">
        <w:t>6.511,00</w:t>
      </w:r>
      <w:r w:rsidR="007662BD">
        <w:t xml:space="preserve"> kn. </w:t>
      </w:r>
      <w:r>
        <w:t>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80,00 kn mjesečno odnosno za šest mjeseci 480,00 kn, troškov</w:t>
      </w:r>
      <w:r w:rsidR="00E4477C">
        <w:t>i</w:t>
      </w:r>
      <w:r>
        <w:t xml:space="preserve"> poštan</w:t>
      </w:r>
      <w:r w:rsidR="00BE4E04">
        <w:t>skih i telefonskih usluga 10</w:t>
      </w:r>
      <w:r>
        <w:t xml:space="preserve">0,00 kn mjesečno, odnosno </w:t>
      </w:r>
      <w:r w:rsidR="00BE4E04">
        <w:t>600</w:t>
      </w:r>
      <w:r>
        <w:t xml:space="preserve">,00 kn za šest mjeseci, troškovi sudskih i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</w:t>
      </w:r>
      <w:r w:rsidR="00E4477C">
        <w:t xml:space="preserve">minimalno </w:t>
      </w:r>
      <w:r>
        <w:t>120,00 kn za šest mjeseci, a troškovi dostave izvatka na adresu u Zagrebačkoj banci d.d. iznose 3,50 kn po izvatku, odnosno 21,00 kn za šest mjeseci, troškovi zatvaranja računa razli</w:t>
      </w:r>
      <w:r w:rsidR="00E03A05">
        <w:t xml:space="preserve">kuju se od banka do banke, tako </w:t>
      </w:r>
      <w:r>
        <w:t xml:space="preserve">primjerice, u </w:t>
      </w:r>
      <w:proofErr w:type="spellStart"/>
      <w:r>
        <w:t>Sberbank</w:t>
      </w:r>
      <w:proofErr w:type="spellEnd"/>
      <w:r>
        <w:t xml:space="preserve"> d.d. iznose 150,00 kn, a </w:t>
      </w:r>
      <w:r w:rsidR="00E03A05">
        <w:t xml:space="preserve">troškovi izdavanja </w:t>
      </w:r>
      <w:r>
        <w:t>potvrde o izvršenju naloga u navedenoj banci iznose 10,00 kn po potvrdi, dakle 20,00 kn mjesečno za dvije potvrde, a za šest mjeseci 120,00 kn.</w:t>
      </w:r>
    </w:p>
    <w:p w:rsidRDefault="00B95398" w:rsidP="00B95398" w:rsidR="00B95398">
      <w:pPr>
        <w:jc w:val="both"/>
      </w:pPr>
    </w:p>
    <w:p w:rsidRDefault="00B95398" w:rsidP="00B95398" w:rsidR="0094500C">
      <w:pPr>
        <w:jc w:val="both"/>
      </w:pPr>
      <w:r>
        <w:tab/>
        <w:t xml:space="preserve">Slijedom navedenog, ukupni troškovi </w:t>
      </w:r>
      <w:r w:rsidRPr="00B95398">
        <w:t xml:space="preserve">prethodnoga i otvorenoga stečajnog postupka </w:t>
      </w:r>
      <w:r>
        <w:t>utemeljeni na</w:t>
      </w:r>
      <w:r w:rsidR="00764DDD">
        <w:t xml:space="preserve"> trajanju postupka od 6 mjeseci</w:t>
      </w:r>
      <w:r>
        <w:t xml:space="preserve"> iznosi bi 6.</w:t>
      </w:r>
      <w:r w:rsidR="00BE4E04">
        <w:t>511</w:t>
      </w:r>
      <w:r>
        <w:t>,00 kn.</w:t>
      </w:r>
      <w:r w:rsidR="006D3BCF">
        <w:t xml:space="preserve"> Budući da iz Ob</w:t>
      </w:r>
      <w:r w:rsidR="00677B08">
        <w:t>av</w:t>
      </w:r>
      <w:r w:rsidR="006D3BCF">
        <w:t>ijesti Financijske agencije od 21. siječnja 2019. proizlazi da nisu zaplijenjena sredstva za pokriće troškova postupka, navedeni iznos predujma nije mogao biti umanjen</w:t>
      </w:r>
      <w:r w:rsidR="00677B08">
        <w:t>.</w:t>
      </w:r>
    </w:p>
    <w:p w:rsidRDefault="00B95398" w:rsidP="00B95398" w:rsidR="00B95398">
      <w:pPr>
        <w:jc w:val="both"/>
      </w:pPr>
    </w:p>
    <w:p w:rsidRDefault="0094500C" w:rsidP="0094500C" w:rsidR="0094500C">
      <w:pPr>
        <w:jc w:val="both"/>
      </w:pPr>
      <w:r>
        <w:tab/>
        <w:t>S obzirom na to da imovina dužnika nije dostatna za namirenje troškova prethodno</w:t>
      </w:r>
      <w:r w:rsidR="00DA4B65">
        <w:t xml:space="preserve">g i stečajnog postupka, </w:t>
      </w:r>
      <w:r>
        <w:t xml:space="preserve">u smislu odredbe čl. 132. st. 1. </w:t>
      </w:r>
      <w:r w:rsidR="00DA4B65">
        <w:t>SZ-a pozvane osobe koje imaju pravni interes za provedbu stečajnog postupka nad dužnikom</w:t>
      </w:r>
      <w:r>
        <w:t xml:space="preserve"> na predujmljivanje iznosa troškova prethodnog i otvorenoga stečajnog postupka (točka I. izreke) te su upozoreni na pravne posljedice ako ne postupe po ovom rješenju iz točke I. u skladu s odredbom čl. 132. st. 2. SZ-a (točka II. izreke). </w:t>
      </w:r>
    </w:p>
    <w:p w:rsidRDefault="00DA4B65" w:rsidP="00DA4B65" w:rsidR="00ED2768">
      <w:pPr>
        <w:jc w:val="both"/>
      </w:pPr>
      <w:r>
        <w:t xml:space="preserve">        </w:t>
      </w:r>
      <w:r w:rsidR="00B942C7">
        <w:t xml:space="preserve">                      </w:t>
      </w:r>
      <w:r>
        <w:t xml:space="preserve">                         </w:t>
      </w:r>
      <w:r w:rsidR="00B942C7">
        <w:t xml:space="preserve">  </w:t>
      </w:r>
      <w:r w:rsidR="00ED2768">
        <w:t xml:space="preserve">U Zagrebu </w:t>
      </w:r>
      <w:r w:rsidR="00135B86">
        <w:t>1. travnja</w:t>
      </w:r>
      <w:r w:rsidR="00B942C7">
        <w:t xml:space="preserve"> 2019.</w:t>
      </w:r>
    </w:p>
    <w:p w:rsidRDefault="00ED2768" w:rsidP="00B942C7" w:rsidR="00ED2768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 w:rsidR="00B942C7">
        <w:tab/>
      </w:r>
      <w:r w:rsidR="00B942C7">
        <w:tab/>
      </w:r>
      <w:r w:rsidR="00B942C7">
        <w:tab/>
      </w:r>
      <w:r w:rsidR="00B942C7">
        <w:tab/>
      </w:r>
      <w:r w:rsidR="00B942C7">
        <w:tab/>
        <w:t xml:space="preserve">     </w:t>
      </w:r>
      <w:r w:rsidR="003B2649">
        <w:t xml:space="preserve">   </w:t>
      </w:r>
      <w:r>
        <w:t>Sudac</w:t>
      </w:r>
      <w:r w:rsidR="00B942C7">
        <w:t xml:space="preserve"> </w:t>
      </w:r>
    </w:p>
    <w:p w:rsidRDefault="00ED2768" w:rsidP="00B942C7" w:rsidR="00ED2768">
      <w:pPr>
        <w:jc w:val="both"/>
      </w:pPr>
      <w:r>
        <w:t xml:space="preserve"> </w:t>
      </w:r>
      <w:r w:rsidR="00B942C7">
        <w:tab/>
      </w:r>
      <w:r w:rsidR="00B942C7">
        <w:tab/>
      </w:r>
      <w:r w:rsidR="00B942C7">
        <w:tab/>
      </w:r>
      <w:r w:rsidR="00B942C7">
        <w:tab/>
      </w:r>
      <w:r w:rsidR="00B942C7">
        <w:tab/>
      </w:r>
      <w:r w:rsidR="00B942C7">
        <w:tab/>
      </w:r>
      <w:r w:rsidR="00B942C7">
        <w:tab/>
      </w:r>
      <w:r w:rsidR="00B942C7">
        <w:tab/>
      </w:r>
      <w:r w:rsidR="00B942C7">
        <w:tab/>
      </w:r>
      <w:r w:rsidR="00B942C7">
        <w:tab/>
        <w:t>Danijela Uzelac</w:t>
      </w:r>
      <w:r w:rsidR="00CC0AEE">
        <w:t xml:space="preserve"> v.r.</w:t>
      </w:r>
    </w:p>
    <w:p w:rsidRDefault="00ED2768" w:rsidP="00B942C7" w:rsidR="00ED2768">
      <w:pPr>
        <w:jc w:val="both"/>
      </w:pPr>
    </w:p>
    <w:p w:rsidRDefault="00C576CA" w:rsidP="00B942C7" w:rsidR="00C576CA">
      <w:pPr>
        <w:jc w:val="both"/>
      </w:pPr>
    </w:p>
    <w:p w:rsidRDefault="003B2649" w:rsidP="00B942C7" w:rsidR="00ED2768">
      <w:pPr>
        <w:jc w:val="both"/>
      </w:pPr>
      <w:r>
        <w:t>Uputa o pravnom lijeku</w:t>
      </w:r>
      <w:r w:rsidR="00B942C7">
        <w:t>:</w:t>
      </w:r>
      <w:r w:rsidR="007B547D">
        <w:t xml:space="preserve"> </w:t>
      </w:r>
      <w:r w:rsidR="00ED2768">
        <w:t xml:space="preserve">Protiv ovog rješenja, nezadovoljna stranka može uložiti žalbu Visokom trgovačkom sudu Republike Hrvatske u roku od 8 dana od dostave rješenja, a ulaže se putem ovog suda u 2 primjerka. Dostava </w:t>
      </w:r>
      <w:r w:rsidR="00B942C7">
        <w:t>se smatra obavljenom istekom os</w:t>
      </w:r>
      <w:r w:rsidR="00ED2768">
        <w:t>moga dana od dana objave ovog rješenja na mrežnoj stranici e-oglasna ploča Trgovačkog suda u Zagrebu (čl. 12. st. 1. SZ).</w:t>
      </w:r>
    </w:p>
    <w:p w:rsidRDefault="00ED2768" w:rsidP="00B942C7" w:rsidR="00ED2768">
      <w:pPr>
        <w:jc w:val="both"/>
      </w:pPr>
    </w:p>
    <w:p w:rsidRDefault="00CC0AEE" w:rsidP="00B942C7" w:rsidR="00CC0AEE">
      <w:pPr>
        <w:jc w:val="both"/>
      </w:pPr>
    </w:p>
    <w:p w:rsidRDefault="00CC0AEE" w:rsidP="00B942C7" w:rsidR="00CC0AEE">
      <w:pPr>
        <w:jc w:val="both"/>
      </w:pPr>
    </w:p>
    <w:p w:rsidRDefault="00CC0AEE" w:rsidP="00CC0AEE" w:rsidR="00CC0AE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CC0AEE" w:rsidP="00CC0AEE" w:rsidR="005922B6">
      <w:pPr>
        <w:jc w:val="both"/>
      </w:pPr>
      <w:r>
        <w:tab/>
      </w:r>
      <w:r>
        <w:tab/>
        <w:t xml:space="preserve">Ivana </w:t>
      </w:r>
      <w:proofErr w:type="spellStart"/>
      <w:r>
        <w:t>Stampf</w:t>
      </w:r>
      <w:proofErr w:type="spellEnd"/>
    </w:p>
    <w:sectPr w:rsidR="005922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5F204F"/>
    <w:multiLevelType w:val="hybridMultilevel"/>
    <w:tmpl w:val="7D5230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8E7"/>
    <w:rsid w:val="0003432B"/>
    <w:rsid w:val="00135B86"/>
    <w:rsid w:val="0014632D"/>
    <w:rsid w:val="002A541A"/>
    <w:rsid w:val="002D3DF2"/>
    <w:rsid w:val="003B2649"/>
    <w:rsid w:val="003D28E7"/>
    <w:rsid w:val="00473038"/>
    <w:rsid w:val="00515448"/>
    <w:rsid w:val="00523B5F"/>
    <w:rsid w:val="00535C20"/>
    <w:rsid w:val="0057614E"/>
    <w:rsid w:val="005922B6"/>
    <w:rsid w:val="00677B08"/>
    <w:rsid w:val="00684427"/>
    <w:rsid w:val="006D3BCF"/>
    <w:rsid w:val="00764DDD"/>
    <w:rsid w:val="007662BD"/>
    <w:rsid w:val="007B547D"/>
    <w:rsid w:val="0083320E"/>
    <w:rsid w:val="00855780"/>
    <w:rsid w:val="0094500C"/>
    <w:rsid w:val="00994521"/>
    <w:rsid w:val="00A8141A"/>
    <w:rsid w:val="00AC1AEE"/>
    <w:rsid w:val="00B36786"/>
    <w:rsid w:val="00B75DED"/>
    <w:rsid w:val="00B942C7"/>
    <w:rsid w:val="00B95398"/>
    <w:rsid w:val="00BD236A"/>
    <w:rsid w:val="00BE4E04"/>
    <w:rsid w:val="00C576CA"/>
    <w:rsid w:val="00CC0AEE"/>
    <w:rsid w:val="00D70224"/>
    <w:rsid w:val="00DA4B65"/>
    <w:rsid w:val="00E03A05"/>
    <w:rsid w:val="00E3552F"/>
    <w:rsid w:val="00E4477C"/>
    <w:rsid w:val="00E47B9A"/>
    <w:rsid w:val="00E6377B"/>
    <w:rsid w:val="00ED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42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0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A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42C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0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A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85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St-3098/2018</izvorni_sadrzaj>
    <derivirana_varijabla naziv="DomainObject.Predmet.OznakaBroj_1">St-3098/2018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TRANSPORTI d.o.o. zastupanog po punomoćniku Marko Cervar</izvorni_sadrzaj>
    <derivirana_varijabla naziv="DomainObject.Predmet.ProtustrankaFormated_1">  NOVA TRANSPORTI d.o.o. zastupanog po punomoćniku Marko Cervar</derivirana_varijabla>
  </DomainObject.Predmet.ProtustrankaFormated>
  <DomainObject.Predmet.ProtustrankaFormatedOIB>
    <izvorni_sadrzaj>  NOVA TRANSPORTI d.o.o., OIB 75354567895 zastupanog po punomoćniku Marko Cervar</izvorni_sadrzaj>
    <derivirana_varijabla naziv="DomainObject.Predmet.ProtustrankaFormatedOIB_1">  NOVA TRANSPORTI d.o.o., OIB 75354567895 zastupanog po punomoćniku Marko Cervar</derivirana_varijabla>
  </DomainObject.Predmet.ProtustrankaFormatedOIB>
  <DomainObject.Predmet.ProtustrankaFormatedWithAdress>
    <izvorni_sadrzaj> NOVA TRANSPORTI d.o.o., Zelinska 7, 10000 Zagreb zastupanog po punomoćniku Marko Cervar</izvorni_sadrzaj>
    <derivirana_varijabla naziv="DomainObject.Predmet.ProtustrankaFormatedWithAdress_1"> NOVA TRANSPORTI d.o.o., Zelinska 7, 10000 Zagreb zastupanog po punomoćniku Marko Cervar</derivirana_varijabla>
  </DomainObject.Predmet.ProtustrankaFormatedWithAdress>
  <DomainObject.Predmet.ProtustrankaFormatedWithAdressOIB>
    <izvorni_sadrzaj> NOVA TRANSPORTI d.o.o., OIB 75354567895, Zelinska 7, 10000 Zagreb zastupanog po punomoćniku Marko Cervar</izvorni_sadrzaj>
    <derivirana_varijabla naziv="DomainObject.Predmet.ProtustrankaFormatedWithAdressOIB_1"> NOVA TRANSPORTI d.o.o., OIB 75354567895, Zelinska 7, 10000 Zagreb zastupanog po punomoćniku Marko Cervar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TRANSPORTI d.o.o.; VJEROVNICI</izvorni_sadrzaj>
    <derivirana_varijabla naziv="DomainObject.Predmet.StrankaFormated_1">  NOVA TRANSPORTI d.o.o.; VJEROVNICI</derivirana_varijabla>
  </DomainObject.Predmet.StrankaFormated>
  <DomainObject.Predmet.StrankaFormatedOIB>
    <izvorni_sadrzaj>  NOVA TRANSPORTI d.o.o., OIB 75354567895; VJEROVNICI</izvorni_sadrzaj>
    <derivirana_varijabla naziv="DomainObject.Predmet.StrankaFormatedOIB_1">  NOVA TRANSPORTI d.o.o., OIB 75354567895; VJEROVNICI</derivirana_varijabla>
  </DomainObject.Predmet.StrankaFormatedOIB>
  <DomainObject.Predmet.StrankaFormatedWithAdress>
    <izvorni_sadrzaj> NOVA TRANSPORTI d.o.o., Zelinska 7, 10000 Zagreb; VJEROVNICI</izvorni_sadrzaj>
    <derivirana_varijabla naziv="DomainObject.Predmet.StrankaFormatedWithAdress_1"> NOVA TRANSPORTI d.o.o., Zelinska 7, 10000 Zagreb; VJEROVNICI</derivirana_varijabla>
  </DomainObject.Predmet.StrankaFormatedWithAdress>
  <DomainObject.Predmet.StrankaFormatedWithAdressOIB>
    <izvorni_sadrzaj> NOVA TRANSPORTI d.o.o., OIB 75354567895, Zelinska 7, 10000 Zagreb; VJEROVNICI</izvorni_sadrzaj>
    <derivirana_varijabla naziv="DomainObject.Predmet.StrankaFormatedWithAdressOIB_1"> NOVA TRANSPORTI d.o.o., OIB 75354567895, Zelinska 7, 10000 Zagreb; VJEROVNICI</derivirana_varijabla>
  </DomainObject.Predmet.StrankaFormatedWithAdressOIB>
  <DomainObject.Predmet.StrankaWithAdress>
    <izvorni_sadrzaj>NOVA TRANSPORTI d.o.o. Zelinska 7,10000 Zagreb,VJEROVNICI </izvorni_sadrzaj>
    <derivirana_varijabla naziv="DomainObject.Predmet.StrankaWithAdress_1">NOVA TRANSPORTI d.o.o. Zelinska 7,10000 Zagreb,VJEROVNICI </derivirana_varijabla>
  </DomainObject.Predmet.StrankaWithAdress>
  <DomainObject.Predmet.StrankaWithAdressOIB>
    <izvorni_sadrzaj>NOVA TRANSPORTI d.o.o., OIB 75354567895, Zelinska 7,10000 Zagreb,VJEROVNICI</izvorni_sadrzaj>
    <derivirana_varijabla naziv="DomainObject.Predmet.StrankaWithAdressOIB_1">NOVA TRANSPORTI d.o.o., OIB 75354567895, Zelinska 7,10000 Zagreb,VJEROVNICI</derivirana_varijabla>
  </DomainObject.Predmet.StrankaWithAdressOIB>
  <DomainObject.Predmet.StrankaNazivFormated>
    <izvorni_sadrzaj>NOVA TRANSPORTI d.o.o.,VJEROVNICI</izvorni_sadrzaj>
    <derivirana_varijabla naziv="DomainObject.Predmet.StrankaNazivFormated_1">NOVA TRANSPORTI d.o.o.,VJEROVNICI</derivirana_varijabla>
  </DomainObject.Predmet.StrankaNazivFormated>
  <DomainObject.Predmet.StrankaNazivFormatedOIB>
    <izvorni_sadrzaj>NOVA TRANSPORTI d.o.o., OIB 75354567895,VJEROVNICI</izvorni_sadrzaj>
    <derivirana_varijabla naziv="DomainObject.Predmet.StrankaNazivFormatedOIB_1">NOVA TRANSPORTI d.o.o., OIB 75354567895,VJEROVNICI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NOVA TRANSPORTI d.o.o.</item>
      <item>VJEROVNICI</item>
    </izvorni_sadrzaj>
    <derivirana_varijabla naziv="DomainObject.Predmet.StrankaListFormated_1">
      <item>NOVA TRANSPORTI d.o.o.</item>
      <item>VJEROVNICI</item>
    </derivirana_varijabla>
  </DomainObject.Predmet.StrankaListFormated>
  <DomainObject.Predmet.StrankaListFormatedOIB>
    <izvorni_sadrzaj>
      <item>NOVA TRANSPORTI d.o.o., OIB 75354567895</item>
      <item>VJEROVNICI</item>
    </izvorni_sadrzaj>
    <derivirana_varijabla naziv="DomainObject.Predmet.StrankaListFormatedOIB_1">
      <item>NOVA TRANSPORTI d.o.o., OIB 75354567895</item>
      <item>VJEROVNICI</item>
    </derivirana_varijabla>
  </DomainObject.Predmet.StrankaListFormatedOIB>
  <DomainObject.Predmet.StrankaListFormatedWithAdress>
    <izvorni_sadrzaj>
      <item>NOVA TRANSPORTI d.o.o., Zelinska 7, 10000 Zagreb</item>
      <item>VJEROVNICI</item>
    </izvorni_sadrzaj>
    <derivirana_varijabla naziv="DomainObject.Predmet.StrankaListFormatedWithAdress_1">
      <item>NOVA TRANSPORTI d.o.o., Zelinska 7, 10000 Zagreb</item>
      <item>VJEROVNICI</item>
    </derivirana_varijabla>
  </DomainObject.Predmet.StrankaListFormatedWithAdress>
  <DomainObject.Predmet.StrankaListFormatedWithAdressOIB>
    <izvorni_sadrzaj>
      <item>NOVA TRANSPORTI d.o.o., OIB 75354567895, Zelinska 7, 10000 Zagreb</item>
      <item>VJEROVNICI</item>
    </izvorni_sadrzaj>
    <derivirana_varijabla naziv="DomainObject.Predmet.StrankaListFormatedWithAdressOIB_1">
      <item>NOVA TRANSPORTI d.o.o., OIB 75354567895, Zelinska 7, 10000 Zagreb</item>
      <item>VJEROVNICI</item>
    </derivirana_varijabla>
  </DomainObject.Predmet.StrankaListFormatedWithAdressOIB>
  <DomainObject.Predmet.StrankaListNazivFormated>
    <izvorni_sadrzaj>
      <item>NOVA TRANSPORTI d.o.o.</item>
      <item>VJEROVNICI</item>
    </izvorni_sadrzaj>
    <derivirana_varijabla naziv="DomainObject.Predmet.StrankaListNazivFormated_1">
      <item>NOVA TRANSPORTI d.o.o.</item>
      <item>VJEROVNICI</item>
    </derivirana_varijabla>
  </DomainObject.Predmet.StrankaListNazivFormated>
  <DomainObject.Predmet.StrankaListNazivFormatedOIB>
    <izvorni_sadrzaj>
      <item>NOVA TRANSPORTI d.o.o., OIB 75354567895</item>
      <item>VJEROVNICI</item>
    </izvorni_sadrzaj>
    <derivirana_varijabla naziv="DomainObject.Predmet.StrankaListNazivFormatedOIB_1">
      <item>NOVA TRANSPORTI d.o.o., OIB 75354567895</item>
      <item>VJEROVNICI</item>
    </derivirana_varijabla>
  </DomainObject.Predmet.StrankaListNazivFormatedOIB>
  <DomainObject.Predmet.ProtuStrankaListFormated>
    <izvorni_sadrzaj>
      <item>NOVA TRANSPORTI d.o.o. zastupanog po punomoćniku Marko Cervar</item>
    </izvorni_sadrzaj>
    <derivirana_varijabla naziv="DomainObject.Predmet.ProtuStrankaListFormated_1">
      <item>NOVA TRANSPORTI d.o.o. zastupanog po punomoćniku Marko Cervar</item>
    </derivirana_varijabla>
  </DomainObject.Predmet.ProtuStrankaListFormated>
  <DomainObject.Predmet.ProtuStrankaListFormatedOIB>
    <izvorni_sadrzaj>
      <item>NOVA TRANSPORTI d.o.o., OIB 75354567895 zastupanog po punomoćniku Marko Cervar</item>
    </izvorni_sadrzaj>
    <derivirana_varijabla naziv="DomainObject.Predmet.ProtuStrankaListFormatedOIB_1">
      <item>NOVA TRANSPORTI d.o.o., OIB 75354567895 zastupanog po punomoćniku Marko Cervar</item>
    </derivirana_varijabla>
  </DomainObject.Predmet.ProtuStrankaListFormatedOIB>
  <DomainObject.Predmet.ProtuStrankaListFormatedWithAdress>
    <izvorni_sadrzaj>
      <item>NOVA TRANSPORTI d.o.o., Zelinska 7, 10000 Zagreb zastupanog po punomoćniku Marko Cervar</item>
    </izvorni_sadrzaj>
    <derivirana_varijabla naziv="DomainObject.Predmet.ProtuStrankaListFormatedWithAdress_1">
      <item>NOVA TRANSPORTI d.o.o., Zelinska 7, 10000 Zagreb zastupanog po punomoćniku Marko Cervar</item>
    </derivirana_varijabla>
  </DomainObject.Predmet.ProtuStrankaListFormatedWithAdress>
  <DomainObject.Predmet.ProtuStrankaListFormatedWithAdressOIB>
    <izvorni_sadrzaj>
      <item>NOVA TRANSPORTI d.o.o., OIB 75354567895, Zelinska 7, 10000 Zagreb zastupanog po punomoćniku Marko Cervar</item>
    </izvorni_sadrzaj>
    <derivirana_varijabla naziv="DomainObject.Predmet.ProtuStrankaListFormatedWithAdressOIB_1">
      <item>NOVA TRANSPORTI d.o.o., OIB 75354567895, Zelinska 7, 10000 Zagreb zastupanog po punomoćniku Marko Cervar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>
      <item>Marko Cervar punomoćnik sudionika u postupku NOVA TRANSPORTI d.o.o.</item>
    </izvorni_sadrzaj>
    <derivirana_varijabla naziv="DomainObject.Predmet.OstaliListFormated_1">
      <item>Marko Cervar punomoćnik sudionika u postupku NOVA TRANSPORTI d.o.o.</item>
    </derivirana_varijabla>
  </DomainObject.Predmet.OstaliListFormated>
  <DomainObject.Predmet.OstaliListFormatedOIB>
    <izvorni_sadrzaj>
      <item>Marko Cervar punomoćnik sudionika u postupku NOVA TRANSPORTI d.o.o.</item>
    </izvorni_sadrzaj>
    <derivirana_varijabla naziv="DomainObject.Predmet.OstaliListFormatedOIB_1">
      <item>Marko Cervar punomoćnik sudionika u postupku NOVA TRANSPORTI d.o.o.</item>
    </derivirana_varijabla>
  </DomainObject.Predmet.OstaliListFormatedOIB>
  <DomainObject.Predmet.OstaliListFormatedWithAdress>
    <izvorni_sadrzaj>
      <item>Marko Cervar, Kranjčevićeva 48, 10000 Zagreb punomoćnik sudionika u postupku NOVA TRANSPORTI d.o.o.</item>
    </izvorni_sadrzaj>
    <derivirana_varijabla naziv="DomainObject.Predmet.OstaliListFormatedWithAdress_1">
      <item>Marko Cervar, Kranjčevićeva 48, 10000 Zagreb punomoćnik sudionika u postupku NOVA TRANSPORTI d.o.o.</item>
    </derivirana_varijabla>
  </DomainObject.Predmet.OstaliListFormatedWithAdress>
  <DomainObject.Predmet.OstaliListFormatedWithAdressOIB>
    <izvorni_sadrzaj>
      <item>Marko Cervar, Kranjčevićeva 48, 10000 Zagreb punomoćnik sudionika u postupku NOVA TRANSPORTI d.o.o.</item>
    </izvorni_sadrzaj>
    <derivirana_varijabla naziv="DomainObject.Predmet.OstaliListFormatedWithAdressOIB_1">
      <item>Marko Cervar, Kranjčevićeva 48, 10000 Zagreb punomoćnik sudionika u postupku NOVA TRANSPORTI d.o.o.</item>
    </derivirana_varijabla>
  </DomainObject.Predmet.OstaliListFormatedWithAdressOIB>
  <DomainObject.Predmet.OstaliListNazivFormated>
    <izvorni_sadrzaj>
      <item>Marko Cervar</item>
    </izvorni_sadrzaj>
    <derivirana_varijabla naziv="DomainObject.Predmet.OstaliListNazivFormated_1">
      <item>Marko Cervar</item>
    </derivirana_varijabla>
  </DomainObject.Predmet.OstaliListNazivFormated>
  <DomainObject.Predmet.OstaliListNazivFormatedOIB>
    <izvorni_sadrzaj>
      <item>Marko Cervar</item>
    </izvorni_sadrzaj>
    <derivirana_varijabla naziv="DomainObject.Predmet.OstaliListNazivFormatedOIB_1">
      <item>Marko Cervar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TRANSPORTI d.o.o. i dr.</izvorni_sadrzaj>
    <derivirana_varijabla naziv="DomainObject.Predmet.StrankaIDrugi_1">NOVA TRANSPORTI d.o.o. i dr.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NOVA TRANSPORTI d.o.o., OIB 75354567895, Zelinska 7, 10000 Zagreb i dr.</izvorni_sadrzaj>
    <derivirana_varijabla naziv="DomainObject.Predmet.StrankaIDrugiAdressOIB_1">NOVA TRANSPORTI d.o.o., OIB 75354567895, Zelinska 7, 10000 Zagreb i dr.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NOVA TRANSPORTI d.o.o.</item>
      <item>Marko Cervar</item>
      <item>VJEROVNICI</item>
    </izvorni_sadrzaj>
    <derivirana_varijabla naziv="DomainObject.Predmet.SudioniciListNaziv_1">
      <item>NOVA TRANSPORTI d.o.o.</item>
      <item>NOVA TRANSPORTI d.o.o.</item>
      <item>Marko Cervar</item>
      <item>VJEROVNICI</item>
    </derivirana_varijabla>
  </DomainObject.Predmet.SudioniciListNaziv>
  <DomainObject.Predmet.SudioniciListAdressOIB>
    <izvorni_sadrzaj>
      <item>NOVA TRANSPORTI d.o.o., OIB 75354567895, Zelinska 7,10000 Zagreb</item>
      <item>NOVA TRANSPORTI d.o.o., OIB 75354567895, Zelinska 7,10000 Zagreb</item>
      <item>Marko Cervar, Kranjčevićeva 48,10000 Zagreb</item>
      <item>VJEROVNICI</item>
    </izvorni_sadrzaj>
    <derivirana_varijabla naziv="DomainObject.Predmet.SudioniciListAdressOIB_1">
      <item>NOVA TRANSPORTI d.o.o., OIB 75354567895, Zelinska 7,10000 Zagreb</item>
      <item>NOVA TRANSPORTI d.o.o., OIB 75354567895, Zelinska 7,10000 Zagreb</item>
      <item>Marko Cervar, Kranjčevićeva 48,10000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75354567895</item>
      <item>, OIB null</item>
      <item>, OIB null</item>
    </izvorni_sadrzaj>
    <derivirana_varijabla naziv="DomainObject.Predmet.SudioniciListNazivOIB_1">
      <item>, OIB 75354567895</item>
      <item>, OIB 75354567895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St-3098/2018-7</izvorni_sadrzaj>
    <derivirana_varijabla naziv="DomainObject.PredzadnjaOdlukaIzPredmeta.Oznaka_1">St-3098/2018-7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1082</properties:Words>
  <properties:Characters>5779</properties:Characters>
  <properties:Lines>123</properties:Lines>
  <properties:Paragraphs>26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2019-03-29T09:49:00Z</dcterms:created>
  <dc:creator>Danijela Uzelac</dc:creator>
  <dc:description/>
  <cp:keywords/>
  <cp:lastModifiedBy>Katarina Franjić</cp:lastModifiedBy>
  <dcterms:modified xmlns:xsi="http://www.w3.org/2001/XMLSchema-instance" xsi:type="dcterms:W3CDTF">2019-04-02T11:36:00Z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(st-3098-18 5. rješenje predujam vjerovnici- 132.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