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8712" w14:paraId="bcc8712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301645" w:rsidRPr="00491880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  <w:t xml:space="preserve">                </w:t>
      </w:r>
      <w:r w:rsidR="005E2A66">
        <w:t>89</w:t>
      </w:r>
      <w:r w:rsidR="00301645" w:rsidRPr="00491880">
        <w:t>. St</w:t>
      </w:r>
      <w:r w:rsidR="00F53DB7">
        <w:t>-</w:t>
      </w:r>
      <w:r>
        <w:t>2906</w:t>
      </w:r>
      <w:r w:rsidR="00247383">
        <w:t>/1</w:t>
      </w:r>
      <w:r>
        <w:t>6-</w:t>
      </w:r>
      <w:r w:rsidR="00D156CD">
        <w:t>5</w:t>
      </w:r>
    </w:p>
    <w:p w:rsidRDefault="007A344B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D156CD" w:rsidP="00017C4B" w:rsidR="00D156CD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7A344B">
        <w:rPr>
          <w:lang w:val="pt-BR"/>
        </w:rPr>
        <w:t>PRODOMO d.o.o., OIB 28936878141, Zagreb, Županići 4/b</w:t>
      </w:r>
      <w:r w:rsidR="00CF3A3F">
        <w:rPr>
          <w:rFonts w:eastAsia="Calibri"/>
        </w:rPr>
        <w:t xml:space="preserve">, </w:t>
      </w:r>
      <w:r w:rsidR="007A344B">
        <w:rPr>
          <w:rFonts w:eastAsia="Calibri"/>
        </w:rPr>
        <w:t>19. srpnja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7A344B">
        <w:rPr>
          <w:lang w:val="pt-BR"/>
        </w:rPr>
        <w:t>PRODOMO d.o.o., OIB 28936878141, Zagreb, Županići 4/b</w:t>
      </w:r>
      <w:r w:rsidR="00491880" w:rsidRPr="00491880">
        <w:t>.</w:t>
      </w:r>
    </w:p>
    <w:p w:rsidRDefault="00F52AC7" w:rsidP="00F52AC7" w:rsidR="00F52AC7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stečajnog postupka određeno za dan 15. rujna 2016. u 09:20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 w:rsidRPr="00491880">
      <w:pPr>
        <w:pStyle w:val="Bezproreda"/>
        <w:jc w:val="center"/>
      </w:pPr>
      <w:r w:rsidRPr="00491880">
        <w:t>Obrazloženje</w:t>
      </w:r>
    </w:p>
    <w:p w:rsidRDefault="00900561" w:rsidP="00017C4B" w:rsidR="00900561" w:rsidRPr="00491880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7A344B">
        <w:rPr>
          <w:lang w:val="pt-BR"/>
        </w:rPr>
        <w:t>PRODOMO d.o.o., OIB 28936878141, Zagreb, Županići 4/b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F52AC7" w:rsidP="00017C4B" w:rsidR="00F52AC7">
      <w:pPr>
        <w:pStyle w:val="Bezproreda"/>
        <w:jc w:val="both"/>
      </w:pPr>
    </w:p>
    <w:p w:rsidRDefault="00F52AC7" w:rsidP="00F52AC7" w:rsidR="00F52AC7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>
        <w:t>13. srpnja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>
        <w:rPr>
          <w:lang w:val="pt-BR"/>
        </w:rPr>
        <w:t>PRODOMO d.o.o., OIB 28936878141, Zagreb, Županići 4/b</w:t>
      </w:r>
      <w:r w:rsidR="00E41F90">
        <w:rPr>
          <w:lang w:val="pt-BR"/>
        </w:rPr>
        <w:t xml:space="preserve"> te odredio ročište radi očitovanja o prijedlogu za otvaranje stečajnog postupka za dan 15. rujna 2016. u 09:20 sati.</w:t>
      </w:r>
    </w:p>
    <w:p w:rsidRDefault="00F52AC7" w:rsidP="00F52AC7" w:rsidR="00F52AC7" w:rsidRPr="00491880">
      <w:pPr>
        <w:ind w:firstLine="708"/>
        <w:jc w:val="both"/>
      </w:pPr>
    </w:p>
    <w:p w:rsidRDefault="007C56AE" w:rsidP="00017C4B" w:rsidR="00A94933">
      <w:pPr>
        <w:pStyle w:val="Bezproreda"/>
        <w:jc w:val="both"/>
      </w:pPr>
      <w:r>
        <w:tab/>
      </w:r>
      <w:r w:rsidR="007A344B">
        <w:t>Financijska agencija je podneskom od 15. srpnja 2016. (list 8 spisa) obavijestila sud da je dana 14. srpnja 2016. izvršila uvid u Očevidnik redoslijeda osnova za plaćanje za dužnika PRODOMO d.o.o, te je utvrđeno da za istog na taj dan nema evidentiranih neizvršenih osnova za plaćanje.</w:t>
      </w:r>
    </w:p>
    <w:p w:rsidRDefault="00F52AC7" w:rsidP="00017C4B" w:rsidR="00F52AC7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247383" w:rsidP="00017C4B" w:rsidR="007C56AE">
      <w:pPr>
        <w:pStyle w:val="Bezproreda"/>
        <w:jc w:val="both"/>
      </w:pPr>
      <w:r>
        <w:lastRenderedPageBreak/>
        <w:tab/>
        <w:t xml:space="preserve">Kako je temeljem </w:t>
      </w:r>
      <w:r w:rsidR="007A344B">
        <w:t>dopisa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7A344B">
        <w:t>15. srpnja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E41F90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7A344B">
        <w:t>19. srpnja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62603B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62603B" w:rsidR="0062603B" w:rsidRPr="00694D64">
      <w:r w:rsidRPr="00694D64">
        <w:t>Za točnost otpravka-ovlašteni službenik:</w:t>
      </w:r>
    </w:p>
    <w:p w:rsidRDefault="0062603B" w:rsidR="0062603B" w:rsidRPr="00694D64">
      <w:r w:rsidRPr="00694D64">
        <w:t>Karmela Dolenc</w:t>
      </w:r>
    </w:p>
    <w:p w:rsidRDefault="00D156CD" w:rsidP="00017C4B" w:rsidR="00D156CD" w:rsidRPr="00491880">
      <w:pPr>
        <w:pStyle w:val="Bezproreda"/>
        <w:jc w:val="both"/>
      </w:pPr>
    </w:p>
    <w:sectPr w:rsidSect="00D156CD" w:rsidR="00D156CD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97EF5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7A344B">
      <w:t>2906</w:t>
    </w:r>
    <w:r w:rsidR="00CF3A3F">
      <w:t>/16</w:t>
    </w:r>
    <w:r w:rsidR="007A344B">
      <w:t>-5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301645"/>
    <w:rsid w:val="00330F84"/>
    <w:rsid w:val="00356930"/>
    <w:rsid w:val="00374F46"/>
    <w:rsid w:val="0039787A"/>
    <w:rsid w:val="003A7660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2603B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97EF5"/>
    <w:rsid w:val="00AA3771"/>
    <w:rsid w:val="00AB2A57"/>
    <w:rsid w:val="00AC4CE9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41F90"/>
    <w:rsid w:val="00EA20DA"/>
    <w:rsid w:val="00ED5AA4"/>
    <w:rsid w:val="00EE500B"/>
    <w:rsid w:val="00F3606E"/>
    <w:rsid w:val="00F52AC7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 
-	zz dužnika
-	Raiffeisenbank Austria d.d.
-	e-oglasna ploča</izvorni_sadrzaj>
    <derivirana_varijabla naziv="DomainObject.Primjedba_1">DNA:
-	predlagatelju
-	dužniku 
-	zz dužnika
-	Raiffeisenbank Austria d.d.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2906</izvorni_sadrzaj>
    <derivirana_varijabla naziv="DomainObject.Predmet.Broj_1">2906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St-2906/2016</izvorni_sadrzaj>
    <derivirana_varijabla naziv="DomainObject.Predmet.OznakaBroj_1">St-2906/2016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PRODOMO d.o.o. zastupanog po punomoćniku Ana Jagić</izvorni_sadrzaj>
    <derivirana_varijabla naziv="DomainObject.Predmet.ProtustrankaFormated_1">  PRODOMO d.o.o. zastupanog po punomoćniku Ana Jagić</derivirana_varijabla>
  </DomainObject.Predmet.ProtustrankaFormated>
  <DomainObject.Predmet.ProtustrankaFormatedOIB>
    <izvorni_sadrzaj>  PRODOMO d.o.o., OIB 28936878141 zastupanog po punomoćniku Ana Jagić</izvorni_sadrzaj>
    <derivirana_varijabla naziv="DomainObject.Predmet.ProtustrankaFormatedOIB_1">  PRODOMO d.o.o., OIB 28936878141 zastupanog po punomoćniku Ana Jagić</derivirana_varijabla>
  </DomainObject.Predmet.ProtustrankaFormatedOIB>
  <DomainObject.Predmet.ProtustrankaFormatedWithAdress>
    <izvorni_sadrzaj> PRODOMO d.o.o., Županići 4/b, 10000 Zagreb zastupanog po punomoćniku Ana Jagić</izvorni_sadrzaj>
    <derivirana_varijabla naziv="DomainObject.Predmet.ProtustrankaFormatedWithAdress_1"> PRODOMO d.o.o., Županići 4/b, 10000 Zagreb zastupanog po punomoćniku Ana Jagić</derivirana_varijabla>
  </DomainObject.Predmet.ProtustrankaFormatedWithAdress>
  <DomainObject.Predmet.ProtustrankaFormatedWithAdressOIB>
    <izvorni_sadrzaj> PRODOMO d.o.o., OIB 28936878141, Županići 4/b, 10000 Zagreb zastupanog po punomoćniku Ana Jagić</izvorni_sadrzaj>
    <derivirana_varijabla naziv="DomainObject.Predmet.ProtustrankaFormatedWithAdressOIB_1"> PRODOMO d.o.o., OIB 28936878141, Županići 4/b, 10000 Zagreb zastupanog po punomoćniku Ana Jagić</derivirana_varijabla>
  </DomainObject.Predmet.ProtustrankaFormatedWithAdressOIB>
  <DomainObject.Predmet.ProtustrankaWithAdress>
    <izvorni_sadrzaj>PRODOMO d.o.o. Županići 4/b, 10000 Zagreb</izvorni_sadrzaj>
    <derivirana_varijabla naziv="DomainObject.Predmet.ProtustrankaWithAdress_1">PRODOMO d.o.o. Županići 4/b, 10000 Zagreb</derivirana_varijabla>
  </DomainObject.Predmet.ProtustrankaWithAdress>
  <DomainObject.Predmet.ProtustrankaWithAdressOIB>
    <izvorni_sadrzaj>PRODOMO d.o.o., OIB 28936878141, Županići 4/b, 10000 Zagreb</izvorni_sadrzaj>
    <derivirana_varijabla naziv="DomainObject.Predmet.ProtustrankaWithAdressOIB_1">PRODOMO d.o.o., OIB 28936878141, Županići 4/b, 10000 Zagreb</derivirana_varijabla>
  </DomainObject.Predmet.ProtustrankaWithAdressOIB>
  <DomainObject.Predmet.ProtustrankaNazivFormated>
    <izvorni_sadrzaj>PRODOMO d.o.o.</izvorni_sadrzaj>
    <derivirana_varijabla naziv="DomainObject.Predmet.ProtustrankaNazivFormated_1">PRODOMO d.o.o.</derivirana_varijabla>
  </DomainObject.Predmet.ProtustrankaNazivFormated>
  <DomainObject.Predmet.ProtustrankaNazivFormatedOIB>
    <izvorni_sadrzaj>PRODOMO d.o.o., OIB 28936878141</izvorni_sadrzaj>
    <derivirana_varijabla naziv="DomainObject.Predmet.ProtustrankaNazivFormatedOIB_1">PRODOMO d.o.o., OIB 28936878141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PRODOMO d.o.o. zastupanog po punomoćniku Ana Jagić</item>
    </izvorni_sadrzaj>
    <derivirana_varijabla naziv="DomainObject.Predmet.ProtuStrankaListFormated_1">
      <item>PRODOMO d.o.o. zastupanog po punomoćniku Ana Jagić</item>
    </derivirana_varijabla>
  </DomainObject.Predmet.ProtuStrankaListFormated>
  <DomainObject.Predmet.ProtuStrankaListFormatedOIB>
    <izvorni_sadrzaj>
      <item>PRODOMO d.o.o., OIB 28936878141 zastupanog po punomoćniku Ana Jagić</item>
    </izvorni_sadrzaj>
    <derivirana_varijabla naziv="DomainObject.Predmet.ProtuStrankaListFormatedOIB_1">
      <item>PRODOMO d.o.o., OIB 28936878141 zastupanog po punomoćniku Ana Jagić</item>
    </derivirana_varijabla>
  </DomainObject.Predmet.ProtuStrankaListFormatedOIB>
  <DomainObject.Predmet.ProtuStrankaListFormatedWithAdress>
    <izvorni_sadrzaj>
      <item>PRODOMO d.o.o., Županići 4/b, 10000 Zagreb zastupanog po punomoćniku Ana Jagić</item>
    </izvorni_sadrzaj>
    <derivirana_varijabla naziv="DomainObject.Predmet.ProtuStrankaListFormatedWithAdress_1">
      <item>PRODOMO d.o.o., Županići 4/b, 10000 Zagreb zastupanog po punomoćniku Ana Jagić</item>
    </derivirana_varijabla>
  </DomainObject.Predmet.ProtuStrankaListFormatedWithAdress>
  <DomainObject.Predmet.ProtuStrankaListFormatedWithAdressOIB>
    <izvorni_sadrzaj>
      <item>PRODOMO d.o.o., OIB 28936878141, Županići 4/b, 10000 Zagreb zastupanog po punomoćniku Ana Jagić</item>
    </izvorni_sadrzaj>
    <derivirana_varijabla naziv="DomainObject.Predmet.ProtuStrankaListFormatedWithAdressOIB_1">
      <item>PRODOMO d.o.o., OIB 28936878141, Županići 4/b, 10000 Zagreb zastupanog po punomoćniku Ana Jagić</item>
    </derivirana_varijabla>
  </DomainObject.Predmet.ProtuStrankaListFormatedWithAdressOIB>
  <DomainObject.Predmet.ProtuStrankaListNazivFormated>
    <izvorni_sadrzaj>
      <item>PRODOMO d.o.o.</item>
    </izvorni_sadrzaj>
    <derivirana_varijabla naziv="DomainObject.Predmet.ProtuStrankaListNazivFormated_1">
      <item>PRODOMO d.o.o.</item>
    </derivirana_varijabla>
  </DomainObject.Predmet.ProtuStrankaListNazivFormated>
  <DomainObject.Predmet.ProtuStrankaListNazivFormatedOIB>
    <izvorni_sadrzaj>
      <item>PRODOMO d.o.o., OIB 28936878141</item>
    </izvorni_sadrzaj>
    <derivirana_varijabla naziv="DomainObject.Predmet.ProtuStrankaListNazivFormatedOIB_1">
      <item>PRODOMO d.o.o., OIB 28936878141</item>
    </derivirana_varijabla>
  </DomainObject.Predmet.ProtuStrankaListNazivFormatedOIB>
  <DomainObject.Predmet.OstaliListFormated>
    <izvorni_sadrzaj>
      <item>Ana Jagić punomoćnik sudionika u postupku PRODOMO d.o.o.</item>
      <item>Raiffeisenbank Austria d.d.</item>
    </izvorni_sadrzaj>
    <derivirana_varijabla naziv="DomainObject.Predmet.OstaliListFormated_1">
      <item>Ana Jagić punomoćnik sudionika u postupku PRODOMO d.o.o.</item>
      <item>Raiffeisenbank Austria d.d.</item>
    </derivirana_varijabla>
  </DomainObject.Predmet.OstaliListFormated>
  <DomainObject.Predmet.OstaliListFormatedOIB>
    <izvorni_sadrzaj>
      <item>Ana Jagić, OIB 46656873916 punomoćnik sudionika u postupku PRODOMO d.o.o.</item>
      <item>Raiffeisenbank Austria d.d., OIB 53056966535</item>
    </izvorni_sadrzaj>
    <derivirana_varijabla naziv="DomainObject.Predmet.OstaliListFormatedOIB_1">
      <item>Ana Jagić, OIB 46656873916 punomoćnik sudionika u postupku PRODOMO d.o.o.</item>
      <item>Raiffeisenbank Austria d.d., OIB 53056966535</item>
    </derivirana_varijabla>
  </DomainObject.Predmet.OstaliListFormatedOIB>
  <DomainObject.Predmet.OstaliListFormatedWithAdress>
    <izvorni_sadrzaj>
      <item>Ana Jagić, Županići 4 B, 10000 Zagreb punomoćnik sudionika u postupku PRODOMO d.o.o.</item>
      <item>Raiffeisenbank Austria d.d., Petrinjska 59, 10000 Zagreb</item>
    </izvorni_sadrzaj>
    <derivirana_varijabla naziv="DomainObject.Predmet.OstaliListFormatedWithAdress_1">
      <item>Ana Jagić, Županići 4 B, 10000 Zagreb punomoćnik sudionika u postupku PRODOMO d.o.o.</item>
      <item>Raiffeisenbank Austria d.d., Petrinjska 59, 10000 Zagreb</item>
    </derivirana_varijabla>
  </DomainObject.Predmet.OstaliListFormatedWithAdress>
  <DomainObject.Predmet.OstaliListFormatedWithAdressOIB>
    <izvorni_sadrzaj>
      <item>Ana Jagić, OIB 46656873916, Županići 4 B, 10000 Zagreb punomoćnik sudionika u postupku PRODOMO d.o.o.</item>
      <item>Raiffeisenbank Austria d.d., OIB 53056966535, Petrinjska 59, 10000 Zagreb</item>
    </izvorni_sadrzaj>
    <derivirana_varijabla naziv="DomainObject.Predmet.OstaliListFormatedWithAdressOIB_1">
      <item>Ana Jagić, OIB 46656873916, Županići 4 B, 10000 Zagreb punomoćnik sudionika u postupku PRODOMO d.o.o.</item>
      <item>Raiffeisenbank Austria d.d., OIB 53056966535, Petrinjska 59, 10000 Zagreb</item>
    </derivirana_varijabla>
  </DomainObject.Predmet.OstaliListFormatedWithAdressOIB>
  <DomainObject.Predmet.OstaliListNazivFormated>
    <izvorni_sadrzaj>
      <item>Ana Jagić</item>
      <item>Raiffeisenbank Austria d.d.</item>
    </izvorni_sadrzaj>
    <derivirana_varijabla naziv="DomainObject.Predmet.OstaliListNazivFormated_1">
      <item>Ana Jagić</item>
      <item>Raiffeisenbank Austria d.d.</item>
    </derivirana_varijabla>
  </DomainObject.Predmet.OstaliListNazivFormated>
  <DomainObject.Predmet.OstaliListNazivFormatedOIB>
    <izvorni_sadrzaj>
      <item>Ana Jagić, OIB 46656873916</item>
      <item>Raiffeisenbank Austria d.d., OIB 53056966535</item>
    </izvorni_sadrzaj>
    <derivirana_varijabla naziv="DomainObject.Predmet.OstaliListNazivFormatedOIB_1">
      <item>Ana Jagić, OIB 46656873916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PRODOMO d.o.o.</izvorni_sadrzaj>
    <derivirana_varijabla naziv="DomainObject.Predmet.ProtustrankaIDrugi_1">PRODOMO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PRODOMO d.o.o., OIB 28936878141, Županići 4/b, 10000 Zagreb</izvorni_sadrzaj>
    <derivirana_varijabla naziv="DomainObject.Predmet.ProtustrankaIDrugiAdressOIB_1">PRODOMO d.o.o., OIB 28936878141, Županići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PRODOMO d.o.o.</item>
      <item>Ana Jagić</item>
      <item>Raiffeisenbank Austria d.d.</item>
    </izvorni_sadrzaj>
    <derivirana_varijabla naziv="DomainObject.Predmet.SudioniciListNaziv_1">
      <item>FINA Regionalni centar Zagreb</item>
      <item>PRODOMO d.o.o.</item>
      <item>Ana Jagić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PRODOMO d.o.o., OIB 28936878141, Županići 4/b,10000 Zagreb</item>
      <item>Ana Jagić, OIB 46656873916, Županići 4 B,10000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PRODOMO d.o.o., OIB 28936878141, Županići 4/b,10000 Zagreb</item>
      <item>Ana Jagić, OIB 46656873916, Županići 4 B,10000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28936878141</item>
      <item>, OIB 46656873916</item>
      <item>, OIB 53056966535</item>
    </izvorni_sadrzaj>
    <derivirana_varijabla naziv="DomainObject.Predmet.SudioniciListNazivOIB_1">
      <item>, OIB 85821130368</item>
      <item>, OIB 28936878141</item>
      <item>, OIB 46656873916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2002</properties:Characters>
  <properties:Lines>60</properties:Lines>
  <properties:Paragraphs>22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2016-07-19T08:26:00Z</cp:lastPrinted>
  <dcterms:modified xmlns:xsi="http://www.w3.org/2001/XMLSchema-instance" xsi:type="dcterms:W3CDTF">2016-07-19T08:34:00Z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