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2ef4" w14:paraId="3dc2ef4" w:rsidRDefault="002E60B0" w:rsidP="002E60B0" w:rsidR="002E60B0" w:rsidRPr="008151A1">
      <w:pPr>
        <w:jc w:val="both"/>
        <w15:collapsed w:val="false"/>
      </w:pPr>
      <w:bookmarkStart w:name="_GoBack" w:id="0"/>
      <w:bookmarkEnd w:id="0"/>
      <w:r w:rsidRPr="008151A1">
        <w:t xml:space="preserve">            </w:t>
      </w:r>
      <w:r>
        <w:rPr>
          <w:noProof/>
        </w:rPr>
        <w:drawing>
          <wp:inline distR="0" distL="0" distB="0" distT="0">
            <wp:extent cy="667385" cx="59436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0B0" w:rsidP="002E60B0" w:rsidR="002E60B0" w:rsidRPr="008151A1">
      <w:pPr>
        <w:jc w:val="both"/>
      </w:pPr>
      <w:r w:rsidRPr="008151A1">
        <w:t>REPUBLIKA HRVATSKA</w:t>
      </w:r>
    </w:p>
    <w:p w:rsidRDefault="002E60B0" w:rsidP="002E60B0" w:rsidR="002E60B0" w:rsidRPr="008151A1">
      <w:pPr>
        <w:jc w:val="both"/>
      </w:pPr>
      <w:r w:rsidRPr="008151A1">
        <w:t>TRGOVAČKI SUD U PAZINU</w:t>
      </w:r>
    </w:p>
    <w:p w:rsidRDefault="002E60B0" w:rsidP="002E60B0" w:rsidR="002E60B0" w:rsidRPr="008151A1">
      <w:pPr>
        <w:jc w:val="both"/>
      </w:pPr>
      <w:r w:rsidRPr="008151A1">
        <w:t>Pazin, Dršćevka 1</w:t>
      </w:r>
      <w:r w:rsidRPr="008151A1">
        <w:tab/>
      </w:r>
      <w:r w:rsidRPr="008151A1">
        <w:tab/>
      </w:r>
      <w:r w:rsidRPr="008151A1">
        <w:tab/>
      </w:r>
    </w:p>
    <w:p w:rsidRDefault="002E60B0" w:rsidP="002E60B0" w:rsidR="002E60B0" w:rsidRPr="008151A1">
      <w:pPr>
        <w:jc w:val="center"/>
      </w:pPr>
      <w:r w:rsidRPr="008151A1">
        <w:t>R E P U B L I K A   H R V A T S K A</w:t>
      </w:r>
    </w:p>
    <w:p w:rsidRDefault="002E60B0" w:rsidP="002E60B0" w:rsidR="002E60B0" w:rsidRPr="008151A1">
      <w:pPr>
        <w:jc w:val="center"/>
      </w:pPr>
      <w:r w:rsidRPr="008151A1">
        <w:t>R J E Š E N J E</w:t>
      </w:r>
    </w:p>
    <w:p w:rsidRDefault="002E60B0" w:rsidP="002E60B0" w:rsidR="002E60B0" w:rsidRPr="006A6322">
      <w:pPr>
        <w:jc w:val="center"/>
      </w:pPr>
    </w:p>
    <w:p w:rsidRDefault="002E60B0" w:rsidP="002E60B0" w:rsidR="002E60B0">
      <w:pPr>
        <w:jc w:val="both"/>
      </w:pPr>
      <w:r w:rsidRPr="006A6322">
        <w:tab/>
        <w:t xml:space="preserve">Trgovački sud u Pazinu, po stečajnom sucu Damiru Rabaru, u stečajnom postupku nad dužnikom FRAGARIA d.o.o. </w:t>
      </w:r>
      <w:r>
        <w:t>"</w:t>
      </w:r>
      <w:r w:rsidRPr="006A6322">
        <w:t>u stečaju</w:t>
      </w:r>
      <w:r>
        <w:t>"</w:t>
      </w:r>
      <w:r w:rsidRPr="006A6322">
        <w:t>, Umag, Segetska 13, OIB</w:t>
      </w:r>
      <w:r>
        <w:t>:</w:t>
      </w:r>
      <w:r w:rsidRPr="006A6322">
        <w:t xml:space="preserve"> 41605133728, 13. studenog 2017.</w:t>
      </w:r>
    </w:p>
    <w:p w:rsidRDefault="002E60B0" w:rsidP="002E60B0" w:rsidR="002E60B0" w:rsidRPr="006A6322">
      <w:pPr>
        <w:jc w:val="both"/>
      </w:pPr>
    </w:p>
    <w:p w:rsidRDefault="002E60B0" w:rsidP="002E60B0" w:rsidR="002E60B0" w:rsidRPr="006A6322">
      <w:pPr>
        <w:ind w:firstLine="708" w:left="2832"/>
        <w:jc w:val="both"/>
      </w:pPr>
      <w:r w:rsidRPr="006A6322">
        <w:t>r i j e š i o   j e</w:t>
      </w:r>
    </w:p>
    <w:p w:rsidRDefault="002E60B0" w:rsidP="002E60B0" w:rsidR="002E60B0" w:rsidRPr="006A6322"/>
    <w:p w:rsidRDefault="002E60B0" w:rsidP="002E60B0" w:rsidR="002E60B0" w:rsidRPr="00BB5BF2">
      <w:pPr>
        <w:numPr>
          <w:ilvl w:val="0"/>
          <w:numId w:val="1"/>
        </w:numPr>
        <w:jc w:val="both"/>
      </w:pPr>
      <w:r w:rsidRPr="00BB5BF2">
        <w:t>Obustavlja se i zaključuje se stečajni postupak nad dužnikom FRAGARIA d.o.o. "u stečaju", Umag, Segetska 13, OIB: 41605133728.</w:t>
      </w:r>
    </w:p>
    <w:p w:rsidRDefault="002E60B0" w:rsidP="002E60B0" w:rsidR="002E60B0" w:rsidRPr="00BB5BF2">
      <w:pPr>
        <w:ind w:left="360"/>
        <w:jc w:val="both"/>
      </w:pPr>
      <w:r w:rsidRPr="00BB5BF2">
        <w:t xml:space="preserve"> </w:t>
      </w:r>
    </w:p>
    <w:p w:rsidRDefault="002E60B0" w:rsidP="002E60B0" w:rsidR="002E60B0" w:rsidRPr="00BB5BF2">
      <w:pPr>
        <w:numPr>
          <w:ilvl w:val="0"/>
          <w:numId w:val="1"/>
        </w:numPr>
        <w:jc w:val="both"/>
      </w:pPr>
      <w:r w:rsidRPr="00BB5BF2">
        <w:t>Po pravomoćnosti ovog rješenja, isto će se dostaviti sudskom registru ovoga suda radi brisanja dužnika iz sudskog registra.</w:t>
      </w:r>
    </w:p>
    <w:p w:rsidRDefault="002E60B0" w:rsidP="002E60B0" w:rsidR="002E60B0" w:rsidRPr="00BB5BF2">
      <w:pPr>
        <w:pStyle w:val="Odlomakpopisa"/>
      </w:pPr>
    </w:p>
    <w:p w:rsidRDefault="002E60B0" w:rsidP="002E60B0" w:rsidR="002E60B0" w:rsidRPr="00BB5BF2">
      <w:pPr>
        <w:numPr>
          <w:ilvl w:val="0"/>
          <w:numId w:val="1"/>
        </w:numPr>
        <w:jc w:val="both"/>
      </w:pPr>
      <w:r w:rsidRPr="00BB5BF2">
        <w:t>Stečajni upravitelj može i nakon obustave i zaključenja stečajnoga postupka u ime stečajnoga dužnika, a za račun stečajne mase nastaviti s unovčenjem imovine dužnika i s ostvarenim sredstvima postupiti prema odredbi iz čl. 133. st. 1. Stečajnog zakona (</w:t>
      </w:r>
      <w:r w:rsidRPr="00BB5BF2">
        <w:rPr>
          <w:rStyle w:val="f11"/>
        </w:rPr>
        <w:t>čl. 293. st. 4. Stečajnog zakona).</w:t>
      </w:r>
    </w:p>
    <w:p w:rsidRDefault="002E60B0" w:rsidP="002E60B0" w:rsidR="002E60B0" w:rsidRPr="008151A1">
      <w:pPr>
        <w:ind w:left="1080"/>
        <w:jc w:val="both"/>
        <w:rPr>
          <w:color w:val="FF0000"/>
        </w:rPr>
      </w:pPr>
    </w:p>
    <w:p w:rsidRDefault="002E60B0" w:rsidP="002E60B0" w:rsidR="002E60B0" w:rsidRPr="006A6322">
      <w:pPr>
        <w:jc w:val="center"/>
      </w:pPr>
      <w:r w:rsidRPr="006A6322">
        <w:t>Obrazloženje</w:t>
      </w:r>
    </w:p>
    <w:p w:rsidRDefault="002E60B0" w:rsidP="002E60B0" w:rsidR="002E60B0" w:rsidRPr="008A0051">
      <w:pPr>
        <w:jc w:val="center"/>
      </w:pPr>
    </w:p>
    <w:p w:rsidRDefault="002E60B0" w:rsidP="002E60B0" w:rsidR="002E60B0" w:rsidRPr="008A0051">
      <w:pPr>
        <w:jc w:val="both"/>
      </w:pPr>
      <w:r w:rsidRPr="008A0051">
        <w:tab/>
        <w:t xml:space="preserve">Rješenjem naslovnog suda posl. br. 1 St-257/17-17 od 6. srpnja 2017. otvoren je stečajni postupak nad dužnikom FRAGARIA d.o.o. </w:t>
      </w:r>
      <w:r>
        <w:t>"</w:t>
      </w:r>
      <w:r w:rsidRPr="008A0051">
        <w:t>u stečaju</w:t>
      </w:r>
      <w:r>
        <w:t>"</w:t>
      </w:r>
      <w:r w:rsidRPr="008A0051">
        <w:t>, Umag, Segetska 13, OIB</w:t>
      </w:r>
      <w:r>
        <w:t>:</w:t>
      </w:r>
      <w:r w:rsidRPr="008A0051">
        <w:t xml:space="preserve"> 41605133728.</w:t>
      </w:r>
    </w:p>
    <w:p w:rsidRDefault="002E60B0" w:rsidP="002E60B0" w:rsidR="002E60B0" w:rsidRPr="008A0051">
      <w:pPr>
        <w:ind w:firstLine="708"/>
        <w:jc w:val="both"/>
      </w:pPr>
      <w:r w:rsidRPr="008A0051">
        <w:t xml:space="preserve">Iz izvješća stečajnog upravitelja izloženog na izvještajnom ročištu od 28. rujna 2017. proizlazi da društvo nema nikakve imovine osim tražbine prema Republici Hrvatskoj koja je predmetnom parničnog postupka pred Općinskim sudom u Puli pod posl. brojem P-595/15. Stoga stečajni upravitelj predlaže da sud sukladno odredbama čl. 293. SZ rješenjem obustavi i zaključi ovaj </w:t>
      </w:r>
      <w:r>
        <w:t>p</w:t>
      </w:r>
      <w:r w:rsidRPr="008A0051">
        <w:t>ostupak</w:t>
      </w:r>
    </w:p>
    <w:p w:rsidRDefault="002E60B0" w:rsidP="002E60B0" w:rsidR="002E60B0" w:rsidRPr="008A0051">
      <w:pPr>
        <w:ind w:firstLine="708"/>
        <w:jc w:val="both"/>
      </w:pPr>
      <w:r w:rsidRPr="008A0051">
        <w:t>S obzirom na sve navedeno, a temeljem čl. 293. st. 2. Stečajnog zakona (dalje: SZ), zaključkom ovog suda posl.br. St-257/17-32 od 2. listopada 2017. poz</w:t>
      </w:r>
      <w:r>
        <w:t>vani</w:t>
      </w:r>
      <w:r w:rsidRPr="008A0051">
        <w:t xml:space="preserve"> su vjerovnici stečajne mase da u roku od 8 dana od objave ovog zaključka na mrežnoj stranici e-Oglasna ploča sudova dostave ovome sudu očitovanje povodom prijedloga stečajnog upravitelja za obustavu i zaključenje stečajnog postupka nad stečajnim dužnikom zbog nedostatnosti stečajne mase za pokriće  troškova postupka (čl. 293. Stečajnog zakona), uz upozorenje da se stečajni postupak neće obustaviti i zaključiti ako vjerovnici koji su se protivili obustavi postupka solidarno predujme iznos od 48.000,00 kuna za namirenje troškova postupka u roku koji im sud odredi rješenjem.</w:t>
      </w:r>
    </w:p>
    <w:p w:rsidRDefault="002E60B0" w:rsidP="002E60B0" w:rsidR="002E60B0" w:rsidRPr="00CF3CB4">
      <w:pPr>
        <w:ind w:firstLine="708"/>
        <w:jc w:val="both"/>
      </w:pPr>
      <w:r w:rsidRPr="008A0051">
        <w:t xml:space="preserve"> Predmetni zaključak je objavljen</w:t>
      </w:r>
      <w:r w:rsidRPr="00CF3CB4">
        <w:t xml:space="preserve"> na e-oglasnoj ploči sudova 2. listopada 2017., a dostava se smatra obavljenom istekom osmoga dana od dana objave pismena na mrežnoj stranici e-Oglasna ploča sudova (čl. 12. SZ-a).</w:t>
      </w:r>
    </w:p>
    <w:p w:rsidRDefault="002E60B0" w:rsidP="002E60B0" w:rsidR="002E60B0" w:rsidRPr="00CF3CB4">
      <w:pPr>
        <w:ind w:firstLine="708"/>
        <w:jc w:val="both"/>
      </w:pPr>
      <w:r w:rsidRPr="00CF3CB4">
        <w:t xml:space="preserve">Niti jedan od vjerovnika nije podnio svoje očitovanje povodom prijedloga stečajnog upravitelja za obustavu i zaključenje stečajnog postupka. </w:t>
      </w:r>
    </w:p>
    <w:p w:rsidRDefault="002E60B0" w:rsidP="002E60B0" w:rsidR="002E60B0" w:rsidRPr="00CF3CB4">
      <w:pPr>
        <w:ind w:firstLine="708"/>
        <w:jc w:val="both"/>
        <w:rPr>
          <w:rStyle w:val="f11"/>
        </w:rPr>
      </w:pPr>
      <w:r w:rsidRPr="00CF3CB4">
        <w:rPr>
          <w:rStyle w:val="f11"/>
        </w:rPr>
        <w:lastRenderedPageBreak/>
        <w:t>Stoga je, temeljem čl. 293. st. 1. SZ-a, valjalo riješiti kao u izreci.</w:t>
      </w:r>
    </w:p>
    <w:p w:rsidRDefault="002E60B0" w:rsidP="002E60B0" w:rsidR="002E60B0" w:rsidRPr="00CF3CB4">
      <w:pPr>
        <w:ind w:firstLine="708"/>
        <w:jc w:val="both"/>
      </w:pPr>
      <w:r w:rsidRPr="00CF3CB4">
        <w:t>Stečajni upravitelj može i nakon obustave i zaključenja stečajnoga postupka u ime stečajnoga dužnika, a za račun stečajne mase nastaviti s unovčenjem imovine dužnika i s ostvarenim sredstvima postupiti prema odredbi iz čl. 133. st. 1. SZ-a (</w:t>
      </w:r>
      <w:r w:rsidRPr="00CF3CB4">
        <w:rPr>
          <w:rStyle w:val="f11"/>
        </w:rPr>
        <w:t>čl. 293. st. 4. SZ-a).</w:t>
      </w:r>
    </w:p>
    <w:p w:rsidRDefault="002E60B0" w:rsidP="002E60B0" w:rsidR="002E60B0" w:rsidRPr="00CF3CB4">
      <w:pPr>
        <w:jc w:val="center"/>
      </w:pPr>
    </w:p>
    <w:p w:rsidRDefault="002E60B0" w:rsidP="002E60B0" w:rsidR="002E60B0">
      <w:pPr>
        <w:jc w:val="center"/>
      </w:pPr>
      <w:r w:rsidRPr="00CF3CB4">
        <w:t>U Pazinu, 13. studenog 2017.</w:t>
      </w:r>
    </w:p>
    <w:p w:rsidRDefault="002E60B0" w:rsidP="002E60B0" w:rsidR="002E60B0" w:rsidRPr="00CF3CB4">
      <w:pPr>
        <w:jc w:val="center"/>
      </w:pPr>
    </w:p>
    <w:p w:rsidRDefault="002E60B0" w:rsidP="002E60B0" w:rsidR="002E60B0" w:rsidRPr="00CF3CB4">
      <w:pPr>
        <w:jc w:val="both"/>
      </w:pPr>
      <w:r w:rsidRPr="00CF3CB4">
        <w:tab/>
      </w:r>
      <w:r w:rsidRPr="00CF3CB4">
        <w:tab/>
      </w:r>
      <w:r w:rsidRPr="00CF3CB4">
        <w:tab/>
      </w:r>
      <w:r w:rsidRPr="00CF3CB4">
        <w:tab/>
      </w:r>
      <w:r w:rsidRPr="00CF3CB4">
        <w:tab/>
      </w:r>
      <w:r w:rsidRPr="00CF3CB4">
        <w:tab/>
      </w:r>
      <w:r w:rsidRPr="00CF3CB4">
        <w:tab/>
      </w:r>
      <w:r w:rsidRPr="00CF3CB4">
        <w:tab/>
      </w:r>
      <w:r w:rsidRPr="00CF3CB4">
        <w:tab/>
      </w:r>
      <w:r w:rsidR="00403DF7">
        <w:t xml:space="preserve">  </w:t>
      </w:r>
      <w:r w:rsidRPr="00CF3CB4">
        <w:t>Stečajni sudac</w:t>
      </w:r>
    </w:p>
    <w:p w:rsidRDefault="00403DF7" w:rsidP="002E60B0" w:rsidR="002E60B0" w:rsidRPr="00CF3CB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E60B0" w:rsidRPr="00CF3CB4">
        <w:t>Damir Rabar</w:t>
      </w:r>
      <w:r>
        <w:t>, v.r.</w:t>
      </w:r>
    </w:p>
    <w:p w:rsidRDefault="002E60B0" w:rsidP="002E60B0" w:rsidR="002E60B0" w:rsidRPr="00CF3CB4">
      <w:pPr>
        <w:jc w:val="both"/>
      </w:pPr>
    </w:p>
    <w:p w:rsidRDefault="002E60B0" w:rsidP="002E60B0" w:rsidR="002E60B0" w:rsidRPr="00CF3CB4">
      <w:pPr>
        <w:jc w:val="both"/>
      </w:pPr>
    </w:p>
    <w:p w:rsidRDefault="002E60B0" w:rsidP="002E60B0" w:rsidR="002E60B0" w:rsidRPr="00CF3CB4">
      <w:pPr>
        <w:jc w:val="both"/>
      </w:pPr>
      <w:r w:rsidRPr="00CF3CB4">
        <w:t>UPUTA O PRAVNOM LIJEKU</w:t>
      </w:r>
    </w:p>
    <w:p w:rsidRDefault="002E60B0" w:rsidP="002E60B0" w:rsidR="002E60B0" w:rsidRPr="00CF3CB4">
      <w:pPr>
        <w:jc w:val="both"/>
      </w:pPr>
      <w:r w:rsidRPr="00CF3CB4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2E60B0" w:rsidP="002E60B0" w:rsidR="002E60B0" w:rsidRPr="00CF3CB4">
      <w:pPr>
        <w:jc w:val="both"/>
      </w:pPr>
    </w:p>
    <w:p w:rsidRDefault="002E60B0" w:rsidP="002E60B0" w:rsidR="002E60B0" w:rsidRPr="008A0051">
      <w:pPr>
        <w:jc w:val="both"/>
      </w:pPr>
    </w:p>
    <w:p w:rsidRDefault="002E60B0" w:rsidP="002E60B0" w:rsidR="002E60B0" w:rsidRPr="008A0051">
      <w:pPr>
        <w:jc w:val="both"/>
      </w:pPr>
      <w:r w:rsidRPr="008A0051">
        <w:t>DNA</w:t>
      </w:r>
      <w:r w:rsidR="00BB5BF2">
        <w:t>:</w:t>
      </w:r>
    </w:p>
    <w:p w:rsidRDefault="002E60B0" w:rsidP="002E60B0" w:rsidR="002E60B0" w:rsidRPr="008A0051">
      <w:pPr>
        <w:jc w:val="both"/>
      </w:pPr>
      <w:r w:rsidRPr="008A0051">
        <w:t xml:space="preserve">- Stečajni upravitelj </w:t>
      </w:r>
      <w:r>
        <w:t>Boris Debelić iz Rijeke, Rastočine 3</w:t>
      </w:r>
    </w:p>
    <w:p w:rsidRDefault="002E60B0" w:rsidP="002E60B0" w:rsidR="002E60B0" w:rsidRPr="008A0051">
      <w:pPr>
        <w:jc w:val="both"/>
      </w:pPr>
      <w:r w:rsidRPr="008A0051">
        <w:t xml:space="preserve">- </w:t>
      </w:r>
      <w:r w:rsidR="00BB5BF2">
        <w:t xml:space="preserve">Ministarstvo financija, </w:t>
      </w:r>
      <w:r w:rsidRPr="008A0051">
        <w:t>Porezna uprava, ispostava Pazin</w:t>
      </w:r>
      <w:r w:rsidR="00BB5BF2">
        <w:t>, M. B. Rašana 2/4</w:t>
      </w:r>
    </w:p>
    <w:p w:rsidRDefault="002E60B0" w:rsidP="002E60B0" w:rsidR="002E60B0" w:rsidRPr="008A0051">
      <w:r>
        <w:t>- FINA RC Rijeka, F. Kurelca 8</w:t>
      </w:r>
    </w:p>
    <w:p w:rsidRDefault="002E60B0" w:rsidP="002E60B0" w:rsidR="002E60B0">
      <w:r w:rsidRPr="008A0051">
        <w:t>- ŽDO Pula</w:t>
      </w:r>
      <w:r>
        <w:t>, Rovinjska 2a</w:t>
      </w:r>
    </w:p>
    <w:p w:rsidRDefault="00BB5BF2" w:rsidP="002E60B0" w:rsidR="00BB5BF2">
      <w:r>
        <w:t xml:space="preserve">- </w:t>
      </w:r>
      <w:r w:rsidRPr="008A0051">
        <w:t>e-oglasna ploča suda – osam dana</w:t>
      </w:r>
    </w:p>
    <w:p w:rsidRDefault="002E60B0" w:rsidP="002E60B0" w:rsidR="002E60B0" w:rsidRPr="008A0051">
      <w:r>
        <w:t>- Sudski registar, po pravomoćnosti</w:t>
      </w:r>
    </w:p>
    <w:p w:rsidRDefault="002E60B0" w:rsidP="002E60B0" w:rsidR="002E60B0" w:rsidRPr="008151A1">
      <w:pPr>
        <w:rPr>
          <w:color w:val="FF0000"/>
        </w:rPr>
      </w:pPr>
    </w:p>
    <w:p w:rsidRDefault="00BB5BF2" w:rsidR="00BB5BF2"/>
    <w:sectPr w:rsidSect="002E60B0" w:rsidR="00BB5BF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0B0" w:rsidP="002E60B0" w:rsidR="002E60B0">
      <w:r>
        <w:separator/>
      </w:r>
    </w:p>
  </w:endnote>
  <w:endnote w:id="0" w:type="continuationSeparator">
    <w:p w:rsidRDefault="002E60B0" w:rsidP="002E60B0" w:rsidR="002E6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0B0" w:rsidP="002E60B0" w:rsidR="002E60B0">
      <w:r>
        <w:separator/>
      </w:r>
    </w:p>
  </w:footnote>
  <w:footnote w:id="0" w:type="continuationSeparator">
    <w:p w:rsidRDefault="002E60B0" w:rsidP="002E60B0" w:rsidR="002E60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0B0" w:rsidP="002E60B0" w:rsidR="002E60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60B0" w:rsidR="002E6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0B0" w:rsidP="002E60B0" w:rsidR="002E60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79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60B0" w:rsidP="002E60B0" w:rsidR="002E60B0" w:rsidRPr="005B031A">
    <w:pPr>
      <w:jc w:val="right"/>
    </w:pPr>
    <w:r>
      <w:rPr>
        <w:b/>
      </w:rPr>
      <w:tab/>
    </w:r>
    <w:r>
      <w:rPr>
        <w:b/>
      </w:rPr>
      <w:tab/>
    </w:r>
    <w:r w:rsidRPr="00220440">
      <w:rPr>
        <w:sz w:val="23"/>
        <w:szCs w:val="23"/>
      </w:rPr>
      <w:t>1 St-</w:t>
    </w:r>
    <w:r>
      <w:rPr>
        <w:sz w:val="23"/>
        <w:szCs w:val="23"/>
      </w:rPr>
      <w:t>257</w:t>
    </w:r>
    <w:r w:rsidRPr="00220440">
      <w:rPr>
        <w:sz w:val="23"/>
        <w:szCs w:val="23"/>
      </w:rPr>
      <w:t>/1</w:t>
    </w:r>
    <w:r>
      <w:rPr>
        <w:sz w:val="23"/>
        <w:szCs w:val="23"/>
      </w:rPr>
      <w:t>7</w:t>
    </w:r>
    <w:r w:rsidRPr="00220440">
      <w:rPr>
        <w:sz w:val="23"/>
        <w:szCs w:val="23"/>
      </w:rPr>
      <w:t>-</w:t>
    </w:r>
    <w:r>
      <w:rPr>
        <w:sz w:val="23"/>
        <w:szCs w:val="23"/>
      </w:rPr>
      <w:t>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0B0" w:rsidR="002E60B0">
    <w:pPr>
      <w:pStyle w:val="Zaglavlje"/>
    </w:pPr>
    <w:r>
      <w:tab/>
    </w:r>
    <w:r>
      <w:tab/>
      <w:t>1 St-257/17-33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01164B"/>
    <w:multiLevelType w:val="hybridMultilevel"/>
    <w:tmpl w:val="DA7A07BA"/>
    <w:lvl w:tplc="DB5038C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810"/>
    <w:rsid w:val="0022795A"/>
    <w:rsid w:val="002E60B0"/>
    <w:rsid w:val="00403DF7"/>
    <w:rsid w:val="006110CE"/>
    <w:rsid w:val="00BB5BF2"/>
    <w:rsid w:val="00D9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60B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11" w:type="character">
    <w:name w:val="f11"/>
    <w:rsid w:val="002E60B0"/>
    <w:rPr>
      <w:rFonts w:cs="Times New Roman" w:hAnsi="Times New Roman" w:ascii="Times New Roman" w:hint="default"/>
      <w:color w:val="000000"/>
      <w:sz w:val="24"/>
      <w:szCs w:val="24"/>
    </w:rPr>
  </w:style>
  <w:style w:styleId="Zaglavlje" w:type="paragraph">
    <w:name w:val="header"/>
    <w:basedOn w:val="Normal"/>
    <w:link w:val="ZaglavljeChar"/>
    <w:rsid w:val="002E60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E60B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E60B0"/>
  </w:style>
  <w:style w:styleId="Odlomakpopisa" w:type="paragraph">
    <w:name w:val="List Paragraph"/>
    <w:basedOn w:val="Normal"/>
    <w:uiPriority w:val="34"/>
    <w:qFormat/>
    <w:rsid w:val="002E60B0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60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60B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60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60B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D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D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D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D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60B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11" w:type="character">
    <w:name w:val="f11"/>
    <w:rsid w:val="002E60B0"/>
    <w:rPr>
      <w:rFonts w:ascii="Times New Roman" w:cs="Times New Roman" w:hAnsi="Times New Roman" w:hint="default"/>
      <w:color w:val="000000"/>
      <w:sz w:val="24"/>
      <w:szCs w:val="24"/>
    </w:rPr>
  </w:style>
  <w:style w:styleId="Zaglavlje" w:type="paragraph">
    <w:name w:val="header"/>
    <w:basedOn w:val="Normal"/>
    <w:link w:val="ZaglavljeChar"/>
    <w:rsid w:val="002E60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E60B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E60B0"/>
  </w:style>
  <w:style w:styleId="Odlomakpopisa" w:type="paragraph">
    <w:name w:val="List Paragraph"/>
    <w:basedOn w:val="Normal"/>
    <w:uiPriority w:val="34"/>
    <w:qFormat/>
    <w:rsid w:val="002E60B0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60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60B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60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60B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D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D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D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D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FRAGARIA d.o.o. UMAG zastupanog po punomoćniku ZOU Ivan Kuvara i Sanja Knapić</izvorni_sadrzaj>
    <derivirana_varijabla naziv="DomainObject.Predmet.ProtustrankaFormated_1">  FRAGARIA d.o.o. UMAG zastupanog po punomoćniku ZOU Ivan Kuvara i Sanja Knapić</derivirana_varijabla>
  </DomainObject.Predmet.ProtustrankaFormated>
  <DomainObject.Predmet.ProtustrankaFormatedOIB>
    <izvorni_sadrzaj>  FRAGARIA d.o.o. UMAG, OIB 41605133728 zastupanog po punomoćniku ZOU Ivan Kuvara i Sanja Knapić</izvorni_sadrzaj>
    <derivirana_varijabla naziv="DomainObject.Predmet.ProtustrankaFormatedOIB_1">  FRAGARIA d.o.o. UMAG, OIB 41605133728 zastupanog po punomoćniku ZOU Ivan Kuvara i Sanja Knapić</derivirana_varijabla>
  </DomainObject.Predmet.ProtustrankaFormatedOIB>
  <DomainObject.Predmet.ProtustrankaFormatedWithAdress>
    <izvorni_sadrzaj> FRAGARIA d.o.o. UMAG, Segetska 13, 52470 Umag zastupanog po punomoćniku ZOU Ivan Kuvara i Sanja Knapić</izvorni_sadrzaj>
    <derivirana_varijabla naziv="DomainObject.Predmet.ProtustrankaFormatedWithAdress_1"> FRAGARIA d.o.o. UMAG, Segetska 13, 52470 Umag zastupanog po punomoćniku ZOU Ivan Kuvara i Sanja Knapić</derivirana_varijabla>
  </DomainObject.Predmet.ProtustrankaFormatedWithAdress>
  <DomainObject.Predmet.ProtustrankaFormatedWithAdressOIB>
    <izvorni_sadrzaj> FRAGARIA d.o.o. UMAG, OIB 41605133728, Segetska 13, 52470 Umag zastupanog po punomoćniku ZOU Ivan Kuvara i Sanja Knapić</izvorni_sadrzaj>
    <derivirana_varijabla naziv="DomainObject.Predmet.ProtustrankaFormatedWithAdressOIB_1"> FRAGARIA d.o.o. UMAG, OIB 41605133728, Segetska 13, 52470 Umag zastupanog po punomoćniku ZOU Ivan Kuvara i Sanja Knapić</derivirana_varijabla>
  </DomainObject.Predmet.ProtustrankaFormatedWithAdressOIB>
  <DomainObject.Predmet.ProtustrankaWithAdress>
    <izvorni_sadrzaj>FRAGARIA d.o.o. UMAG Segetska 13, 52470 Umag</izvorni_sadrzaj>
    <derivirana_varijabla naziv="DomainObject.Predmet.ProtustrankaWithAdress_1">FRAGARIA d.o.o. UMAG Segetska 13, 52470 Umag</derivirana_varijabla>
  </DomainObject.Predmet.ProtustrankaWithAdress>
  <DomainObject.Predmet.ProtustrankaWithAdressOIB>
    <izvorni_sadrzaj>FRAGARIA d.o.o. UMAG, OIB 41605133728, Segetska 13, 52470 Umag</izvorni_sadrzaj>
    <derivirana_varijabla naziv="DomainObject.Predmet.ProtustrankaWithAdressOIB_1">FRAGARIA d.o.o. UMAG, OIB 41605133728, Segetska 13, 52470 Umag</derivirana_varijabla>
  </DomainObject.Predmet.ProtustrankaWithAdressOIB>
  <DomainObject.Predmet.ProtustrankaNazivFormated>
    <izvorni_sadrzaj>FRAGARIA d.o.o. UMAG</izvorni_sadrzaj>
    <derivirana_varijabla naziv="DomainObject.Predmet.ProtustrankaNazivFormated_1">FRAGARIA d.o.o. UMAG</derivirana_varijabla>
  </DomainObject.Predmet.ProtustrankaNazivFormated>
  <DomainObject.Predmet.ProtustrankaNazivFormatedOIB>
    <izvorni_sadrzaj>FRAGARIA d.o.o. UMAG, OIB 41605133728</izvorni_sadrzaj>
    <derivirana_varijabla naziv="DomainObject.Predmet.ProtustrankaNazivFormatedOIB_1">FRAGARIA d.o.o. UMAG, OIB 41605133728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32910.25</izvorni_sadrzaj>
    <derivirana_varijabla naziv="DomainObject.Predmet.TrenutnaVrijednost_1">32910.25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FRAGARIA d.o.o. UMAG zastupanog po punomoćniku ZOU Ivan Kuvara i Sanja Knapić</item>
    </izvorni_sadrzaj>
    <derivirana_varijabla naziv="DomainObject.Predmet.ProtuStrankaListFormated_1">
      <item>FRAGARIA d.o.o. UMAG zastupanog po punomoćniku ZOU Ivan Kuvara i Sanja Knapić</item>
    </derivirana_varijabla>
  </DomainObject.Predmet.ProtuStrankaListFormated>
  <DomainObject.Predmet.ProtuStrankaListFormatedOIB>
    <izvorni_sadrzaj>
      <item>FRAGARIA d.o.o. UMAG, OIB 41605133728 zastupanog po punomoćniku ZOU Ivan Kuvara i Sanja Knapić</item>
    </izvorni_sadrzaj>
    <derivirana_varijabla naziv="DomainObject.Predmet.ProtuStrankaListFormatedOIB_1">
      <item>FRAGARIA d.o.o. UMAG, OIB 41605133728 zastupanog po punomoćniku ZOU Ivan Kuvara i Sanja Knapić</item>
    </derivirana_varijabla>
  </DomainObject.Predmet.ProtuStrankaListFormatedOIB>
  <DomainObject.Predmet.ProtuStrankaListFormatedWithAdress>
    <izvorni_sadrzaj>
      <item>FRAGARIA d.o.o. UMAG, Segetska 13, 52470 Umag zastupanog po punomoćniku ZOU Ivan Kuvara i Sanja Knapić</item>
    </izvorni_sadrzaj>
    <derivirana_varijabla naziv="DomainObject.Predmet.ProtuStrankaListFormatedWithAdress_1">
      <item>FRAGARIA d.o.o. UMAG, Segetska 13, 52470 Umag zastupanog po punomoćniku ZOU Ivan Kuvara i Sanja Knapić</item>
    </derivirana_varijabla>
  </DomainObject.Predmet.ProtuStrankaListFormatedWithAdress>
  <DomainObject.Predmet.ProtuStrankaListFormatedWithAdressOIB>
    <izvorni_sadrzaj>
      <item>FRAGARIA d.o.o. UMAG, OIB 41605133728, Segetska 13, 52470 Umag zastupanog po punomoćniku ZOU Ivan Kuvara i Sanja Knapić</item>
    </izvorni_sadrzaj>
    <derivirana_varijabla naziv="DomainObject.Predmet.ProtuStrankaListFormatedWithAdressOIB_1">
      <item>FRAGARIA d.o.o. UMAG, OIB 41605133728, Segetska 13, 52470 Umag zastupanog po punomoćniku ZOU Ivan Kuvara i Sanja Knapić</item>
    </derivirana_varijabla>
  </DomainObject.Predmet.ProtuStrankaListFormatedWithAdressOIB>
  <DomainObject.Predmet.ProtuStrankaListNazivFormated>
    <izvorni_sadrzaj>
      <item>FRAGARIA d.o.o. UMAG</item>
    </izvorni_sadrzaj>
    <derivirana_varijabla naziv="DomainObject.Predmet.ProtuStrankaListNazivFormated_1">
      <item>FRAGARIA d.o.o. UMAG</item>
    </derivirana_varijabla>
  </DomainObject.Predmet.ProtuStrankaListNazivFormated>
  <DomainObject.Predmet.ProtuStrankaListNazivFormatedOIB>
    <izvorni_sadrzaj>
      <item>FRAGARIA d.o.o. UMAG, OIB 41605133728</item>
    </izvorni_sadrzaj>
    <derivirana_varijabla naziv="DomainObject.Predmet.ProtuStrankaListNazivFormatedOIB_1">
      <item>FRAGARIA d.o.o. UMAG, OIB 41605133728</item>
    </derivirana_varijabla>
  </DomainObject.Predmet.ProtuStrankaListNazivFormatedOIB>
  <DomainObject.Predmet.OstaliListFormated>
    <izvorni_sadrzaj>
      <item>ZOU Ivan Kuvara i Sanja Knapić punomoćnik sudionika u postupku FRAGARIA d.o.o. UMAG</item>
    </izvorni_sadrzaj>
    <derivirana_varijabla naziv="DomainObject.Predmet.OstaliListFormated_1">
      <item>ZOU Ivan Kuvara i Sanja Knapić punomoćnik sudionika u postupku FRAGARIA d.o.o. UMAG</item>
    </derivirana_varijabla>
  </DomainObject.Predmet.OstaliListFormated>
  <DomainObject.Predmet.OstaliListFormatedOIB>
    <izvorni_sadrzaj>
      <item>ZOU Ivan Kuvara i Sanja Knapić punomoćnik sudionika u postupku FRAGARIA d.o.o. UMAG</item>
    </izvorni_sadrzaj>
    <derivirana_varijabla naziv="DomainObject.Predmet.OstaliListFormatedOIB_1">
      <item>ZOU Ivan Kuvara i Sanja Knapić punomoćnik sudionika u postupku FRAGARIA d.o.o. UMAG</item>
    </derivirana_varijabla>
  </DomainObject.Predmet.OstaliListFormatedOIB>
  <DomainObject.Predmet.OstaliListFormatedWithAdress>
    <izvorni_sadrzaj>
      <item>ZOU Ivan Kuvara i Sanja Knapić, Ciscuttijeva 18, 52100 Pula punomoćnik sudionika u postupku FRAGARIA d.o.o. UMAG</item>
    </izvorni_sadrzaj>
    <derivirana_varijabla naziv="DomainObject.Predmet.OstaliListFormatedWithAdress_1">
      <item>ZOU Ivan Kuvara i Sanja Knapić, Ciscuttijeva 18, 52100 Pula punomoćnik sudionika u postupku FRAGARIA d.o.o. UMAG</item>
    </derivirana_varijabla>
  </DomainObject.Predmet.OstaliListFormatedWithAdress>
  <DomainObject.Predmet.OstaliListFormatedWithAdressOIB>
    <izvorni_sadrzaj>
      <item>ZOU Ivan Kuvara i Sanja Knapić, Ciscuttijeva 18, 52100 Pula punomoćnik sudionika u postupku FRAGARIA d.o.o. UMAG</item>
    </izvorni_sadrzaj>
    <derivirana_varijabla naziv="DomainObject.Predmet.OstaliListFormatedWithAdressOIB_1">
      <item>ZOU Ivan Kuvara i Sanja Knapić, Ciscuttijeva 18, 52100 Pula punomoćnik sudionika u postupku FRAGARIA d.o.o. UMAG</item>
    </derivirana_varijabla>
  </DomainObject.Predmet.OstaliListFormatedWithAdressOIB>
  <DomainObject.Predmet.OstaliListNazivFormated>
    <izvorni_sadrzaj>
      <item>ZOU Ivan Kuvara i Sanja Knapić</item>
    </izvorni_sadrzaj>
    <derivirana_varijabla naziv="DomainObject.Predmet.OstaliListNazivFormated_1">
      <item>ZOU Ivan Kuvara i Sanja Knapić</item>
    </derivirana_varijabla>
  </DomainObject.Predmet.OstaliListNazivFormated>
  <DomainObject.Predmet.OstaliListNazivFormatedOIB>
    <izvorni_sadrzaj>
      <item>ZOU Ivan Kuvara i Sanja Knapić</item>
    </izvorni_sadrzaj>
    <derivirana_varijabla naziv="DomainObject.Predmet.OstaliListNazivFormatedOIB_1">
      <item>ZOU Ivan Kuvara i Sanja Knapić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FRAGARIA d.o.o. UMAG</izvorni_sadrzaj>
    <derivirana_varijabla naziv="DomainObject.Predmet.ProtustrankaIDrugi_1">FRAGARIA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FRAGARIA d.o.o. UMAG, OIB 41605133728, Segetska 13, 52470 Umag</izvorni_sadrzaj>
    <derivirana_varijabla naziv="DomainObject.Predmet.ProtustrankaIDrugiAdressOIB_1">FRAGARIA d.o.o. UMAG, OIB 41605133728, Segetska 13,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FRAGARIA d.o.o. UMAG</item>
      <item>GRAD UMAG, UMAG</item>
      <item>ZOU Ivan Kuvara i Sanja Knapić</item>
    </izvorni_sadrzaj>
    <derivirana_varijabla naziv="DomainObject.Predmet.SudioniciListNaziv_1">
      <item>FRAGARIA d.o.o. UMAG</item>
      <item>GRAD UMAG, UMAG</item>
      <item>ZOU Ivan Kuvara i Sanja Knapić</item>
    </derivirana_varijabla>
  </DomainObject.Predmet.SudioniciListNaziv>
  <DomainObject.Predmet.SudioniciListAdressOIB>
    <izvorni_sadrzaj>
      <item>FRAGARIA d.o.o. UMAG, OIB 41605133728, Segetska 13,52470 Umag</item>
      <item>GRAD UMAG, UMAG, OIB 84097228497, G. Garibaldi 6,52470 Umag</item>
      <item>ZOU Ivan Kuvara i Sanja Knapić, Ciscuttijeva 18,52100 Pula</item>
    </izvorni_sadrzaj>
    <derivirana_varijabla naziv="DomainObject.Predmet.SudioniciListAdressOIB_1">
      <item>FRAGARIA d.o.o. UMAG, OIB 41605133728, Segetska 13,52470 Umag</item>
      <item>GRAD UMAG, UMAG, OIB 84097228497, G. Garibaldi 6,52470 Umag</item>
      <item>ZOU Ivan Kuvara i Sanja Knapić, Ciscuttijeva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41605133728</item>
      <item>, OIB 84097228497</item>
      <item>, OIB null</item>
    </izvorni_sadrzaj>
    <derivirana_varijabla naziv="DomainObject.Predmet.SudioniciListNazivOIB_1">
      <item>, OIB 41605133728</item>
      <item>, OIB 84097228497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558</properties:Words>
  <properties:Characters>2961</properties:Characters>
  <properties:Lines>74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2017-11-13T13:07:00Z</dcterms:created>
  <dc:creator>wsadmin</dc:creator>
  <dc:description/>
  <cp:keywords/>
  <cp:lastModifiedBy>wsadmin</cp:lastModifiedBy>
  <cp:lastPrinted>2017-11-13T13:26:00Z</cp:lastPrinted>
  <dcterms:modified xmlns:xsi="http://www.w3.org/2001/XMLSchema-instance" xsi:type="dcterms:W3CDTF">2017-11-13T13:27:00Z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