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06aa" w14:paraId="04706aa" w:rsidRDefault="00A422AD" w:rsidP="00A422AD" w:rsidR="00A422AD" w:rsidRPr="005E549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E549E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REPUBLIKA HRVATSKA </w:t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TRGOVAČKI SUD U ZAGREBU</w:t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Zagreb, Amruševa 2/II</w:t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  <w:t xml:space="preserve">           34. St-</w:t>
      </w:r>
      <w:r w:rsidR="00FA0DA2">
        <w:rPr>
          <w:rFonts w:cs="Times New Roman" w:hAnsi="Times New Roman" w:ascii="Times New Roman"/>
          <w:sz w:val="24"/>
        </w:rPr>
        <w:t>57</w:t>
      </w:r>
      <w:r w:rsidR="00FE3A35">
        <w:rPr>
          <w:rFonts w:cs="Times New Roman" w:hAnsi="Times New Roman" w:ascii="Times New Roman"/>
          <w:sz w:val="24"/>
        </w:rPr>
        <w:t>73</w:t>
      </w:r>
      <w:r w:rsidR="005B2CE0">
        <w:rPr>
          <w:rFonts w:cs="Times New Roman" w:hAnsi="Times New Roman" w:ascii="Times New Roman"/>
          <w:sz w:val="24"/>
        </w:rPr>
        <w:t>/</w:t>
      </w:r>
      <w:r w:rsidRPr="005E549E">
        <w:rPr>
          <w:rFonts w:cs="Times New Roman" w:hAnsi="Times New Roman" w:ascii="Times New Roman"/>
          <w:sz w:val="24"/>
        </w:rPr>
        <w:t>201</w:t>
      </w:r>
      <w:r w:rsidR="00FA0DA2">
        <w:rPr>
          <w:rFonts w:cs="Times New Roman" w:hAnsi="Times New Roman" w:ascii="Times New Roman"/>
          <w:sz w:val="24"/>
        </w:rPr>
        <w:t>6</w:t>
      </w:r>
      <w:r w:rsidRPr="005E549E">
        <w:rPr>
          <w:rFonts w:cs="Times New Roman" w:hAnsi="Times New Roman" w:ascii="Times New Roman"/>
          <w:sz w:val="24"/>
        </w:rPr>
        <w:t>-</w:t>
      </w:r>
      <w:r w:rsidR="005B2CE0">
        <w:rPr>
          <w:rFonts w:cs="Times New Roman" w:hAnsi="Times New Roman" w:ascii="Times New Roman"/>
          <w:sz w:val="24"/>
        </w:rPr>
        <w:t>3</w:t>
      </w:r>
      <w:r w:rsidR="00FE3A35">
        <w:rPr>
          <w:rFonts w:cs="Times New Roman" w:hAnsi="Times New Roman" w:ascii="Times New Roman"/>
          <w:sz w:val="24"/>
        </w:rPr>
        <w:t>3</w:t>
      </w:r>
      <w:r w:rsidRPr="005E549E">
        <w:rPr>
          <w:rFonts w:cs="Times New Roman" w:hAnsi="Times New Roman" w:ascii="Times New Roman"/>
          <w:sz w:val="24"/>
        </w:rPr>
        <w:tab/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422AD" w:rsidP="00A422AD" w:rsidR="00A422AD" w:rsidRPr="005E549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E P U B L I K A   H R V A T S K A</w:t>
      </w:r>
    </w:p>
    <w:p w:rsidRDefault="00A422AD" w:rsidP="00A422AD" w:rsidR="00A422AD" w:rsidRPr="005E549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R J E Š E NJ E</w:t>
      </w: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 </w:t>
      </w:r>
    </w:p>
    <w:p w:rsidRDefault="00A422AD" w:rsidP="00A422AD" w:rsidR="00A422AD" w:rsidRPr="005E549E">
      <w:pPr>
        <w:ind w:firstLine="720"/>
        <w:jc w:val="both"/>
      </w:pPr>
      <w:r w:rsidRPr="005E549E">
        <w:rPr>
          <w:noProof w:val="false"/>
        </w:rPr>
        <w:t>       </w:t>
      </w:r>
      <w:r w:rsidR="00FE3A35">
        <w:t xml:space="preserve">TRGOVAČKI SUD U ZAGREBU po stečajnom sucu Mirjani Chour Hršak, postupajući po prijedlogu predlagatelja Financijske agencije, RC Zagreb, Podružnica Zagreb, Trg svibanjskih žrtava 1995. 1, OIB: 85821130368, za otvaranje stečajnog postupka nad dužnikom VENTUS MEDICAL d.o.o., Zagreb, Fallerovo šetalište 14, OIB: 29593934236 dana 8. veljače 2019. </w:t>
      </w:r>
    </w:p>
    <w:p w:rsidRDefault="00A422AD" w:rsidP="00A422AD" w:rsidR="00A422AD" w:rsidRPr="005E549E">
      <w:pPr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i j e š i o     j e</w:t>
      </w:r>
    </w:p>
    <w:p w:rsidRDefault="00A422AD" w:rsidP="00A422AD" w:rsidR="00A422AD" w:rsidRPr="005E549E">
      <w:pPr>
        <w:overflowPunct w:val="false"/>
        <w:rPr>
          <w:noProof w:val="false"/>
        </w:rPr>
      </w:pPr>
    </w:p>
    <w:p w:rsidRDefault="00A422AD" w:rsidP="00A422AD" w:rsidR="00A422AD" w:rsidRPr="005E549E">
      <w:pPr>
        <w:ind w:hanging="705" w:left="705"/>
        <w:jc w:val="both"/>
      </w:pPr>
      <w:r w:rsidRPr="005E549E">
        <w:t>I</w:t>
      </w:r>
      <w:r w:rsidRPr="005E549E">
        <w:tab/>
        <w:t xml:space="preserve">Otvara se stečajni postupak nad dužnikom </w:t>
      </w:r>
      <w:r w:rsidR="00F10A74">
        <w:t>VENTUS MEDICAL d.o.o., Zagreb, Fallerovo šetalište 14, OIB: 29593934236</w:t>
      </w:r>
      <w:r w:rsidR="00935564">
        <w:t>.</w:t>
      </w:r>
    </w:p>
    <w:p w:rsidRDefault="00A422AD" w:rsidP="00A422AD" w:rsidR="00A422AD" w:rsidRPr="005E549E"/>
    <w:p w:rsidRDefault="00A422AD" w:rsidP="00A422AD" w:rsidR="00A422AD" w:rsidRPr="00D72183">
      <w:pPr>
        <w:ind w:hanging="705" w:left="705"/>
        <w:jc w:val="both"/>
      </w:pPr>
      <w:r w:rsidRPr="005E549E">
        <w:t>II</w:t>
      </w:r>
      <w:r w:rsidRPr="005E549E">
        <w:tab/>
        <w:t xml:space="preserve">Za </w:t>
      </w:r>
      <w:r w:rsidRPr="00D72183">
        <w:t xml:space="preserve">stečajnog upravitelja imenuje se </w:t>
      </w:r>
      <w:r w:rsidR="00F10A74">
        <w:t>VIDONIJA MILETIĆ PLUKAVEC</w:t>
      </w:r>
      <w:r w:rsidRPr="00D72183">
        <w:t xml:space="preserve">, Zagreb, </w:t>
      </w:r>
      <w:r w:rsidR="00F10A74">
        <w:t>Pirovec gornji 24</w:t>
      </w:r>
      <w:r w:rsidRPr="00D72183">
        <w:t xml:space="preserve">, OIB: </w:t>
      </w:r>
      <w:r w:rsidR="00F10A74">
        <w:t>05863527189</w:t>
      </w:r>
      <w:r w:rsidRPr="00D72183">
        <w:t>.</w:t>
      </w:r>
    </w:p>
    <w:p w:rsidRDefault="00A422AD" w:rsidP="00A422AD" w:rsidR="00A422AD" w:rsidRPr="005E549E"/>
    <w:p w:rsidRDefault="00A422AD" w:rsidP="005755BC" w:rsidR="00A422AD">
      <w:pPr>
        <w:ind w:hanging="705" w:left="705"/>
        <w:jc w:val="both"/>
      </w:pPr>
      <w:r w:rsidRPr="005E549E">
        <w:t>III</w:t>
      </w:r>
      <w:r w:rsidRPr="005E549E">
        <w:tab/>
        <w:t xml:space="preserve">Zaključuje se stečajni postupak nad dužnikom </w:t>
      </w:r>
      <w:r w:rsidR="00F10A74">
        <w:t>VENTUS MEDICAL d.o.o., Zagreb, Fallerovo šetalište 14, OIB: 29593934236.</w:t>
      </w:r>
    </w:p>
    <w:p w:rsidRDefault="00F10A74" w:rsidP="005755BC" w:rsidR="00F10A74" w:rsidRPr="005E549E">
      <w:pPr>
        <w:ind w:hanging="705" w:left="705"/>
        <w:jc w:val="both"/>
      </w:pPr>
    </w:p>
    <w:p w:rsidRDefault="00A422AD" w:rsidP="00A422AD" w:rsidR="00A422AD" w:rsidRPr="005E549E">
      <w:pPr>
        <w:ind w:hanging="705" w:left="705"/>
        <w:jc w:val="both"/>
      </w:pPr>
      <w:r w:rsidRPr="005E549E">
        <w:t>IV</w:t>
      </w:r>
      <w:r w:rsidRPr="005E549E">
        <w:tab/>
        <w:t>Ovlašćuje se stečajni upravitelj zastupati stečajnu masu, te pokrenuti i voditi u ime stečajne mase postupke radi prikupljanja imovine koja ulazi u stečajnu masu.</w:t>
      </w:r>
    </w:p>
    <w:p w:rsidRDefault="00A422AD" w:rsidP="00A422AD" w:rsidR="00A422AD" w:rsidRPr="005E549E"/>
    <w:p w:rsidRDefault="00A422AD" w:rsidP="00A422AD" w:rsidR="00A422AD" w:rsidRPr="005E549E">
      <w:pPr>
        <w:ind w:hanging="705" w:left="705"/>
        <w:jc w:val="both"/>
      </w:pPr>
      <w:r w:rsidRPr="005E549E">
        <w:t>V</w:t>
      </w:r>
      <w:r w:rsidRPr="005E549E">
        <w:tab/>
        <w:t xml:space="preserve">Ovo rješenje objavljuje se na e-oglasnoj ploči suda i dostavlja Sudskom registru ovog Suda radi brisanja dužnika iz  registra. </w:t>
      </w:r>
    </w:p>
    <w:p w:rsidRDefault="00A422AD" w:rsidP="00A422AD" w:rsidR="00A422AD" w:rsidRPr="005E549E">
      <w:pPr>
        <w:pStyle w:val="Odlomakpopisa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>Obrazloženje</w:t>
      </w:r>
    </w:p>
    <w:p w:rsidRDefault="00A422AD" w:rsidP="00A422AD" w:rsidR="00A422AD" w:rsidRPr="005E549E">
      <w:pPr>
        <w:overflowPunct w:val="false"/>
        <w:rPr>
          <w:noProof w:val="false"/>
        </w:rPr>
      </w:pPr>
    </w:p>
    <w:p w:rsidRDefault="00A422AD" w:rsidP="00D52220" w:rsidR="00D52220" w:rsidRPr="00F6407F">
      <w:pPr>
        <w:ind w:firstLine="708"/>
        <w:jc w:val="both"/>
        <w:rPr>
          <w:color w:val="FF0000"/>
        </w:rPr>
      </w:pPr>
      <w:r w:rsidRPr="00D72183">
        <w:rPr>
          <w:noProof w:val="false"/>
        </w:rPr>
        <w:tab/>
      </w:r>
      <w:r w:rsidR="00D52220" w:rsidRPr="00D72183">
        <w:t xml:space="preserve">Financijska agencija je podnijela prijedlog za otvaranje stečajnog postupka nad stečajnim dužnikom </w:t>
      </w:r>
      <w:r w:rsidR="005B403F">
        <w:t xml:space="preserve">VENTUS MEDICAL d.o.o., Zagreb, Fallerovo šetalište 14, OIB: 29593934236, </w:t>
      </w:r>
      <w:r w:rsidR="00D52220" w:rsidRPr="00D72183">
        <w:t xml:space="preserve">temeljem čl. 444. st. </w:t>
      </w:r>
      <w:r w:rsidR="00380885">
        <w:t>1</w:t>
      </w:r>
      <w:r w:rsidR="00D52220" w:rsidRPr="00D72183">
        <w:t>. Stečajnog zakona (NN 71/15</w:t>
      </w:r>
      <w:r w:rsidR="00F35C54">
        <w:t xml:space="preserve"> i 104/17</w:t>
      </w:r>
      <w:r w:rsidR="00D52220" w:rsidRPr="00D72183">
        <w:t xml:space="preserve">), u kojem se navodi da stečajni dužnik u očevidniku redoslijeda osnova za plaćanje ima evidentirane neizvršene </w:t>
      </w:r>
      <w:r w:rsidR="00D52220" w:rsidRPr="003C589B">
        <w:rPr>
          <w:color w:themeColor="text1" w:val="000000"/>
        </w:rPr>
        <w:t xml:space="preserve">osnove za plaćanje u neprekinutom razdoblju od </w:t>
      </w:r>
      <w:r w:rsidR="005B403F" w:rsidRPr="003C589B">
        <w:rPr>
          <w:color w:themeColor="text1" w:val="000000"/>
        </w:rPr>
        <w:t>1908</w:t>
      </w:r>
      <w:r w:rsidR="0035515B" w:rsidRPr="003C589B">
        <w:rPr>
          <w:color w:themeColor="text1" w:val="000000"/>
        </w:rPr>
        <w:t xml:space="preserve"> dana</w:t>
      </w:r>
      <w:r w:rsidR="00087D42" w:rsidRPr="003C589B">
        <w:rPr>
          <w:color w:themeColor="text1" w:val="000000"/>
        </w:rPr>
        <w:t xml:space="preserve"> u iznosu od </w:t>
      </w:r>
      <w:r w:rsidR="005B403F" w:rsidRPr="003C589B">
        <w:rPr>
          <w:color w:themeColor="text1" w:val="000000"/>
        </w:rPr>
        <w:t>16.057.199,09 kn</w:t>
      </w:r>
      <w:r w:rsidR="0035515B" w:rsidRPr="003C589B">
        <w:rPr>
          <w:color w:themeColor="text1" w:val="000000"/>
        </w:rPr>
        <w:t xml:space="preserve">. </w:t>
      </w:r>
      <w:r w:rsidR="003C589B" w:rsidRPr="003C589B">
        <w:rPr>
          <w:color w:themeColor="text1" w:val="000000"/>
        </w:rPr>
        <w:t>AGENCIJA ZA LIJEKOVE I</w:t>
      </w:r>
      <w:r w:rsidR="001E483E" w:rsidRPr="003C589B">
        <w:rPr>
          <w:color w:themeColor="text1" w:val="000000"/>
        </w:rPr>
        <w:t xml:space="preserve"> MEDICINSKE </w:t>
      </w:r>
      <w:r w:rsidR="00061B17">
        <w:rPr>
          <w:color w:themeColor="text1" w:val="000000"/>
        </w:rPr>
        <w:t>PROIZVODE</w:t>
      </w:r>
      <w:r w:rsidR="005D46E6">
        <w:rPr>
          <w:color w:themeColor="text1" w:val="000000"/>
        </w:rPr>
        <w:t xml:space="preserve"> </w:t>
      </w:r>
      <w:r w:rsidR="003C589B" w:rsidRPr="003C589B">
        <w:rPr>
          <w:color w:themeColor="text1" w:val="000000"/>
        </w:rPr>
        <w:t>je dana 4. travnja 2016.</w:t>
      </w:r>
      <w:r w:rsidR="00D52220" w:rsidRPr="003C589B">
        <w:rPr>
          <w:color w:themeColor="text1" w:val="000000"/>
        </w:rPr>
        <w:t xml:space="preserve"> podnijela prijedlog za provođenje redovnog stečajnog postupka.</w:t>
      </w:r>
    </w:p>
    <w:p w:rsidRDefault="00D52220" w:rsidP="00D52220" w:rsidR="00BD51D7">
      <w:pPr>
        <w:jc w:val="both"/>
      </w:pPr>
      <w:r w:rsidRPr="00D72183">
        <w:t xml:space="preserve">           Na temelju prijedloga je rješenjem od </w:t>
      </w:r>
      <w:r w:rsidR="00D31944">
        <w:t>2</w:t>
      </w:r>
      <w:r w:rsidRPr="00D72183">
        <w:t xml:space="preserve">. </w:t>
      </w:r>
      <w:r w:rsidR="009772E4">
        <w:t>ožujka</w:t>
      </w:r>
      <w:r w:rsidRPr="00D72183">
        <w:t xml:space="preserve"> 201</w:t>
      </w:r>
      <w:r w:rsidR="0032558B" w:rsidRPr="00D72183">
        <w:t>8</w:t>
      </w:r>
      <w:r w:rsidRPr="00D72183">
        <w:t xml:space="preserve">. godine pokrenut </w:t>
      </w:r>
      <w:r>
        <w:t xml:space="preserve">prethodni postupak radi utvrđivanja uvjeta za otvaranje stečajnog postupka te naloženo zakonskom </w:t>
      </w:r>
      <w:r w:rsidRPr="00BD51D7">
        <w:t>zastupniku da dostavi sudu popis i</w:t>
      </w:r>
      <w:r w:rsidR="00BD51D7">
        <w:t xml:space="preserve">movine (prokazni popis imovine). </w:t>
      </w:r>
    </w:p>
    <w:p w:rsidRDefault="00D52220" w:rsidP="00D52220" w:rsidR="00D52220">
      <w:pPr>
        <w:jc w:val="both"/>
      </w:pPr>
      <w:r>
        <w:lastRenderedPageBreak/>
        <w:tab/>
        <w:t>Prema odredbama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stečajnom postupka da u roku 15 dana uplate predujam za namirenje troškova prethodnoga i otvorenoga stečajnog postupka.</w:t>
      </w:r>
    </w:p>
    <w:p w:rsidRDefault="00F35C54" w:rsidP="00D52220" w:rsidR="00F35C54">
      <w:pPr>
        <w:jc w:val="both"/>
      </w:pPr>
      <w:r>
        <w:tab/>
        <w:t>Imenovan je privremeni stečajni upravitelj iz čijeg izvješća proizlazi da dužnik nema imovine.</w:t>
      </w:r>
    </w:p>
    <w:p w:rsidRDefault="00D52220" w:rsidP="00D52220" w:rsidR="00D52220">
      <w:pPr>
        <w:jc w:val="both"/>
      </w:pPr>
      <w:r>
        <w:tab/>
      </w:r>
      <w:r w:rsidRPr="00D72183">
        <w:rPr>
          <w:color w:themeColor="text1" w:val="000000"/>
        </w:rPr>
        <w:t xml:space="preserve">Rješenjem od </w:t>
      </w:r>
      <w:r w:rsidR="00D31944">
        <w:rPr>
          <w:color w:themeColor="text1" w:val="000000"/>
        </w:rPr>
        <w:t>18</w:t>
      </w:r>
      <w:r w:rsidRPr="00D72183">
        <w:rPr>
          <w:color w:themeColor="text1" w:val="000000"/>
        </w:rPr>
        <w:t xml:space="preserve">. </w:t>
      </w:r>
      <w:r w:rsidR="0032558B" w:rsidRPr="00D72183">
        <w:rPr>
          <w:color w:themeColor="text1" w:val="000000"/>
        </w:rPr>
        <w:t>rujna</w:t>
      </w:r>
      <w:r w:rsidRPr="00D72183">
        <w:rPr>
          <w:color w:themeColor="text1" w:val="000000"/>
        </w:rPr>
        <w:t xml:space="preserve"> 2018. godine </w:t>
      </w:r>
      <w:r>
        <w:t>pozivani su vjerovnici stečajnog dužnika u roku 15 dana predujmiti iznos od 50.000,00 kn za pokriće troškova prethodnog i stečajnog postuka, te su upozoreni u smislu čl. 132. st. 2. SZ-a.</w:t>
      </w:r>
    </w:p>
    <w:p w:rsidRDefault="00D52220" w:rsidP="00D52220" w:rsidR="00D52220">
      <w:pPr>
        <w:jc w:val="both"/>
      </w:pPr>
      <w: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D52220" w:rsidP="00D52220" w:rsidR="00D52220">
      <w:pPr>
        <w:jc w:val="both"/>
      </w:pPr>
      <w:r>
        <w:tab/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- 292. SZ-a.</w:t>
      </w:r>
    </w:p>
    <w:p w:rsidRDefault="00D52220" w:rsidP="00D52220" w:rsidR="00D52220">
      <w:pPr>
        <w:ind w:firstLine="708"/>
        <w:jc w:val="both"/>
      </w:pPr>
      <w:r>
        <w:t>Slijedom navedenog odlučeno je kao u izreci rješenja.</w:t>
      </w:r>
    </w:p>
    <w:p w:rsidRDefault="00A422AD" w:rsidP="00D52220" w:rsidR="00A422AD" w:rsidRPr="005E549E">
      <w:pPr>
        <w:overflowPunct w:val="false"/>
        <w:jc w:val="both"/>
        <w:rPr>
          <w:noProof w:val="false"/>
        </w:rPr>
      </w:pPr>
    </w:p>
    <w:p w:rsidRDefault="00072A53" w:rsidP="00A422AD" w:rsidR="00A422AD" w:rsidRPr="005E549E">
      <w:pPr>
        <w:overflowPunct w:val="false"/>
        <w:jc w:val="center"/>
        <w:rPr>
          <w:noProof w:val="false"/>
        </w:rPr>
      </w:pPr>
      <w:r>
        <w:rPr>
          <w:noProof w:val="false"/>
        </w:rPr>
        <w:t>U Zagrebu</w:t>
      </w:r>
      <w:r w:rsidR="00A422AD" w:rsidRPr="005E549E">
        <w:rPr>
          <w:noProof w:val="false"/>
        </w:rPr>
        <w:t xml:space="preserve"> </w:t>
      </w:r>
      <w:r>
        <w:rPr>
          <w:noProof w:val="false"/>
        </w:rPr>
        <w:t>8</w:t>
      </w:r>
      <w:r w:rsidR="00366B98">
        <w:rPr>
          <w:noProof w:val="false"/>
        </w:rPr>
        <w:t>.</w:t>
      </w:r>
      <w:r w:rsidR="00A422AD" w:rsidRPr="005E549E">
        <w:rPr>
          <w:noProof w:val="false"/>
        </w:rPr>
        <w:t xml:space="preserve"> </w:t>
      </w:r>
      <w:r>
        <w:rPr>
          <w:noProof w:val="false"/>
        </w:rPr>
        <w:t>veljače 2019</w:t>
      </w:r>
      <w:r w:rsidR="00A422AD" w:rsidRPr="005E549E">
        <w:rPr>
          <w:noProof w:val="false"/>
        </w:rPr>
        <w:t>.</w:t>
      </w: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ind w:firstLine="720" w:left="5040"/>
        <w:jc w:val="both"/>
        <w:rPr>
          <w:noProof w:val="false"/>
        </w:rPr>
      </w:pPr>
      <w:r w:rsidRPr="005E549E">
        <w:rPr>
          <w:noProof w:val="false"/>
        </w:rPr>
        <w:t xml:space="preserve">              </w:t>
      </w:r>
      <w:r w:rsidRPr="005E549E">
        <w:rPr>
          <w:noProof w:val="false"/>
        </w:rPr>
        <w:tab/>
        <w:t>S U D A C :</w:t>
      </w:r>
    </w:p>
    <w:p w:rsidRDefault="00A422AD" w:rsidP="00A422AD" w:rsidR="00A422AD" w:rsidRPr="005E549E">
      <w:pPr>
        <w:overflowPunct w:val="false"/>
        <w:ind w:firstLine="720" w:left="5040"/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ind w:firstLine="708" w:left="4248"/>
        <w:jc w:val="right"/>
        <w:rPr>
          <w:noProof w:val="false"/>
        </w:rPr>
      </w:pPr>
      <w:r w:rsidRPr="005E549E">
        <w:rPr>
          <w:noProof w:val="false"/>
        </w:rPr>
        <w:t>MIRJANA CHOUR HRŠAK</w:t>
      </w:r>
      <w:r w:rsidR="006A692C">
        <w:rPr>
          <w:noProof w:val="false"/>
        </w:rPr>
        <w:t>, v.r.</w:t>
      </w:r>
    </w:p>
    <w:p w:rsidRDefault="00A422AD" w:rsidP="00A422AD" w:rsidR="00A422AD" w:rsidRPr="005E549E">
      <w:pPr>
        <w:overflowPunct w:val="false"/>
        <w:ind w:firstLine="708" w:left="4248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ind w:firstLine="708" w:left="4248"/>
        <w:jc w:val="center"/>
      </w:pPr>
    </w:p>
    <w:p w:rsidRDefault="00A422AD" w:rsidP="00A422AD" w:rsidR="00A422AD" w:rsidRPr="005E549E">
      <w:r w:rsidRPr="005E549E">
        <w:t>UPUTA O PRAVNOM LIJEKU:</w:t>
      </w:r>
    </w:p>
    <w:p w:rsidRDefault="00A422AD" w:rsidP="00A422AD" w:rsidR="00A422AD" w:rsidRPr="005E549E">
      <w:pPr>
        <w:jc w:val="both"/>
      </w:pPr>
      <w:r w:rsidRPr="005E549E">
        <w:t>Protiv ovog rješenja može se izjaviti žalba. Žalba se podnosi ovom sudu u 2 primjerka za Visoki trgovački sud RH u roku od 8 dana, od dana dostave rješenja.</w:t>
      </w:r>
    </w:p>
    <w:p w:rsidRDefault="00A422AD" w:rsidP="00A422AD" w:rsidR="00A422AD" w:rsidRPr="005E549E">
      <w:pPr>
        <w:jc w:val="both"/>
      </w:pPr>
    </w:p>
    <w:p w:rsidRDefault="006A692C" w:rsidP="006A692C" w:rsidR="006A692C">
      <w:pPr>
        <w:autoSpaceDE w:val="false"/>
        <w:autoSpaceDN w:val="false"/>
        <w:adjustRightInd w:val="false"/>
        <w:ind w:hanging="720" w:left="5676"/>
        <w:jc w:val="both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>Za točnost otpravka-ovlašteni službenik:</w:t>
      </w:r>
    </w:p>
    <w:p w:rsidRDefault="006A692C" w:rsidP="006A692C" w:rsidR="00A422AD" w:rsidRPr="005E549E">
      <w:pPr>
        <w:ind w:left="4956"/>
        <w:jc w:val="both"/>
      </w:pPr>
      <w:r>
        <w:rPr>
          <w:rFonts w:eastAsiaTheme="minorHAnsi"/>
          <w:noProof w:val="false"/>
          <w:lang w:eastAsia="en-US"/>
        </w:rPr>
        <w:t>Natalija Perković</w:t>
      </w:r>
    </w:p>
    <w:p w:rsidRDefault="00A422AD" w:rsidP="00A422AD" w:rsidR="00A422AD" w:rsidRPr="005E549E"/>
    <w:p w:rsidRDefault="00340250" w:rsidR="00367176"/>
    <w:sectPr w:rsidSect="00072A53" w:rsidR="0036717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A53" w:rsidP="00072A53" w:rsidR="00072A53">
      <w:r>
        <w:separator/>
      </w:r>
    </w:p>
  </w:endnote>
  <w:endnote w:id="0" w:type="continuationSeparator">
    <w:p w:rsidRDefault="00072A53" w:rsidP="00072A53" w:rsidR="00072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A53" w:rsidP="00072A53" w:rsidR="00072A53">
      <w:r>
        <w:separator/>
      </w:r>
    </w:p>
  </w:footnote>
  <w:footnote w:id="0" w:type="continuationSeparator">
    <w:p w:rsidRDefault="00072A53" w:rsidP="00072A53" w:rsidR="00072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954577"/>
      <w:docPartObj>
        <w:docPartGallery w:val="Page Numbers (Top of Page)"/>
        <w:docPartUnique/>
      </w:docPartObj>
    </w:sdtPr>
    <w:sdtEndPr/>
    <w:sdtContent>
      <w:p w:rsidRDefault="00072A53" w:rsidR="00072A53">
        <w:pPr>
          <w:pStyle w:val="Zaglavlje"/>
          <w:jc w:val="center"/>
        </w:pPr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40250">
          <w:t>2</w:t>
        </w:r>
        <w:r>
          <w:fldChar w:fldCharType="end"/>
        </w:r>
        <w:r>
          <w:t xml:space="preserve">                                     34. St-5773/2016-33</w:t>
        </w:r>
      </w:p>
    </w:sdtContent>
  </w:sdt>
  <w:p w:rsidRDefault="00072A53" w:rsidR="00072A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56868"/>
    <w:multiLevelType w:val="hybridMultilevel"/>
    <w:tmpl w:val="371EE0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2AD"/>
    <w:rsid w:val="00061B17"/>
    <w:rsid w:val="00072A53"/>
    <w:rsid w:val="00087D42"/>
    <w:rsid w:val="000A3DC1"/>
    <w:rsid w:val="000B1B95"/>
    <w:rsid w:val="00165989"/>
    <w:rsid w:val="00182FBE"/>
    <w:rsid w:val="001E483E"/>
    <w:rsid w:val="002A6824"/>
    <w:rsid w:val="0032558B"/>
    <w:rsid w:val="00340250"/>
    <w:rsid w:val="0035515B"/>
    <w:rsid w:val="00366B98"/>
    <w:rsid w:val="00380885"/>
    <w:rsid w:val="003C589B"/>
    <w:rsid w:val="00455A97"/>
    <w:rsid w:val="00485343"/>
    <w:rsid w:val="005755BC"/>
    <w:rsid w:val="005B2CE0"/>
    <w:rsid w:val="005B403F"/>
    <w:rsid w:val="005D46E6"/>
    <w:rsid w:val="00697442"/>
    <w:rsid w:val="006A692C"/>
    <w:rsid w:val="0075103A"/>
    <w:rsid w:val="007615D1"/>
    <w:rsid w:val="008333CA"/>
    <w:rsid w:val="00935564"/>
    <w:rsid w:val="009772E4"/>
    <w:rsid w:val="00A105F5"/>
    <w:rsid w:val="00A422AD"/>
    <w:rsid w:val="00B521A3"/>
    <w:rsid w:val="00BB44DE"/>
    <w:rsid w:val="00BD51D7"/>
    <w:rsid w:val="00BE132A"/>
    <w:rsid w:val="00C66AD7"/>
    <w:rsid w:val="00C86A2D"/>
    <w:rsid w:val="00D31944"/>
    <w:rsid w:val="00D52220"/>
    <w:rsid w:val="00D72183"/>
    <w:rsid w:val="00F10A74"/>
    <w:rsid w:val="00F35C54"/>
    <w:rsid w:val="00F6407F"/>
    <w:rsid w:val="00FA0DA2"/>
    <w:rsid w:val="00FE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2AD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22AD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A422AD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22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22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22AD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72A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A53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2A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A53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9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92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9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9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2AD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22AD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A422AD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22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22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22AD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72A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A53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2A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A53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9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92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9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9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040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St-5773/2016-33</izvorni_sadrzaj>
    <derivirana_varijabla naziv="DomainObject.Oznaka_1">St-5773/2016-33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5773</izvorni_sadrzaj>
    <derivirana_varijabla naziv="DomainObject.Predmet.Broj_1">5773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2019.</izvorni_sadrzaj>
    <derivirana_varijabla naziv="DomainObject.Predmet.DatumRjesavanja_1">8.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St-5773/2016</izvorni_sadrzaj>
    <derivirana_varijabla naziv="DomainObject.Predmet.OznakaBroj_1">St-5773/2016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VENTUS MEDICAL d.o.o. zastupanog po punomoćniku Dario Sirovec</izvorni_sadrzaj>
    <derivirana_varijabla naziv="DomainObject.Predmet.ProtustrankaFormated_1">  VENTUS MEDICAL d.o.o. zastupanog po punomoćniku Dario Sirovec</derivirana_varijabla>
  </DomainObject.Predmet.ProtustrankaFormated>
  <DomainObject.Predmet.ProtustrankaFormatedOIB>
    <izvorni_sadrzaj>  VENTUS MEDICAL d.o.o., OIB 29593934236 zastupanog po punomoćniku Dario Sirovec</izvorni_sadrzaj>
    <derivirana_varijabla naziv="DomainObject.Predmet.ProtustrankaFormatedOIB_1">  VENTUS MEDICAL d.o.o., OIB 29593934236 zastupanog po punomoćniku Dario Sirovec</derivirana_varijabla>
  </DomainObject.Predmet.ProtustrankaFormatedOIB>
  <DomainObject.Predmet.ProtustrankaFormatedWithAdress>
    <izvorni_sadrzaj> VENTUS MEDICAL d.o.o., Fallerovo šetalište 14, 10000 Zagreb zastupanog po punomoćniku Dario Sirovec</izvorni_sadrzaj>
    <derivirana_varijabla naziv="DomainObject.Predmet.ProtustrankaFormatedWithAdress_1"> VENTUS MEDICAL d.o.o., Fallerovo šetalište 14, 10000 Zagreb zastupanog po punomoćniku Dario Sirovec</derivirana_varijabla>
  </DomainObject.Predmet.ProtustrankaFormatedWithAdress>
  <DomainObject.Predmet.ProtustrankaFormatedWithAdressOIB>
    <izvorni_sadrzaj> VENTUS MEDICAL d.o.o., OIB 29593934236, Fallerovo šetalište 14, 10000 Zagreb zastupanog po punomoćniku Dario Sirovec</izvorni_sadrzaj>
    <derivirana_varijabla naziv="DomainObject.Predmet.ProtustrankaFormatedWithAdressOIB_1"> VENTUS MEDICAL d.o.o., OIB 29593934236, Fallerovo šetalište 14, 10000 Zagreb zastupanog po punomoćniku Dario Sirovec</derivirana_varijabla>
  </DomainObject.Predmet.ProtustrankaFormatedWithAdressOIB>
  <DomainObject.Predmet.ProtustrankaWithAdress>
    <izvorni_sadrzaj>VENTUS MEDICAL d.o.o. Fallerovo šetalište 14, 10000 Zagreb</izvorni_sadrzaj>
    <derivirana_varijabla naziv="DomainObject.Predmet.ProtustrankaWithAdress_1">VENTUS MEDICAL d.o.o. Fallerovo šetalište 14, 10000 Zagreb</derivirana_varijabla>
  </DomainObject.Predmet.ProtustrankaWithAdress>
  <DomainObject.Predmet.ProtustrankaWithAdressOIB>
    <izvorni_sadrzaj>VENTUS MEDICAL d.o.o., OIB 29593934236, Fallerovo šetalište 14, 10000 Zagreb</izvorni_sadrzaj>
    <derivirana_varijabla naziv="DomainObject.Predmet.ProtustrankaWithAdressOIB_1">VENTUS MEDICAL d.o.o., OIB 29593934236, Fallerovo šetalište 14, 10000 Zagreb</derivirana_varijabla>
  </DomainObject.Predmet.ProtustrankaWithAdressOIB>
  <DomainObject.Predmet.ProtustrankaNazivFormated>
    <izvorni_sadrzaj>VENTUS MEDICAL d.o.o.</izvorni_sadrzaj>
    <derivirana_varijabla naziv="DomainObject.Predmet.ProtustrankaNazivFormated_1">VENTUS MEDICAL d.o.o.</derivirana_varijabla>
  </DomainObject.Predmet.ProtustrankaNazivFormated>
  <DomainObject.Predmet.ProtustrankaNazivFormatedOIB>
    <izvorni_sadrzaj>VENTUS MEDICAL d.o.o., OIB 29593934236</izvorni_sadrzaj>
    <derivirana_varijabla naziv="DomainObject.Predmet.ProtustrankaNazivFormatedOIB_1">VENTUS MEDICAL d.o.o., OIB 29593934236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VENTUS MEDICAL d.o.o. zastupanog po punomoćniku Dario Sirovec</item>
    </izvorni_sadrzaj>
    <derivirana_varijabla naziv="DomainObject.Predmet.ProtuStrankaListFormated_1">
      <item>VENTUS MEDICAL d.o.o. zastupanog po punomoćniku Dario Sirovec</item>
    </derivirana_varijabla>
  </DomainObject.Predmet.ProtuStrankaListFormated>
  <DomainObject.Predmet.ProtuStrankaListFormatedOIB>
    <izvorni_sadrzaj>
      <item>VENTUS MEDICAL d.o.o., OIB 29593934236 zastupanog po punomoćniku Dario Sirovec</item>
    </izvorni_sadrzaj>
    <derivirana_varijabla naziv="DomainObject.Predmet.ProtuStrankaListFormatedOIB_1">
      <item>VENTUS MEDICAL d.o.o., OIB 29593934236 zastupanog po punomoćniku Dario Sirovec</item>
    </derivirana_varijabla>
  </DomainObject.Predmet.ProtuStrankaListFormatedOIB>
  <DomainObject.Predmet.ProtuStrankaListFormatedWithAdress>
    <izvorni_sadrzaj>
      <item>VENTUS MEDICAL d.o.o., Fallerovo šetalište 14, 10000 Zagreb zastupanog po punomoćniku Dario Sirovec</item>
    </izvorni_sadrzaj>
    <derivirana_varijabla naziv="DomainObject.Predmet.ProtuStrankaListFormatedWithAdress_1">
      <item>VENTUS MEDICAL d.o.o., Fallerovo šetalište 14, 10000 Zagreb zastupanog po punomoćniku Dario Sirovec</item>
    </derivirana_varijabla>
  </DomainObject.Predmet.ProtuStrankaListFormatedWithAdress>
  <DomainObject.Predmet.ProtuStrankaListFormatedWithAdressOIB>
    <izvorni_sadrzaj>
      <item>VENTUS MEDICAL d.o.o., OIB 29593934236, Fallerovo šetalište 14, 10000 Zagreb zastupanog po punomoćniku Dario Sirovec</item>
    </izvorni_sadrzaj>
    <derivirana_varijabla naziv="DomainObject.Predmet.ProtuStrankaListFormatedWithAdressOIB_1">
      <item>VENTUS MEDICAL d.o.o., OIB 29593934236, Fallerovo šetalište 14, 10000 Zagreb zastupanog po punomoćniku Dario Sirovec</item>
    </derivirana_varijabla>
  </DomainObject.Predmet.ProtuStrankaListFormatedWithAdressOIB>
  <DomainObject.Predmet.ProtuStrankaListNazivFormated>
    <izvorni_sadrzaj>
      <item>VENTUS MEDICAL d.o.o.</item>
    </izvorni_sadrzaj>
    <derivirana_varijabla naziv="DomainObject.Predmet.ProtuStrankaListNazivFormated_1">
      <item>VENTUS MEDICAL d.o.o.</item>
    </derivirana_varijabla>
  </DomainObject.Predmet.ProtuStrankaListNazivFormated>
  <DomainObject.Predmet.ProtuStrankaListNazivFormatedOIB>
    <izvorni_sadrzaj>
      <item>VENTUS MEDICAL d.o.o., OIB 29593934236</item>
    </izvorni_sadrzaj>
    <derivirana_varijabla naziv="DomainObject.Predmet.ProtuStrankaListNazivFormatedOIB_1">
      <item>VENTUS MEDICAL d.o.o., OIB 29593934236</item>
    </derivirana_varijabla>
  </DomainObject.Predmet.ProtuStrankaListNazivFormatedOIB>
  <DomainObject.Predmet.OstaliListFormated>
    <izvorni_sadrzaj>
      <item>Dario Sirovec punomoćnik sudionika u postupku VENTUS MEDICAL d.o.o.</item>
      <item>Agencija za lijekove i medicinske proizvode</item>
      <item>ZAPAD-STAN društvo s ograničenom odgovornošću za graditeljstvo</item>
      <item>APS DELTA S.A.</item>
    </izvorni_sadrzaj>
    <derivirana_varijabla naziv="DomainObject.Predmet.OstaliListFormated_1">
      <item>Dario Sirovec punomoćnik sudionika u postupku VENTUS MEDICAL d.o.o.</item>
      <item>Agencija za lijekove i medicinske proizvode</item>
      <item>ZAPAD-STAN društvo s ograničenom odgovornošću za graditeljstvo</item>
      <item>APS DELTA S.A.</item>
    </derivirana_varijabla>
  </DomainObject.Predmet.OstaliListFormated>
  <DomainObject.Predmet.OstaliListFormatedOIB>
    <izvorni_sadrzaj>
      <item>Dario Sirovec, OIB 25482814412 punomoćnik sudionika u postupku VENTUS MEDICAL d.o.o.</item>
      <item>Agencija za lijekove i medicinske proizvode, OIB 37926884937</item>
      <item>ZAPAD-STAN društvo s ograničenom odgovornošću za graditeljstvo, OIB 78641299718</item>
      <item>APS DELTA S.A., OIB 45421012929</item>
    </izvorni_sadrzaj>
    <derivirana_varijabla naziv="DomainObject.Predmet.OstaliListFormatedOIB_1">
      <item>Dario Sirovec, OIB 25482814412 punomoćnik sudionika u postupku VENTUS MEDICAL d.o.o.</item>
      <item>Agencija za lijekove i medicinske proizvode, OIB 37926884937</item>
      <item>ZAPAD-STAN društvo s ograničenom odgovornošću za graditeljstvo, OIB 78641299718</item>
      <item>APS DELTA S.A., OIB 45421012929</item>
    </derivirana_varijabla>
  </DomainObject.Predmet.OstaliListFormatedOIB>
  <DomainObject.Predmet.OstaliListFormatedWithAdress>
    <izvorni_sadrzaj>
      <item>Dario Sirovec, Horvatovac 221, 10000 Zagreb punomoćnik sudionika u postupku VENTUS MEDICAL d.o.o.</item>
      <item>Agencija za lijekove i medicinske proizvode, Ksaverska cesta 4, 10000 Zagreb</item>
      <item>ZAPAD-STAN društvo s ograničenom odgovornošću za graditeljstvo, Ante Topića Mimare 61, 10000 Zagreb</item>
      <item>APS DELTA S.A., Rue Jean Piret 1, 2350 Luksembourg</item>
    </izvorni_sadrzaj>
    <derivirana_varijabla naziv="DomainObject.Predmet.OstaliListFormatedWithAdress_1">
      <item>Dario Sirovec, Horvatovac 221, 10000 Zagreb punomoćnik sudionika u postupku VENTUS MEDICAL d.o.o.</item>
      <item>Agencija za lijekove i medicinske proizvode, Ksaverska cesta 4, 10000 Zagreb</item>
      <item>ZAPAD-STAN društvo s ograničenom odgovornošću za graditeljstvo, Ante Topića Mimare 61, 10000 Zagreb</item>
      <item>APS DELTA S.A., Rue Jean Piret 1, 2350 Luksembourg</item>
    </derivirana_varijabla>
  </DomainObject.Predmet.OstaliListFormatedWithAdress>
  <DomainObject.Predmet.OstaliListFormatedWithAdressOIB>
    <izvorni_sadrzaj>
      <item>Dario Sirovec, OIB 25482814412, Horvatovac 221, 10000 Zagreb punomoćnik sudionika u postupku VENTUS MEDICAL d.o.o.</item>
      <item>Agencija za lijekove i medicinske proizvode, OIB 37926884937, Ksaverska cesta 4, 10000 Zagreb</item>
      <item>ZAPAD-STAN društvo s ograničenom odgovornošću za graditeljstvo, OIB 78641299718, Ante Topića Mimare 61, 10000 Zagreb</item>
      <item>APS DELTA S.A., OIB 45421012929, Rue Jean Piret 1, 2350 Luksembourg</item>
    </izvorni_sadrzaj>
    <derivirana_varijabla naziv="DomainObject.Predmet.OstaliListFormatedWithAdressOIB_1">
      <item>Dario Sirovec, OIB 25482814412, Horvatovac 221, 10000 Zagreb punomoćnik sudionika u postupku VENTUS MEDICAL d.o.o.</item>
      <item>Agencija za lijekove i medicinske proizvode, OIB 37926884937, Ksaverska cesta 4, 10000 Zagreb</item>
      <item>ZAPAD-STAN društvo s ograničenom odgovornošću za graditeljstvo, OIB 78641299718, Ante Topića Mimare 61, 10000 Zagreb</item>
      <item>APS DELTA S.A., OIB 45421012929, Rue Jean Piret 1, 2350 Luksembourg</item>
    </derivirana_varijabla>
  </DomainObject.Predmet.OstaliListFormatedWithAdressOIB>
  <DomainObject.Predmet.OstaliListNazivFormated>
    <izvorni_sadrzaj>
      <item>Dario Sirovec</item>
      <item>Agencija za lijekove i medicinske proizvode</item>
      <item>ZAPAD-STAN društvo s ograničenom odgovornošću za graditeljstvo</item>
      <item>APS DELTA S.A.</item>
    </izvorni_sadrzaj>
    <derivirana_varijabla naziv="DomainObject.Predmet.OstaliListNazivFormated_1">
      <item>Dario Sirovec</item>
      <item>Agencija za lijekove i medicinske proizvode</item>
      <item>ZAPAD-STAN društvo s ograničenom odgovornošću za graditeljstvo</item>
      <item>APS DELTA S.A.</item>
    </derivirana_varijabla>
  </DomainObject.Predmet.OstaliListNazivFormated>
  <DomainObject.Predmet.OstaliListNazivFormatedOIB>
    <izvorni_sadrzaj>
      <item>Dario Sirovec, OIB 25482814412</item>
      <item>Agencija za lijekove i medicinske proizvode, OIB 37926884937</item>
      <item>ZAPAD-STAN društvo s ograničenom odgovornošću za graditeljstvo, OIB 78641299718</item>
      <item>APS DELTA S.A., OIB 45421012929</item>
    </izvorni_sadrzaj>
    <derivirana_varijabla naziv="DomainObject.Predmet.OstaliListNazivFormatedOIB_1">
      <item>Dario Sirovec, OIB 25482814412</item>
      <item>Agencija za lijekove i medicinske proizvode, OIB 37926884937</item>
      <item>ZAPAD-STAN društvo s ograničenom odgovornošću za graditeljstvo, OIB 78641299718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St-5773/2016-33</izvorni_sadrzaj>
    <derivirana_varijabla naziv="DomainObject.PoslovniBrojDokumenta_1">St-5773/2016-33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VENTUS MEDICAL d.o.o.</izvorni_sadrzaj>
    <derivirana_varijabla naziv="DomainObject.Predmet.ProtustrankaIDrugi_1">VENTUS MEDICAL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VENTUS MEDICAL d.o.o., OIB 29593934236, Fallerovo šetalište 14, 10000 Zagreb</izvorni_sadrzaj>
    <derivirana_varijabla naziv="DomainObject.Predmet.ProtustrankaIDrugiAdressOIB_1">VENTUS MEDICAL d.o.o., OIB 29593934236, Fallerovo šetalište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2019.</izvorni_sadrzaj>
    <derivirana_varijabla naziv="DomainObject.Predmet.OdlukaRjesenje.DatumDonosenjaOdluke_1">8.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St-5773/2016-33</izvorni_sadrzaj>
    <derivirana_varijabla naziv="DomainObject.Predmet.OdlukaRjesenje.Oznaka_1">St-5773/2016-33</derivirana_varijabla>
  </DomainObject.Predmet.OdlukaRjesenje.Oznaka>
  <DomainObject.Predmet.SudioniciListNaziv>
    <izvorni_sadrzaj>
      <item>VENTUS MEDICAL d.o.o.</item>
      <item>FINA Regionalni centar Zagreb</item>
      <item>Dario Sirovec</item>
      <item>Agencija za lijekove i medicinske proizvode</item>
      <item>ZAPAD-STAN društvo s ograničenom odgovornošću za graditeljstvo</item>
      <item>APS DELTA S.A.</item>
    </izvorni_sadrzaj>
    <derivirana_varijabla naziv="DomainObject.Predmet.SudioniciListNaziv_1">
      <item>VENTUS MEDICAL d.o.o.</item>
      <item>FINA Regionalni centar Zagreb</item>
      <item>Dario Sirovec</item>
      <item>Agencija za lijekove i medicinske proizvode</item>
      <item>ZAPAD-STAN društvo s ograničenom odgovornošću za graditeljstvo</item>
      <item>APS DELTA S.A.</item>
    </derivirana_varijabla>
  </DomainObject.Predmet.SudioniciListNaziv>
  <DomainObject.Predmet.SudioniciListAdressOIB>
    <izvorni_sadrzaj>
      <item>VENTUS MEDICAL d.o.o., OIB 29593934236, Fallerovo šetalište 14,10000 Zagreb</item>
      <item>FINA Regionalni centar Zagreb, OIB 85821130368, Trg svibanjskih žrtava 1995. 1,10000 Zagreb</item>
      <item>Dario Sirovec, OIB 25482814412, Horvatovac 221,10000 Zagreb</item>
      <item>Agencija za lijekove i medicinske proizvode, OIB 37926884937, Ksaverska cesta 4,10000 Zagreb</item>
      <item>ZAPAD-STAN društvo s ograničenom odgovornošću za graditeljstvo, OIB 78641299718, Ante Topića Mimare 61,10000 Zagreb</item>
      <item>APS DELTA S.A., OIB 45421012929, Rue Jean Piret 1,2350 Luksembourg</item>
    </izvorni_sadrzaj>
    <derivirana_varijabla naziv="DomainObject.Predmet.SudioniciListAdressOIB_1">
      <item>VENTUS MEDICAL d.o.o., OIB 29593934236, Fallerovo šetalište 14,10000 Zagreb</item>
      <item>FINA Regionalni centar Zagreb, OIB 85821130368, Trg svibanjskih žrtava 1995. 1,10000 Zagreb</item>
      <item>Dario Sirovec, OIB 25482814412, Horvatovac 221,10000 Zagreb</item>
      <item>Agencija za lijekove i medicinske proizvode, OIB 37926884937, Ksaverska cesta 4,10000 Zagreb</item>
      <item>ZAPAD-STAN društvo s ograničenom odgovornošću za graditeljstvo, OIB 78641299718, Ante Topića Mimare 61,10000 Zagreb</item>
      <item>APS DELTA S.A., OIB 45421012929, Rue Jean Piret 1,2350 Luksembourg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29593934236</item>
      <item>, OIB 85821130368</item>
      <item>, OIB 25482814412</item>
      <item>, OIB 37926884937</item>
      <item>, OIB 78641299718</item>
      <item>, OIB 45421012929</item>
    </izvorni_sadrzaj>
    <derivirana_varijabla naziv="DomainObject.Predmet.SudioniciListNazivOIB_1">
      <item>, OIB 29593934236</item>
      <item>, OIB 85821130368</item>
      <item>, OIB 25482814412</item>
      <item>, OIB 37926884937</item>
      <item>, OIB 78641299718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St-5773/2016-33</izvorni_sadrzaj>
    <derivirana_varijabla naziv="DomainObject.PredzadnjaOdlukaIzPredmeta.Oznaka_1">St-5773/2016-33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3061</properties:Characters>
  <properties:Lines>79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2019-02-08T11:36:00Z</dcterms:created>
  <dc:creator>Maja Hajtek</dc:creator>
  <cp:lastModifiedBy>Natalija Perković</cp:lastModifiedBy>
  <cp:lastPrinted>2019-02-08T12:42:00Z</cp:lastPrinted>
  <dcterms:modified xmlns:xsi="http://www.w3.org/2001/XMLSchema-instance" xsi:type="dcterms:W3CDTF">2019-02-08T12:43:00Z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St-5773/2016-33 / Odluka - Rješenje - otvaranje i zaključenje stečajnog postupka (čl. 132) (St-5773-16_Rješenje_-_otvori_i_zaključaj.docx)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