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901d6" w14:paraId="8b901d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6F298D">
        <w:t>44</w:t>
      </w:r>
      <w:r w:rsidR="00A23D4D">
        <w:t>80</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FINANCIJSKA AGENCIJA, Zagreb, Ulica grada Vukovara 70, za otvaranje stečajnog postupka nad dužnikom </w:t>
      </w:r>
      <w:r w:rsidR="00A23D4D">
        <w:t>DRVENI ŠESTAR d.o.o., Zagreb, Maksimirska 129/2, OIB 41858135523</w:t>
      </w:r>
      <w:r w:rsidR="00AC6038">
        <w:t xml:space="preserve">, dana </w:t>
      </w:r>
      <w:r w:rsidR="006F298D">
        <w:t>8. lipnja</w:t>
      </w:r>
      <w:r w:rsidR="00BF3187">
        <w:t xml:space="preserve"> 2017</w:t>
      </w:r>
      <w:r w:rsidR="00AC6038" w:rsidRPr="00255267">
        <w:t>.</w:t>
      </w:r>
      <w:r w:rsidR="00AC6038">
        <w:t xml:space="preserve"> godine</w:t>
      </w:r>
    </w:p>
    <w:p w:rsidRDefault="000A2CA0" w:rsidP="000A2CA0" w:rsidR="000A2CA0">
      <w:pPr>
        <w:jc w:val="both"/>
      </w:pPr>
    </w:p>
    <w:p w:rsidRDefault="0061769D" w:rsidP="000A2CA0" w:rsidR="0061769D" w:rsidRPr="00C254D4">
      <w:pPr>
        <w:jc w:val="both"/>
      </w:pPr>
    </w:p>
    <w:p w:rsidRDefault="000A2CA0" w:rsidP="000A2CA0" w:rsidR="000A2CA0">
      <w:pPr>
        <w:jc w:val="center"/>
      </w:pPr>
      <w:r w:rsidRPr="00C254D4">
        <w:t>r i j e š i o    j e</w:t>
      </w:r>
    </w:p>
    <w:p w:rsidRDefault="0061769D" w:rsidP="000A2CA0" w:rsidR="0061769D" w:rsidRPr="00C254D4">
      <w:pPr>
        <w:jc w:val="center"/>
      </w:pPr>
    </w:p>
    <w:p w:rsidRDefault="000A2CA0" w:rsidP="000A2CA0" w:rsidR="000A2CA0" w:rsidRPr="00D04603">
      <w:pPr>
        <w:jc w:val="both"/>
      </w:pPr>
    </w:p>
    <w:p w:rsidRDefault="00E21746" w:rsidP="000A2CA0" w:rsidR="00E21746">
      <w:pPr>
        <w:ind w:firstLine="708"/>
        <w:jc w:val="both"/>
      </w:pPr>
      <w:r w:rsidRPr="00D04603">
        <w:t xml:space="preserve">I. </w:t>
      </w:r>
      <w:r w:rsidR="00BF3187">
        <w:t xml:space="preserve">Nalaže se </w:t>
      </w:r>
      <w:r w:rsidR="00A23D4D">
        <w:t>Luki Sporiš, Zagreb, Vile Velebita 40, OIB 63673047392</w:t>
      </w:r>
      <w:r w:rsidR="008D6EC3">
        <w:t>, kao osobi</w:t>
      </w:r>
      <w:r w:rsidR="00BF3187">
        <w:t xml:space="preserve"> ovlašten</w:t>
      </w:r>
      <w:r w:rsidR="008D6EC3">
        <w:t>oj</w:t>
      </w:r>
      <w:r w:rsidR="00BF3187">
        <w:t xml:space="preserve"> za zastupanje dužnika po zakonu, da u roku od 8 dana </w:t>
      </w:r>
      <w:r w:rsidR="008D6EC3">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BF3187">
        <w:rPr>
          <w:color w:val="000000"/>
        </w:rPr>
        <w:t>4</w:t>
      </w:r>
      <w:r w:rsidR="008D6EC3">
        <w:rPr>
          <w:color w:val="000000"/>
        </w:rPr>
        <w:t>4</w:t>
      </w:r>
      <w:r w:rsidR="00A23D4D">
        <w:rPr>
          <w:color w:val="000000"/>
        </w:rPr>
        <w:t>80</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8D6EC3">
        <w:t>a</w:t>
      </w:r>
      <w:r w:rsidR="0002743A" w:rsidRPr="00111060">
        <w:t xml:space="preserve"> iz točke I. izreke ovog rješenja ne uplat</w:t>
      </w:r>
      <w:r w:rsidR="008D6EC3">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 xml:space="preserve">sredstvima obveznika sa svih </w:t>
      </w:r>
      <w:r w:rsidR="008D6EC3">
        <w:t>njegovih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61769D">
        <w:rPr>
          <w:color w:val="000000"/>
        </w:rPr>
        <w:t>4</w:t>
      </w:r>
      <w:r w:rsidR="008D6EC3">
        <w:rPr>
          <w:color w:val="000000"/>
        </w:rPr>
        <w:t>4</w:t>
      </w:r>
      <w:r w:rsidR="00A23D4D">
        <w:rPr>
          <w:color w:val="000000"/>
        </w:rPr>
        <w:t>80</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61769D" w:rsidP="0066743E" w:rsidR="0061769D">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6E5A8F">
      <w:pPr>
        <w:ind w:firstLine="708"/>
        <w:jc w:val="both"/>
      </w:pPr>
      <w:r>
        <w:t xml:space="preserve">FINA-a Regionalni centar Zagreb, podnijela je ovom sudu dana </w:t>
      </w:r>
      <w:r w:rsidR="00BD2D61">
        <w:t>23</w:t>
      </w:r>
      <w:r w:rsidR="0061769D">
        <w:t>. svibnja 2016</w:t>
      </w:r>
      <w:r>
        <w:t xml:space="preserve">. prijedlog za otvaranje stečajnog postupka nad dužnikom </w:t>
      </w:r>
      <w:r w:rsidR="00BD2D61">
        <w:t>DRVENI ŠESTAR d.o.o., Zagreb, Maksimirska 129/2, OIB 41858135523</w:t>
      </w:r>
      <w:r>
        <w:t xml:space="preserve">, koji prijedlog je podnesen temeljem odredbe članka </w:t>
      </w:r>
      <w:r w:rsidR="0061769D">
        <w:t>444</w:t>
      </w:r>
      <w:r>
        <w:t>. stav</w:t>
      </w:r>
      <w:r w:rsidR="0061769D">
        <w:t>ka 2</w:t>
      </w:r>
      <w:r>
        <w:t>. Stečajnog zakona (Narodne novine broj 71/15, dalje u tekstu: SZ-a).</w:t>
      </w:r>
    </w:p>
    <w:p w:rsidRDefault="00D04F1A" w:rsidP="00D04F1A" w:rsidR="00D04F1A">
      <w:pPr>
        <w:ind w:firstLine="708"/>
        <w:jc w:val="both"/>
      </w:pPr>
    </w:p>
    <w:p w:rsidRDefault="001C0150" w:rsidP="001C0150" w:rsidR="001C0150">
      <w:pPr>
        <w:ind w:firstLine="708"/>
        <w:jc w:val="both"/>
      </w:pPr>
      <w:r>
        <w:lastRenderedPageBreak/>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1769D">
        <w:t>4</w:t>
      </w:r>
      <w:r w:rsidR="00BD2D61">
        <w:t>480</w:t>
      </w:r>
      <w:r w:rsidR="0061769D">
        <w:t>/16</w:t>
      </w:r>
      <w:r>
        <w:t xml:space="preserve"> od </w:t>
      </w:r>
      <w:r w:rsidR="008D6EC3">
        <w:t>19</w:t>
      </w:r>
      <w:r w:rsidR="0061769D">
        <w:t xml:space="preserve">. listopada </w:t>
      </w:r>
      <w:r>
        <w:t xml:space="preserve">2016. godine naloženo je </w:t>
      </w:r>
      <w:r w:rsidR="008D6EC3">
        <w:t>zakonskom zastupniku</w:t>
      </w:r>
      <w:r w:rsidR="0061769D">
        <w:t xml:space="preserve"> </w:t>
      </w:r>
      <w:r>
        <w:t xml:space="preserve">dužnika </w:t>
      </w:r>
      <w:r w:rsidR="00BD2D61">
        <w:t>Luki Sporišu</w:t>
      </w:r>
      <w:r w:rsidR="008D6EC3">
        <w:t xml:space="preserve"> da plati</w:t>
      </w:r>
      <w:r w:rsidR="0061769D">
        <w:t xml:space="preserve"> </w:t>
      </w:r>
      <w:r>
        <w:t>predujam u iznosu od 1.000,00 kn, a riječ je o predujmu koji se uplaćuje u korist Fonda za namirenje troškova stečajnog postupka, te tim rješenjem zakonski zastupni</w:t>
      </w:r>
      <w:r w:rsidR="008D6EC3">
        <w:t>k</w:t>
      </w:r>
      <w:r>
        <w:t xml:space="preserve"> dužnika n</w:t>
      </w:r>
      <w:r w:rsidR="008D6EC3">
        <w:t>ije</w:t>
      </w:r>
      <w:r>
        <w:t xml:space="preserve"> pozvan na platež dodatnog iznosa predujma. </w:t>
      </w:r>
    </w:p>
    <w:p w:rsidRDefault="001C0150" w:rsidP="000A2CA0" w:rsidR="001C0150">
      <w:pPr>
        <w:ind w:firstLine="708"/>
        <w:jc w:val="both"/>
      </w:pPr>
    </w:p>
    <w:p w:rsidRDefault="006E5A8F" w:rsidP="000A2CA0" w:rsidR="00047897">
      <w:pPr>
        <w:ind w:firstLine="708"/>
        <w:jc w:val="both"/>
      </w:pPr>
      <w:r>
        <w:t>Rješenjem ovog suda posl.br. 4 St-</w:t>
      </w:r>
      <w:r w:rsidR="008D6EC3">
        <w:t>44</w:t>
      </w:r>
      <w:r w:rsidR="00BD2D61">
        <w:t>80</w:t>
      </w:r>
      <w:r w:rsidR="0061769D">
        <w:t>/16</w:t>
      </w:r>
      <w:r>
        <w:t xml:space="preserve"> od </w:t>
      </w:r>
      <w:r w:rsidR="008D6EC3">
        <w:t>8. lipnja</w:t>
      </w:r>
      <w:r w:rsidR="0061769D">
        <w:t xml:space="preserve"> 2017</w:t>
      </w:r>
      <w:r>
        <w:t xml:space="preserve">. godine </w:t>
      </w:r>
      <w:r w:rsidR="00AC6038">
        <w:t>imenova</w:t>
      </w:r>
      <w:r w:rsidR="00707C57">
        <w:t>n</w:t>
      </w:r>
      <w:r w:rsidR="00AC6038">
        <w:t xml:space="preserve"> je privremeni stečajni upravitelj </w:t>
      </w:r>
      <w:r w:rsidR="00BD2D61">
        <w:t>Zdravko Krznar</w:t>
      </w:r>
      <w:r w:rsidR="008D6EC3">
        <w:t xml:space="preserve">, Zagreb, </w:t>
      </w:r>
      <w:r w:rsidR="00BD2D61">
        <w:t>Sveti Duh 123</w:t>
      </w:r>
      <w:r w:rsidR="001C0150">
        <w:t xml:space="preserve">. </w:t>
      </w:r>
    </w:p>
    <w:p w:rsidRDefault="001C0150" w:rsidP="000A2CA0" w:rsidR="001C0150">
      <w:pPr>
        <w:ind w:firstLine="708"/>
        <w:jc w:val="both"/>
      </w:pPr>
    </w:p>
    <w:p w:rsidRDefault="008D6EC3" w:rsidP="008D6EC3" w:rsidR="008D6EC3">
      <w:pPr>
        <w:ind w:firstLine="708"/>
        <w:jc w:val="both"/>
      </w:pPr>
      <w:r>
        <w:t xml:space="preserve">Zatraženi dodatni iznos predujma od 5.000,00 kn odnosi se na nužne troškove vođenja prethodnoga i stečajnog postupka. Naime, tijekom prethodnog postupka provode se neophodne radnje tijela stečajnog postupka, a čijim djelovanjem nastaju troškovi postupka. Tijekom prethodnog postupka imenovan je privremeni stečajni upravitelj koji ima pravo na nagradu za svoj rad, odnosno sukladno Uredbi o kriterijima i načinu obračuna i plaćanja nagrade stečajnom upravitelju (Narodne novine broj 105/15) privremeni stečajni upravitelj ima pravo na jednokratnu bruto nagradu u iznosu od 3.000,00 kn do 20.000,00 kn. Isto tako, tijekom prethodnog postupka nastaju razni materijalni troškovi, poštanski trošak, trošak telefoniranja, trošak kopiranja i sl., u iznosu do 300,00 kn, a također postoji i obveza </w:t>
      </w:r>
      <w:r>
        <w:lastRenderedPageBreak/>
        <w:t>arhiviranja dužnikove dokumentacije u iznosu do 4.000,00 kn. Nadalje, nastaju troškovi zatvaranja starog žiro računa i otvaranja novog žiro računa stečajnog dužnika u iznosu od 150,00 kn, odnosno 40,00 kn, trošak izrade štambilja u iznosu od 150,00 kn, trošak promjene podataka u Državnom zavodu za statistiku u iznosu od 60,00 kn, trošak ovjere potpisa stečajnog upravitelja u iznosu od 46,60 kn. Nadalje, tijekom prethodnog postupka sud može odrediti jednog ili više vještaka radi ispitivanja gospodarsko-financijskog stanja dužnika, koje vještačenje također stvara određeni trošak. Slijedom navedenog, kako bi se osigurala neophodna sredstva za podmirenje troškova koji mogu nastati tijekom postupka, Stečajni zakon propisao je obvezu plaćanja predujma za namirenje troškova stečajnog postupka.</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8D6EC3">
        <w:t>8. lipnja</w:t>
      </w:r>
      <w:r w:rsidR="0061769D">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4B58DE" w:rsidR="004B58DE">
      <w:headerReference w:type="even" r:id="rId10"/>
      <w:headerReference w:type="defaul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0F0C">
      <w:rPr>
        <w:rStyle w:val="Brojstranice"/>
        <w:noProof/>
      </w:rPr>
      <w:t>3</w:t>
    </w:r>
    <w:r>
      <w:rPr>
        <w:rStyle w:val="Brojstranice"/>
      </w:rPr>
      <w:fldChar w:fldCharType="end"/>
    </w:r>
  </w:p>
  <w:p w:rsidRDefault="00874E6C" w:rsidP="004D27C4" w:rsidR="00874E6C">
    <w:pPr>
      <w:pStyle w:val="Zaglavlje"/>
      <w:jc w:val="right"/>
    </w:pPr>
    <w:r>
      <w:t>4 St-</w:t>
    </w:r>
    <w:r w:rsidR="00BF3187">
      <w:t>4</w:t>
    </w:r>
    <w:r w:rsidR="006F298D">
      <w:t>4</w:t>
    </w:r>
    <w:r w:rsidR="00A23D4D">
      <w:t>80</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D3215"/>
    <w:rsid w:val="001E2CB6"/>
    <w:rsid w:val="001F119D"/>
    <w:rsid w:val="00217606"/>
    <w:rsid w:val="00217CDB"/>
    <w:rsid w:val="0025788E"/>
    <w:rsid w:val="0027227B"/>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53264E"/>
    <w:rsid w:val="005C6BCD"/>
    <w:rsid w:val="0061769D"/>
    <w:rsid w:val="0066743E"/>
    <w:rsid w:val="00683588"/>
    <w:rsid w:val="00692A6B"/>
    <w:rsid w:val="006E5A8F"/>
    <w:rsid w:val="006E6641"/>
    <w:rsid w:val="006F298D"/>
    <w:rsid w:val="00707C57"/>
    <w:rsid w:val="00725DA9"/>
    <w:rsid w:val="00726025"/>
    <w:rsid w:val="007455D1"/>
    <w:rsid w:val="0075040F"/>
    <w:rsid w:val="00757A14"/>
    <w:rsid w:val="007B0F0C"/>
    <w:rsid w:val="007B4990"/>
    <w:rsid w:val="00801A6D"/>
    <w:rsid w:val="00874E6C"/>
    <w:rsid w:val="00875593"/>
    <w:rsid w:val="008B04F6"/>
    <w:rsid w:val="008D6EC3"/>
    <w:rsid w:val="00906436"/>
    <w:rsid w:val="00945F2A"/>
    <w:rsid w:val="009A0E71"/>
    <w:rsid w:val="00A031C0"/>
    <w:rsid w:val="00A23D4D"/>
    <w:rsid w:val="00A8529D"/>
    <w:rsid w:val="00AC6038"/>
    <w:rsid w:val="00B1314F"/>
    <w:rsid w:val="00B334EE"/>
    <w:rsid w:val="00B3651F"/>
    <w:rsid w:val="00B4244D"/>
    <w:rsid w:val="00B54C75"/>
    <w:rsid w:val="00BD2D61"/>
    <w:rsid w:val="00BE1919"/>
    <w:rsid w:val="00BE3247"/>
    <w:rsid w:val="00BF3187"/>
    <w:rsid w:val="00C0305E"/>
    <w:rsid w:val="00C11889"/>
    <w:rsid w:val="00C254D4"/>
    <w:rsid w:val="00C27193"/>
    <w:rsid w:val="00C50F6D"/>
    <w:rsid w:val="00CE3CCE"/>
    <w:rsid w:val="00D04603"/>
    <w:rsid w:val="00D04F1A"/>
    <w:rsid w:val="00D541C7"/>
    <w:rsid w:val="00DA62AF"/>
    <w:rsid w:val="00DC75CE"/>
    <w:rsid w:val="00DE04B4"/>
    <w:rsid w:val="00E03C0B"/>
    <w:rsid w:val="00E21746"/>
    <w:rsid w:val="00E64F26"/>
    <w:rsid w:val="00EC7F36"/>
    <w:rsid w:val="00F11929"/>
    <w:rsid w:val="00F45C94"/>
    <w:rsid w:val="00F81E9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B0F0C"/>
    <w:rPr>
      <w:color w:val="808080"/>
      <w:bdr w:space="0" w:sz="0" w:color="auto" w:val="none"/>
      <w:shd w:fill="auto" w:color="auto" w:val="clear"/>
    </w:rPr>
  </w:style>
  <w:style w:customStyle="true" w:styleId="eSPISCCParagraphDefaultFont" w:type="character">
    <w:name w:val="eSPIS_CC_Paragraph Default Font"/>
    <w:basedOn w:val="Zadanifontodlomka"/>
    <w:rsid w:val="007B0F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0F0C"/>
    <w:rPr>
      <w:bdr w:space="0" w:sz="0" w:color="auto" w:val="none"/>
      <w:shd w:fill="FFFFCC" w:color="auto" w:val="clear"/>
      <w:lang w:val="hr-HR"/>
    </w:rPr>
  </w:style>
  <w:style w:customStyle="true" w:styleId="PozadinaSvijetloCrvena" w:type="character">
    <w:name w:val="Pozadina_SvijetloCrvena"/>
    <w:basedOn w:val="eSPISCCParagraphDefaultFont"/>
    <w:rsid w:val="007B0F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0F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B0F0C"/>
    <w:rPr>
      <w:color w:val="808080"/>
      <w:bdr w:color="auto" w:space="0" w:sz="0" w:val="none"/>
      <w:shd w:color="auto" w:fill="auto" w:val="clear"/>
    </w:rPr>
  </w:style>
  <w:style w:customStyle="1" w:styleId="eSPISCCParagraphDefaultFont" w:type="character">
    <w:name w:val="eSPIS_CC_Paragraph Default Font"/>
    <w:basedOn w:val="Zadanifontodlomka"/>
    <w:rsid w:val="007B0F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0F0C"/>
    <w:rPr>
      <w:bdr w:color="auto" w:space="0" w:sz="0" w:val="none"/>
      <w:shd w:color="auto" w:fill="FFFFCC" w:val="clear"/>
      <w:lang w:val="hr-HR"/>
    </w:rPr>
  </w:style>
  <w:style w:customStyle="1" w:styleId="PozadinaSvijetloCrvena" w:type="character">
    <w:name w:val="Pozadina_SvijetloCrvena"/>
    <w:basedOn w:val="eSPISCCParagraphDefaultFont"/>
    <w:rsid w:val="007B0F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0F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platež predujma  - 5.000,00 kn</izvorni_sadrzaj>
    <derivirana_varijabla naziv="DomainObject.Primjedba_1">Poziv na platež predujma  - 5.000,00 kn</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4480</izvorni_sadrzaj>
    <derivirana_varijabla naziv="DomainObject.Predmet.Broj_1">4480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St-4480/2016</izvorni_sadrzaj>
    <derivirana_varijabla naziv="DomainObject.Predmet.OznakaBroj_1">St-4480/2016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DRVENI ŠESTAR d.o.o. zastupanog po punomoćniku Luka Sporiš</izvorni_sadrzaj>
    <derivirana_varijabla naziv="DomainObject.Predmet.ProtustrankaFormated_1">  DRVENI ŠESTAR d.o.o. zastupanog po punomoćniku Luka Sporiš</derivirana_varijabla>
  </DomainObject.Predmet.ProtustrankaFormated>
  <DomainObject.Predmet.ProtustrankaFormatedOIB>
    <izvorni_sadrzaj>  DRVENI ŠESTAR d.o.o., OIB 41858135523 zastupanog po punomoćniku Luka Sporiš</izvorni_sadrzaj>
    <derivirana_varijabla naziv="DomainObject.Predmet.ProtustrankaFormatedOIB_1">  DRVENI ŠESTAR d.o.o., OIB 41858135523 zastupanog po punomoćniku Luka Sporiš</derivirana_varijabla>
  </DomainObject.Predmet.ProtustrankaFormatedOIB>
  <DomainObject.Predmet.ProtustrankaFormatedWithAdress>
    <izvorni_sadrzaj> DRVENI ŠESTAR d.o.o., Maksimirska 129/2, 10000 Zagreb zastupanog po punomoćniku Luka Sporiš</izvorni_sadrzaj>
    <derivirana_varijabla naziv="DomainObject.Predmet.ProtustrankaFormatedWithAdress_1"> DRVENI ŠESTAR d.o.o., Maksimirska 129/2, 10000 Zagreb zastupanog po punomoćniku Luka Sporiš</derivirana_varijabla>
  </DomainObject.Predmet.ProtustrankaFormatedWithAdress>
  <DomainObject.Predmet.ProtustrankaFormatedWithAdressOIB>
    <izvorni_sadrzaj> DRVENI ŠESTAR d.o.o., OIB 41858135523, Maksimirska 129/2, 10000 Zagreb zastupanog po punomoćniku Luka Sporiš</izvorni_sadrzaj>
    <derivirana_varijabla naziv="DomainObject.Predmet.ProtustrankaFormatedWithAdressOIB_1"> DRVENI ŠESTAR d.o.o., OIB 41858135523, Maksimirska 129/2, 10000 Zagreb zastupanog po punomoćniku Luka Sporiš</derivirana_varijabla>
  </DomainObject.Predmet.ProtustrankaFormatedWithAdressOIB>
  <DomainObject.Predmet.ProtustrankaWithAdress>
    <izvorni_sadrzaj>DRVENI ŠESTAR d.o.o. Maksimirska 129/2, 10000 Zagreb</izvorni_sadrzaj>
    <derivirana_varijabla naziv="DomainObject.Predmet.ProtustrankaWithAdress_1">DRVENI ŠESTAR d.o.o. Maksimirska 129/2, 10000 Zagreb</derivirana_varijabla>
  </DomainObject.Predmet.ProtustrankaWithAdress>
  <DomainObject.Predmet.ProtustrankaWithAdressOIB>
    <izvorni_sadrzaj>DRVENI ŠESTAR d.o.o., OIB 41858135523, Maksimirska 129/2, 10000 Zagreb</izvorni_sadrzaj>
    <derivirana_varijabla naziv="DomainObject.Predmet.ProtustrankaWithAdressOIB_1">DRVENI ŠESTAR d.o.o., OIB 41858135523, Maksimirska 129/2, 10000 Zagreb</derivirana_varijabla>
  </DomainObject.Predmet.ProtustrankaWithAdressOIB>
  <DomainObject.Predmet.ProtustrankaNazivFormated>
    <izvorni_sadrzaj>DRVENI ŠESTAR d.o.o.</izvorni_sadrzaj>
    <derivirana_varijabla naziv="DomainObject.Predmet.ProtustrankaNazivFormated_1">DRVENI ŠESTAR d.o.o.</derivirana_varijabla>
  </DomainObject.Predmet.ProtustrankaNazivFormated>
  <DomainObject.Predmet.ProtustrankaNazivFormatedOIB>
    <izvorni_sadrzaj>DRVENI ŠESTAR d.o.o., OIB 41858135523</izvorni_sadrzaj>
    <derivirana_varijabla naziv="DomainObject.Predmet.ProtustrankaNazivFormatedOIB_1">DRVENI ŠESTAR d.o.o., OIB 41858135523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DRVENI ŠESTAR d.o.o. zastupanog po punomoćniku Luka Sporiš</item>
    </izvorni_sadrzaj>
    <derivirana_varijabla naziv="DomainObject.Predmet.ProtuStrankaListFormated_1">
      <item>DRVENI ŠESTAR d.o.o. zastupanog po punomoćniku Luka Sporiš</item>
    </derivirana_varijabla>
  </DomainObject.Predmet.ProtuStrankaListFormated>
  <DomainObject.Predmet.ProtuStrankaListFormatedOIB>
    <izvorni_sadrzaj>
      <item>DRVENI ŠESTAR d.o.o., OIB 41858135523 zastupanog po punomoćniku Luka Sporiš</item>
    </izvorni_sadrzaj>
    <derivirana_varijabla naziv="DomainObject.Predmet.ProtuStrankaListFormatedOIB_1">
      <item>DRVENI ŠESTAR d.o.o., OIB 41858135523 zastupanog po punomoćniku Luka Sporiš</item>
    </derivirana_varijabla>
  </DomainObject.Predmet.ProtuStrankaListFormatedOIB>
  <DomainObject.Predmet.ProtuStrankaListFormatedWithAdress>
    <izvorni_sadrzaj>
      <item>DRVENI ŠESTAR d.o.o., Maksimirska 129/2, 10000 Zagreb zastupanog po punomoćniku Luka Sporiš</item>
    </izvorni_sadrzaj>
    <derivirana_varijabla naziv="DomainObject.Predmet.ProtuStrankaListFormatedWithAdress_1">
      <item>DRVENI ŠESTAR d.o.o., Maksimirska 129/2, 10000 Zagreb zastupanog po punomoćniku Luka Sporiš</item>
    </derivirana_varijabla>
  </DomainObject.Predmet.ProtuStrankaListFormatedWithAdress>
  <DomainObject.Predmet.ProtuStrankaListFormatedWithAdressOIB>
    <izvorni_sadrzaj>
      <item>DRVENI ŠESTAR d.o.o., OIB 41858135523, Maksimirska 129/2, 10000 Zagreb zastupanog po punomoćniku Luka Sporiš</item>
    </izvorni_sadrzaj>
    <derivirana_varijabla naziv="DomainObject.Predmet.ProtuStrankaListFormatedWithAdressOIB_1">
      <item>DRVENI ŠESTAR d.o.o., OIB 41858135523, Maksimirska 129/2, 10000 Zagreb zastupanog po punomoćniku Luka Sporiš</item>
    </derivirana_varijabla>
  </DomainObject.Predmet.ProtuStrankaListFormatedWithAdressOIB>
  <DomainObject.Predmet.ProtuStrankaListNazivFormated>
    <izvorni_sadrzaj>
      <item>DRVENI ŠESTAR d.o.o.</item>
    </izvorni_sadrzaj>
    <derivirana_varijabla naziv="DomainObject.Predmet.ProtuStrankaListNazivFormated_1">
      <item>DRVENI ŠESTAR d.o.o.</item>
    </derivirana_varijabla>
  </DomainObject.Predmet.ProtuStrankaListNazivFormated>
  <DomainObject.Predmet.ProtuStrankaListNazivFormatedOIB>
    <izvorni_sadrzaj>
      <item>DRVENI ŠESTAR d.o.o., OIB 41858135523</item>
    </izvorni_sadrzaj>
    <derivirana_varijabla naziv="DomainObject.Predmet.ProtuStrankaListNazivFormatedOIB_1">
      <item>DRVENI ŠESTAR d.o.o., OIB 41858135523</item>
    </derivirana_varijabla>
  </DomainObject.Predmet.ProtuStrankaListNazivFormatedOIB>
  <DomainObject.Predmet.OstaliListFormated>
    <izvorni_sadrzaj>
      <item>Luka Sporiš punomoćnik sudionika u postupku DRVENI ŠESTAR d.o.o.</item>
    </izvorni_sadrzaj>
    <derivirana_varijabla naziv="DomainObject.Predmet.OstaliListFormated_1">
      <item>Luka Sporiš punomoćnik sudionika u postupku DRVENI ŠESTAR d.o.o.</item>
    </derivirana_varijabla>
  </DomainObject.Predmet.OstaliListFormated>
  <DomainObject.Predmet.OstaliListFormatedOIB>
    <izvorni_sadrzaj>
      <item>Luka Sporiš, OIB 63673047392 punomoćnik sudionika u postupku DRVENI ŠESTAR d.o.o.</item>
    </izvorni_sadrzaj>
    <derivirana_varijabla naziv="DomainObject.Predmet.OstaliListFormatedOIB_1">
      <item>Luka Sporiš, OIB 63673047392 punomoćnik sudionika u postupku DRVENI ŠESTAR d.o.o.</item>
    </derivirana_varijabla>
  </DomainObject.Predmet.OstaliListFormatedOIB>
  <DomainObject.Predmet.OstaliListFormatedWithAdress>
    <izvorni_sadrzaj>
      <item>Luka Sporiš, Ulica Vile Velebita 40, 10000 Zagreb punomoćnik sudionika u postupku DRVENI ŠESTAR d.o.o.</item>
    </izvorni_sadrzaj>
    <derivirana_varijabla naziv="DomainObject.Predmet.OstaliListFormatedWithAdress_1">
      <item>Luka Sporiš, Ulica Vile Velebita 40, 10000 Zagreb punomoćnik sudionika u postupku DRVENI ŠESTAR d.o.o.</item>
    </derivirana_varijabla>
  </DomainObject.Predmet.OstaliListFormatedWithAdress>
  <DomainObject.Predmet.OstaliListFormatedWithAdressOIB>
    <izvorni_sadrzaj>
      <item>Luka Sporiš, OIB 63673047392, Ulica Vile Velebita 40, 10000 Zagreb punomoćnik sudionika u postupku DRVENI ŠESTAR d.o.o.</item>
    </izvorni_sadrzaj>
    <derivirana_varijabla naziv="DomainObject.Predmet.OstaliListFormatedWithAdressOIB_1">
      <item>Luka Sporiš, OIB 63673047392, Ulica Vile Velebita 40, 10000 Zagreb punomoćnik sudionika u postupku DRVENI ŠESTAR d.o.o.</item>
    </derivirana_varijabla>
  </DomainObject.Predmet.OstaliListFormatedWithAdressOIB>
  <DomainObject.Predmet.OstaliListNazivFormated>
    <izvorni_sadrzaj>
      <item>Luka Sporiš</item>
    </izvorni_sadrzaj>
    <derivirana_varijabla naziv="DomainObject.Predmet.OstaliListNazivFormated_1">
      <item>Luka Sporiš</item>
    </derivirana_varijabla>
  </DomainObject.Predmet.OstaliListNazivFormated>
  <DomainObject.Predmet.OstaliListNazivFormatedOIB>
    <izvorni_sadrzaj>
      <item>Luka Sporiš, OIB 63673047392</item>
    </izvorni_sadrzaj>
    <derivirana_varijabla naziv="DomainObject.Predmet.OstaliListNazivFormatedOIB_1">
      <item>Luka Sporiš, OIB 63673047392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DRVENI ŠESTAR d.o.o.</izvorni_sadrzaj>
    <derivirana_varijabla naziv="DomainObject.Predmet.ProtustrankaIDrugi_1">DRVENI ŠESTAR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DRVENI ŠESTAR d.o.o., OIB 41858135523, Maksimirska 129/2, 10000 Zagreb</izvorni_sadrzaj>
    <derivirana_varijabla naziv="DomainObject.Predmet.ProtustrankaIDrugiAdressOIB_1">DRVENI ŠESTAR d.o.o., OIB 41858135523, Maksimirska 129/2,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DRVENI ŠESTAR d.o.o.</item>
      <item>Luka Sporiš</item>
    </izvorni_sadrzaj>
    <derivirana_varijabla naziv="DomainObject.Predmet.SudioniciListNaziv_1">
      <item>FINA Regionalni centar Zagreb</item>
      <item>DRVENI ŠESTAR d.o.o.</item>
      <item>Luka Sporiš</item>
    </derivirana_varijabla>
  </DomainObject.Predmet.SudioniciListNaziv>
  <DomainObject.Predmet.SudioniciListAdressOIB>
    <izvorni_sadrzaj>
      <item>FINA Regionalni centar Zagreb, OIB 85821130368, Trg svibanjskih žrtava 1995. br. 1,10000 Zagreb</item>
      <item>DRVENI ŠESTAR d.o.o., OIB 41858135523, Maksimirska 129/2,10000 Zagreb</item>
      <item>Luka Sporiš, OIB 63673047392, Ulica Vile Velebita 40,10000 Zagreb</item>
    </izvorni_sadrzaj>
    <derivirana_varijabla naziv="DomainObject.Predmet.SudioniciListAdressOIB_1">
      <item>FINA Regionalni centar Zagreb, OIB 85821130368, Trg svibanjskih žrtava 1995. br. 1,10000 Zagreb</item>
      <item>DRVENI ŠESTAR d.o.o., OIB 41858135523, Maksimirska 129/2,10000 Zagreb</item>
      <item>Luka Sporiš, OIB 63673047392, Ulica Vile Velebita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41858135523</item>
      <item>, OIB 63673047392</item>
    </izvorni_sadrzaj>
    <derivirana_varijabla naziv="DomainObject.Predmet.SudioniciListNazivOIB_1">
      <item>, OIB 85821130368</item>
      <item>, OIB 41858135523</item>
      <item>, OIB 63673047392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1101</properties:Words>
  <properties:Characters>6046</properties:Characters>
  <properties:Lines>123</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2017-06-08T12:13:00Z</dcterms:created>
  <dc:creator>gboljkovac</dc:creator>
  <cp:lastModifiedBy>Goranka Boljkovac</cp:lastModifiedBy>
  <cp:lastPrinted>2017-06-08T11:30:00Z</cp:lastPrinted>
  <dcterms:modified xmlns:xsi="http://www.w3.org/2001/XMLSchema-instance" xsi:type="dcterms:W3CDTF">2017-06-08T12:16:00Z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