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c856" w14:paraId="186c85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15C2B">
        <w:rPr>
          <w:b/>
          <w:lang w:val="hr-HR"/>
        </w:rPr>
        <w:t>635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15C2B">
        <w:rPr>
          <w:lang w:val="hr-HR"/>
        </w:rPr>
        <w:t>BAZENI d.o.o. Dugopolje, Domovinskog rata 68, OIB: 60274544189, MBS: 060227199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15C2B">
        <w:rPr>
          <w:lang w:val="hr-HR"/>
        </w:rPr>
        <w:t>BAZENI d.o.o. Dugopolje, Domovinskog rata 68, OIB: 60274544189, MBS: 060227199</w:t>
      </w:r>
      <w:r>
        <w:rPr>
          <w:lang w:val="hr-HR"/>
        </w:rPr>
        <w:t>. Skraćeni stečajni postupak je otvoren dana 30. prosinca 2015.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C45CE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15C2B">
        <w:rPr>
          <w:lang w:val="hr-HR"/>
        </w:rPr>
        <w:t>BAZENI d.o.o. Dugopolje, Domovinskog rata 68, OIB: 60274544189, MBS: 060227199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15C2B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15C2B">
        <w:rPr>
          <w:lang w:val="hr-HR"/>
        </w:rPr>
        <w:t>BAZENI d.o.o. Dugopolje.</w:t>
      </w:r>
    </w:p>
    <w:p w:rsidRDefault="00115C2B" w:rsidP="00E14AE2" w:rsidR="00115C2B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15C2B">
        <w:rPr>
          <w:lang w:val="hr-HR"/>
        </w:rPr>
        <w:t>1633</w:t>
      </w:r>
      <w:r>
        <w:rPr>
          <w:lang w:val="hr-HR"/>
        </w:rPr>
        <w:t xml:space="preserve"> dan, u ukupnom iznosu od </w:t>
      </w:r>
      <w:r w:rsidR="00115C2B">
        <w:rPr>
          <w:lang w:val="hr-HR"/>
        </w:rPr>
        <w:t>151.316,62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115C2B">
      <w:pPr>
        <w:ind w:firstLine="708" w:left="7080"/>
      </w:pPr>
      <w:r w:rsidRPr="00115C2B">
        <w:t>Paško Bačić</w:t>
      </w:r>
    </w:p>
    <w:p w:rsidRDefault="00110325" w:rsidP="00641FD6" w:rsidR="00110325"/>
    <w:p w:rsidRDefault="00115C2B" w:rsidP="00641FD6" w:rsidR="00115C2B"/>
    <w:p w:rsidRDefault="00115C2B" w:rsidP="00641FD6" w:rsidR="00115C2B" w:rsidRPr="00115C2B"/>
    <w:p w:rsidRDefault="007A51CD" w:rsidP="00D4027A" w:rsidR="007A51CD" w:rsidRPr="00115C2B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115C2B" w:rsidP="00D4027A" w:rsidR="00115C2B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C51EAB">
        <w:rPr>
          <w:lang w:val="hr-HR"/>
        </w:rPr>
        <w:t>Split, Ispostava Solin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0722C" w:rsidRPr="0080722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15C2B">
      <w:t>635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15C2B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0722C"/>
    <w:rsid w:val="00832F97"/>
    <w:rsid w:val="00870E42"/>
    <w:rsid w:val="00876209"/>
    <w:rsid w:val="009374AD"/>
    <w:rsid w:val="00984E8A"/>
    <w:rsid w:val="009966BF"/>
    <w:rsid w:val="009C7A50"/>
    <w:rsid w:val="009D46D2"/>
    <w:rsid w:val="00A31ADC"/>
    <w:rsid w:val="00A83CF1"/>
    <w:rsid w:val="00A97762"/>
    <w:rsid w:val="00AA1815"/>
    <w:rsid w:val="00AC4892"/>
    <w:rsid w:val="00B347F0"/>
    <w:rsid w:val="00B6615F"/>
    <w:rsid w:val="00BC45CE"/>
    <w:rsid w:val="00BF6161"/>
    <w:rsid w:val="00C30FC8"/>
    <w:rsid w:val="00C435B4"/>
    <w:rsid w:val="00C5093E"/>
    <w:rsid w:val="00C51EAB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22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722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722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722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22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722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722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722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St-635/2015</izvorni_sadrzaj>
    <derivirana_varijabla naziv="DomainObject.Predmet.OznakaBroj_1">St-635/2015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BAZENI d.o.o. za usluge</izvorni_sadrzaj>
    <derivirana_varijabla naziv="DomainObject.Predmet.ProtustrankaFormated_1">  BAZENI d.o.o. za usluge</derivirana_varijabla>
  </DomainObject.Predmet.ProtustrankaFormated>
  <DomainObject.Predmet.ProtustrankaFormatedOIB>
    <izvorni_sadrzaj>  BAZENI d.o.o. za usluge, OIB 60274544189</izvorni_sadrzaj>
    <derivirana_varijabla naziv="DomainObject.Predmet.ProtustrankaFormatedOIB_1">  BAZENI d.o.o. za usluge, OIB 60274544189</derivirana_varijabla>
  </DomainObject.Predmet.ProtustrankaFormatedOIB>
  <DomainObject.Predmet.ProtustrankaFormatedWithAdress>
    <izvorni_sadrzaj> BAZENI d.o.o. za usluge, Domovinskog rata 68, 21204 Dugopolje</izvorni_sadrzaj>
    <derivirana_varijabla naziv="DomainObject.Predmet.ProtustrankaFormatedWithAdress_1"> BAZENI d.o.o. za usluge, Domovinskog rata 68, 21204 Dugopolje</derivirana_varijabla>
  </DomainObject.Predmet.ProtustrankaFormatedWithAdress>
  <DomainObject.Predmet.ProtustrankaFormatedWithAdressOIB>
    <izvorni_sadrzaj> BAZENI d.o.o. za usluge, OIB 60274544189, Domovinskog rata 68, 21204 Dugopolje</izvorni_sadrzaj>
    <derivirana_varijabla naziv="DomainObject.Predmet.ProtustrankaFormatedWithAdressOIB_1"> BAZENI d.o.o. za usluge, OIB 60274544189, Domovinskog rata 68, 21204 Dugopolje</derivirana_varijabla>
  </DomainObject.Predmet.ProtustrankaFormatedWithAdressOIB>
  <DomainObject.Predmet.ProtustrankaWithAdress>
    <izvorni_sadrzaj>BAZENI d.o.o. za usluge Domovinskog rata 68, 21204 Dugopolje</izvorni_sadrzaj>
    <derivirana_varijabla naziv="DomainObject.Predmet.ProtustrankaWithAdress_1">BAZENI d.o.o. za usluge Domovinskog rata 68, 21204 Dugopolje</derivirana_varijabla>
  </DomainObject.Predmet.ProtustrankaWithAdress>
  <DomainObject.Predmet.ProtustrankaWithAdressOIB>
    <izvorni_sadrzaj>BAZENI d.o.o. za usluge, OIB 60274544189, Domovinskog rata 68, 21204 Dugopolje</izvorni_sadrzaj>
    <derivirana_varijabla naziv="DomainObject.Predmet.ProtustrankaWithAdressOIB_1">BAZENI d.o.o. za usluge, OIB 60274544189, Domovinskog rata 68, 21204 Dugopolje</derivirana_varijabla>
  </DomainObject.Predmet.ProtustrankaWithAdressOIB>
  <DomainObject.Predmet.ProtustrankaNazivFormated>
    <izvorni_sadrzaj>BAZENI d.o.o. za usluge</izvorni_sadrzaj>
    <derivirana_varijabla naziv="DomainObject.Predmet.ProtustrankaNazivFormated_1">BAZENI d.o.o. za usluge</derivirana_varijabla>
  </DomainObject.Predmet.ProtustrankaNazivFormated>
  <DomainObject.Predmet.ProtustrankaNazivFormatedOIB>
    <izvorni_sadrzaj>BAZENI d.o.o. za usluge, OIB 60274544189</izvorni_sadrzaj>
    <derivirana_varijabla naziv="DomainObject.Predmet.ProtustrankaNazivFormatedOIB_1">BAZENI d.o.o. za usluge, OIB 60274544189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151316.62</izvorni_sadrzaj>
    <derivirana_varijabla naziv="DomainObject.Predmet.TrenutnaVrijednost_1">151316.62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BAZENI d.o.o. za usluge</item>
    </izvorni_sadrzaj>
    <derivirana_varijabla naziv="DomainObject.Predmet.ProtuStrankaListFormated_1">
      <item>BAZENI d.o.o. za usluge</item>
    </derivirana_varijabla>
  </DomainObject.Predmet.ProtuStrankaListFormated>
  <DomainObject.Predmet.ProtuStrankaListFormatedOIB>
    <izvorni_sadrzaj>
      <item>BAZENI d.o.o. za usluge, OIB 60274544189</item>
    </izvorni_sadrzaj>
    <derivirana_varijabla naziv="DomainObject.Predmet.ProtuStrankaListFormatedOIB_1">
      <item>BAZENI d.o.o. za usluge, OIB 60274544189</item>
    </derivirana_varijabla>
  </DomainObject.Predmet.ProtuStrankaListFormatedOIB>
  <DomainObject.Predmet.ProtuStrankaListFormatedWithAdress>
    <izvorni_sadrzaj>
      <item>BAZENI d.o.o. za usluge, Domovinskog rata 68, 21204 Dugopolje</item>
    </izvorni_sadrzaj>
    <derivirana_varijabla naziv="DomainObject.Predmet.ProtuStrankaListFormatedWithAdress_1">
      <item>BAZENI d.o.o. za usluge, Domovinskog rata 68, 21204 Dugopolje</item>
    </derivirana_varijabla>
  </DomainObject.Predmet.ProtuStrankaListFormatedWithAdress>
  <DomainObject.Predmet.ProtuStrankaListFormatedWithAdressOIB>
    <izvorni_sadrzaj>
      <item>BAZENI d.o.o. za usluge, OIB 60274544189, Domovinskog rata 68, 21204 Dugopolje</item>
    </izvorni_sadrzaj>
    <derivirana_varijabla naziv="DomainObject.Predmet.ProtuStrankaListFormatedWithAdressOIB_1">
      <item>BAZENI d.o.o. za usluge, OIB 60274544189, Domovinskog rata 68, 21204 Dugopolje</item>
    </derivirana_varijabla>
  </DomainObject.Predmet.ProtuStrankaListFormatedWithAdressOIB>
  <DomainObject.Predmet.ProtuStrankaListNazivFormated>
    <izvorni_sadrzaj>
      <item>BAZENI d.o.o. za usluge</item>
    </izvorni_sadrzaj>
    <derivirana_varijabla naziv="DomainObject.Predmet.ProtuStrankaListNazivFormated_1">
      <item>BAZENI d.o.o. za usluge</item>
    </derivirana_varijabla>
  </DomainObject.Predmet.ProtuStrankaListNazivFormated>
  <DomainObject.Predmet.ProtuStrankaListNazivFormatedOIB>
    <izvorni_sadrzaj>
      <item>BAZENI d.o.o. za usluge, OIB 60274544189</item>
    </izvorni_sadrzaj>
    <derivirana_varijabla naziv="DomainObject.Predmet.ProtuStrankaListNazivFormatedOIB_1">
      <item>BAZENI d.o.o. za usluge, OIB 60274544189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BAZENI d.o.o. za usluge</izvorni_sadrzaj>
    <derivirana_varijabla naziv="DomainObject.Predmet.ProtustrankaIDrugi_1">BAZENI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BAZENI d.o.o. za usluge, OIB 60274544189, Domovinskog rata 68, 21204 Dugopolje</izvorni_sadrzaj>
    <derivirana_varijabla naziv="DomainObject.Predmet.ProtustrankaIDrugiAdressOIB_1">BAZENI d.o.o. za usluge, OIB 60274544189, Domovinskog rata 68, 21204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BAZENI d.o.o. za usluge</item>
      <item>FINANCIJSKA AGENCIJA, RC SPLIT</item>
    </izvorni_sadrzaj>
    <derivirana_varijabla naziv="DomainObject.Predmet.SudioniciListNaziv_1">
      <item>BAZENI d.o.o. za usluge</item>
      <item>FINANCIJSKA AGENCIJA, RC SPLIT</item>
    </derivirana_varijabla>
  </DomainObject.Predmet.SudioniciListNaziv>
  <DomainObject.Predmet.SudioniciListAdressOIB>
    <izvorni_sadrzaj>
      <item>BAZENI d.o.o. za usluge, OIB 60274544189, Domovinskog rata 68,21204 Dugopolje</item>
      <item>FINANCIJSKA AGENCIJA, RC SPLIT, OIB 85821130368, Mažuranićevo šetalište 24 b,21000 Split</item>
    </izvorni_sadrzaj>
    <derivirana_varijabla naziv="DomainObject.Predmet.SudioniciListAdressOIB_1">
      <item>BAZENI d.o.o. za usluge, OIB 60274544189, Domovinskog rata 68,21204 Dugopolje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60274544189</item>
      <item>, OIB 85821130368</item>
    </izvorni_sadrzaj>
    <derivirana_varijabla naziv="DomainObject.Predmet.SudioniciListNazivOIB_1">
      <item>, OIB 60274544189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BD628-D392-464E-8FEF-5AF8A1368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758</properties:Words>
  <properties:Characters>4056</properties:Characters>
  <properties:Lines>110</properties:Lines>
  <properties:Paragraphs>35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2015-12-30T07:43:00Z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