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75b1" w14:paraId="a5e75b1" w:rsidRDefault="00DC6040" w:rsidP="00910611" w:rsidR="00DC604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040" w:rsidP="00910611" w:rsidR="00DC6040">
      <w:r>
        <w:rPr>
          <w:rFonts w:eastAsia="MS Mincho"/>
        </w:rPr>
        <w:t>REPUBLIKA HRVATSKA</w:t>
      </w:r>
    </w:p>
    <w:p w:rsidRDefault="00DC6040" w:rsidP="00910611" w:rsidR="00DC6040">
      <w:r>
        <w:rPr>
          <w:rFonts w:eastAsia="MS Mincho"/>
        </w:rPr>
        <w:t>TRGOVAČKI SUD U RIJECI</w:t>
      </w:r>
    </w:p>
    <w:p w:rsidRDefault="00DC6040" w:rsidP="00DC6040" w:rsidR="00E303B9" w:rsidRPr="003F18B5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1F31EA" w:rsidP="00B64D87" w:rsidR="001F31EA" w:rsidRPr="003F18B5">
      <w:pPr>
        <w:jc w:val="center"/>
      </w:pPr>
    </w:p>
    <w:p w:rsidRDefault="009C44A4" w:rsidP="009C44A4" w:rsidR="009C44A4" w:rsidRPr="009646F4">
      <w:pPr>
        <w:ind w:firstLine="1440"/>
        <w:jc w:val="both"/>
      </w:pPr>
      <w:r w:rsidRPr="009646F4">
        <w:t xml:space="preserve">Trgovački sud u Rijeci, po stečajnom sucu Veri Jelenović, u stečajnom postupku nad dužnikom </w:t>
      </w:r>
      <w:bookmarkStart w:name="OLE_LINK1" w:id="1"/>
      <w:r w:rsidRPr="009646F4">
        <w:t>COLLATUS d.o.o. društvo s ograničenom odgovornošću za trgovinu, nekretnine i turistička agencija u stečaju Poreč, M. Vlašića 20</w:t>
      </w:r>
      <w:r w:rsidRPr="009646F4">
        <w:rPr>
          <w:rStyle w:val="tabletextfield"/>
        </w:rPr>
        <w:t xml:space="preserve"> OIB </w:t>
      </w:r>
      <w:bookmarkEnd w:id="1"/>
      <w:r w:rsidRPr="009646F4">
        <w:rPr>
          <w:rStyle w:val="tabletextfield"/>
        </w:rPr>
        <w:t>18592633677</w:t>
      </w:r>
      <w:r w:rsidRPr="009646F4">
        <w:t xml:space="preserve">, dana </w:t>
      </w:r>
      <w:r w:rsidR="00685B03">
        <w:t>4. svibnja</w:t>
      </w:r>
      <w:r w:rsidR="00D54EA0">
        <w:t xml:space="preserve"> 2016</w:t>
      </w:r>
      <w:r w:rsidRPr="009646F4">
        <w:t xml:space="preserve">. g.  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9C44A4" w:rsidRPr="009646F4">
        <w:t xml:space="preserve">Jasne Kučević iz Pule, Kaštanjer 64, OIB 89442269215 učinjenih u razdoblju od </w:t>
      </w:r>
      <w:bookmarkStart w:name="OLE_LINK3" w:id="2"/>
      <w:bookmarkStart w:name="OLE_LINK4" w:id="3"/>
      <w:r w:rsidR="00357AC2">
        <w:t xml:space="preserve">1. </w:t>
      </w:r>
      <w:r w:rsidR="001A2CB8">
        <w:t>siječnj</w:t>
      </w:r>
      <w:r w:rsidR="00357AC2">
        <w:t xml:space="preserve">a do </w:t>
      </w:r>
      <w:r w:rsidR="001A2CB8">
        <w:t>31. ožujka 2016</w:t>
      </w:r>
      <w:r w:rsidR="009C44A4" w:rsidRPr="009646F4">
        <w:t xml:space="preserve">. godine u iznosu od </w:t>
      </w:r>
      <w:r w:rsidR="001A2CB8">
        <w:t>1.222</w:t>
      </w:r>
      <w:r w:rsidR="00D54EA0">
        <w:t>,00</w:t>
      </w:r>
      <w:r w:rsidR="009C44A4" w:rsidRPr="009646F4">
        <w:t xml:space="preserve"> kn neto</w:t>
      </w:r>
      <w:bookmarkEnd w:id="2"/>
      <w:bookmarkEnd w:id="3"/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510545" w:rsidP="00B64D87" w:rsidR="00510545" w:rsidRPr="003F18B5">
      <w:pPr>
        <w:jc w:val="center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1A2CB8">
        <w:rPr>
          <w:bCs/>
        </w:rPr>
        <w:t xml:space="preserve">19. travnja </w:t>
      </w:r>
      <w:r w:rsidR="00D54EA0">
        <w:rPr>
          <w:bCs/>
        </w:rPr>
        <w:t>2016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1A2CB8">
        <w:t>1.222,00</w:t>
      </w:r>
      <w:r w:rsidR="001A2CB8" w:rsidRPr="009646F4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 xml:space="preserve">k </w:t>
      </w:r>
      <w:r w:rsidR="00DC2112">
        <w:rPr>
          <w:bCs/>
        </w:rPr>
        <w:t>s cestarinom i troškom parkiranja</w:t>
      </w:r>
      <w:r w:rsidR="00D54EA0">
        <w:rPr>
          <w:bCs/>
        </w:rPr>
        <w:t>, te troškove telefona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0874C5">
        <w:t xml:space="preserve">obračune naknade za korištenje osobnog vozila u službene svrhe s dnevnikom putovanja </w:t>
      </w:r>
      <w:r w:rsidR="00DC2112">
        <w:t xml:space="preserve">(list </w:t>
      </w:r>
      <w:r w:rsidR="00F44BF2">
        <w:t>1113, 1115, 1120</w:t>
      </w:r>
      <w:r w:rsidR="00357AC2">
        <w:t xml:space="preserve"> </w:t>
      </w:r>
      <w:r w:rsidR="00DC2112">
        <w:t>spisa)</w:t>
      </w:r>
      <w:r w:rsidR="000874C5">
        <w:t xml:space="preserve">, </w:t>
      </w:r>
      <w:r w:rsidR="00357AC2">
        <w:t xml:space="preserve">te </w:t>
      </w:r>
      <w:r w:rsidR="000874C5">
        <w:t xml:space="preserve">račune za gorivo (list </w:t>
      </w:r>
      <w:r w:rsidR="00F44BF2">
        <w:t xml:space="preserve">1114, 1119, 1121 </w:t>
      </w:r>
      <w:r w:rsidR="000874C5">
        <w:t>spisa)</w:t>
      </w:r>
      <w:r w:rsidR="00F44BF2">
        <w:t xml:space="preserve"> i račune za cestarinu (list 1116, 1117 spisa) s računom za parkirnu naknadu (list 1118 spisa)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1A2CB8">
        <w:t>1.222,00</w:t>
      </w:r>
      <w:r w:rsidR="001A2CB8" w:rsidRPr="009646F4">
        <w:t xml:space="preserve"> </w:t>
      </w:r>
      <w:r w:rsidR="001B0965" w:rsidRPr="003F18B5">
        <w:t xml:space="preserve">kn neto </w:t>
      </w:r>
      <w:r w:rsidR="000874C5" w:rsidRPr="009646F4">
        <w:t xml:space="preserve">učinjenih u razdoblju od </w:t>
      </w:r>
      <w:r w:rsidR="001A2CB8">
        <w:t>1. siječnja do 31. ožujka 2016</w:t>
      </w:r>
      <w:r w:rsidR="000874C5" w:rsidRPr="009646F4">
        <w:t>. godine</w:t>
      </w:r>
      <w:r w:rsidR="000874C5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25412E">
        <w:rPr>
          <w:bCs/>
        </w:rPr>
        <w:t>4</w:t>
      </w:r>
      <w:r w:rsidR="001A2CB8">
        <w:rPr>
          <w:bCs/>
        </w:rPr>
        <w:t>. svibnja</w:t>
      </w:r>
      <w:r w:rsidR="00357AC2">
        <w:rPr>
          <w:bCs/>
        </w:rPr>
        <w:t xml:space="preserve"> 2016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726E96" w:rsidP="00B64D87" w:rsidR="00726E96" w:rsidRPr="003F18B5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357AC2" w:rsidP="00B64D87" w:rsidR="00357AC2">
      <w:pPr>
        <w:ind w:firstLine="720"/>
        <w:jc w:val="both"/>
        <w:rPr>
          <w:bCs/>
        </w:rPr>
      </w:pPr>
    </w:p>
    <w:p w:rsidRDefault="0025412E" w:rsidP="00B64D87" w:rsidR="0025412E">
      <w:pPr>
        <w:ind w:firstLine="720"/>
        <w:jc w:val="both"/>
        <w:rPr>
          <w:bCs/>
        </w:rPr>
      </w:pPr>
    </w:p>
    <w:p w:rsidRDefault="0025412E" w:rsidP="00B64D87" w:rsidR="0025412E" w:rsidRPr="003F18B5">
      <w:pPr>
        <w:ind w:firstLine="720"/>
        <w:jc w:val="both"/>
        <w:rPr>
          <w:bCs/>
        </w:rPr>
      </w:pP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25412E">
        <w:t>4</w:t>
      </w:r>
      <w:r w:rsidR="001A2CB8">
        <w:t>. svibnja</w:t>
      </w:r>
      <w:r w:rsidR="00357AC2">
        <w:t xml:space="preserve"> 2016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8AD" w:rsidR="00C258AD">
      <w:r>
        <w:separator/>
      </w:r>
    </w:p>
  </w:endnote>
  <w:endnote w:id="0" w:type="continuationSeparator">
    <w:p w:rsidRDefault="00C258AD" w:rsidR="00C25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604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8AD" w:rsidR="00C258AD">
      <w:r>
        <w:separator/>
      </w:r>
    </w:p>
  </w:footnote>
  <w:footnote w:id="0" w:type="continuationSeparator">
    <w:p w:rsidRDefault="00C258AD" w:rsidR="00C25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0874C5">
      <w:t>618/2011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4C5" w:rsidR="00087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4C5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2CB8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1E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412E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15B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0C4B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57AC2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54A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4502"/>
    <w:rsid w:val="00685B0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A4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AD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4EA0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67F87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040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4BF2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DC6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9C44A4"/>
  </w:style>
  <w:style w:styleId="Tekstrezerviranogmjesta" w:type="character">
    <w:name w:val="Placeholder Text"/>
    <w:basedOn w:val="Zadanifontodlomka"/>
    <w:uiPriority w:val="99"/>
    <w:semiHidden/>
    <w:rsid w:val="00DC6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2011.</izvorni_sadrzaj>
    <derivirana_varijabla naziv="DomainObject.Predmet.DatumOsnivanja_1">12.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St-618/2011</izvorni_sadrzaj>
    <derivirana_varijabla naziv="DomainObject.Predmet.OznakaBroj_1">St-618/2011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COLLATUS d.o.o.  Poreč</izvorni_sadrzaj>
    <derivirana_varijabla naziv="DomainObject.Predmet.ProtustrankaFormated_1">  COLLATUS d.o.o.  Poreč</derivirana_varijabla>
  </DomainObject.Predmet.ProtustrankaFormated>
  <DomainObject.Predmet.ProtustrankaFormatedOIB>
    <izvorni_sadrzaj>  COLLATUS d.o.o.  Poreč, OIB 18592633677</izvorni_sadrzaj>
    <derivirana_varijabla naziv="DomainObject.Predmet.ProtustrankaFormatedOIB_1">  COLLATUS d.o.o.  Poreč, OIB 18592633677</derivirana_varijabla>
  </DomainObject.Predmet.ProtustrankaFormatedOIB>
  <DomainObject.Predmet.ProtustrankaFormatedWithAdress>
    <izvorni_sadrzaj> COLLATUS d.o.o.  Poreč, M. Vlašića 20, 52 440 Poreč</izvorni_sadrzaj>
    <derivirana_varijabla naziv="DomainObject.Predmet.ProtustrankaFormatedWithAdress_1"> COLLATUS d.o.o.  Poreč, M. Vlašića 20, 52 440 Poreč</derivirana_varijabla>
  </DomainObject.Predmet.ProtustrankaFormatedWithAdress>
  <DomainObject.Predmet.ProtustrankaFormatedWithAdressOIB>
    <izvorni_sadrzaj> COLLATUS d.o.o.  Poreč, OIB 18592633677, M. Vlašića 20, 52 440 Poreč</izvorni_sadrzaj>
    <derivirana_varijabla naziv="DomainObject.Predmet.ProtustrankaFormatedWithAdressOIB_1"> COLLATUS d.o.o.  Poreč, OIB 18592633677, M. Vlašića 20, 52 440 Poreč</derivirana_varijabla>
  </DomainObject.Predmet.ProtustrankaFormatedWithAdressOIB>
  <DomainObject.Predmet.ProtustrankaWithAdress>
    <izvorni_sadrzaj>COLLATUS d.o.o.  Poreč M. Vlašića 20, 52 440 Poreč</izvorni_sadrzaj>
    <derivirana_varijabla naziv="DomainObject.Predmet.ProtustrankaWithAdress_1">COLLATUS d.o.o.  Poreč M. Vlašića 20, 52 440 Poreč</derivirana_varijabla>
  </DomainObject.Predmet.ProtustrankaWithAdress>
  <DomainObject.Predmet.ProtustrankaWithAdressOIB>
    <izvorni_sadrzaj>COLLATUS d.o.o.  Poreč, OIB 18592633677, M. Vlašića 20, 52 440 Poreč</izvorni_sadrzaj>
    <derivirana_varijabla naziv="DomainObject.Predmet.ProtustrankaWithAdressOIB_1">COLLATUS d.o.o.  Poreč, OIB 18592633677, M. Vlašića 20, 52 440 Poreč</derivirana_varijabla>
  </DomainObject.Predmet.ProtustrankaWithAdressOIB>
  <DomainObject.Predmet.ProtustrankaNazivFormated>
    <izvorni_sadrzaj>COLLATUS d.o.o.  Poreč</izvorni_sadrzaj>
    <derivirana_varijabla naziv="DomainObject.Predmet.ProtustrankaNazivFormated_1">COLLATUS d.o.o.  Poreč</derivirana_varijabla>
  </DomainObject.Predmet.ProtustrankaNazivFormated>
  <DomainObject.Predmet.ProtustrankaNazivFormatedOIB>
    <izvorni_sadrzaj>COLLATUS d.o.o.  Poreč, OIB 18592633677</izvorni_sadrzaj>
    <derivirana_varijabla naziv="DomainObject.Predmet.ProtustrankaNazivFormatedOIB_1">COLLATUS d.o.o.  Poreč, OIB 18592633677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travnja 2016.</izvorni_sadrzaj>
    <derivirana_varijabla naziv="DomainObject.Predmet.SpisIzvanSuda.DatumIzlazaSpisa_1">19.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Općinski sud u Puli - Stalna služba Poreč</izvorni_sadrzaj>
    <derivirana_varijabla naziv="DomainObject.Predmet.SpisIzvanSuda.LokacijaSpisa_1">Općinski sud u Puli - Stalna služba Poreč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Spis na uvid</izvorni_sadrzaj>
    <derivirana_varijabla naziv="DomainObject.Predmet.SpisIzvanSuda.RazlogIzlaskaSpisa_1">Spis na uvid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 Zagreb</izvorni_sadrzaj>
    <derivirana_varijabla naziv="DomainObject.Predmet.StrankaFormated_1">  PRIVREDNA BANKA ZAGREB d.d.  Zagreb</derivirana_varijabla>
  </DomainObject.Predmet.StrankaFormated>
  <DomainObject.Predmet.StrankaFormatedOIB>
    <izvorni_sadrzaj>  PRIVREDNA BANKA ZAGREB d.d.  Zagreb, OIB 02535697732</izvorni_sadrzaj>
    <derivirana_varijabla naziv="DomainObject.Predmet.StrankaFormatedOIB_1">  PRIVREDNA BANKA ZAGREB d.d.  Zagreb, OIB 02535697732</derivirana_varijabla>
  </DomainObject.Predmet.StrankaFormatedOIB>
  <DomainObject.Predmet.StrankaFormatedWithAdress>
    <izvorni_sadrzaj> PRIVREDNA BANKA ZAGREB d.d.  Zagreb, Račkoga 6, 10 000 Zagreb</izvorni_sadrzaj>
    <derivirana_varijabla naziv="DomainObject.Predmet.StrankaFormatedWithAdress_1"> PRIVREDNA BANKA ZAGREB d.d.  Zagreb, Račkoga 6, 10 000 Zagreb</derivirana_varijabla>
  </DomainObject.Predmet.StrankaFormatedWithAdress>
  <DomainObject.Predmet.StrankaFormatedWithAdressOIB>
    <izvorni_sadrzaj> PRIVREDNA BANKA ZAGREB d.d.  Zagreb, OIB 02535697732, Račkoga 6, 10 000 Zagreb</izvorni_sadrzaj>
    <derivirana_varijabla naziv="DomainObject.Predmet.StrankaFormatedWithAdressOIB_1"> PRIVREDNA BANKA ZAGREB d.d.  Zagreb, OIB 02535697732, Račkoga 6, 10 000 Zagreb</derivirana_varijabla>
  </DomainObject.Predmet.StrankaFormatedWithAdressOIB>
  <DomainObject.Predmet.StrankaWithAdress>
    <izvorni_sadrzaj>PRIVREDNA BANKA ZAGREB d.d.  Zagreb Račkoga 6,10 000 Zagreb</izvorni_sadrzaj>
    <derivirana_varijabla naziv="DomainObject.Predmet.StrankaWithAdress_1">PRIVREDNA BANKA ZAGREB d.d.  Zagreb Račkoga 6,10 000 Zagreb</derivirana_varijabla>
  </DomainObject.Predmet.StrankaWithAdress>
  <DomainObject.Predmet.StrankaWithAdressOIB>
    <izvorni_sadrzaj>PRIVREDNA BANKA ZAGREB d.d.  Zagreb, OIB 02535697732, Račkoga 6,10 000 Zagreb</izvorni_sadrzaj>
    <derivirana_varijabla naziv="DomainObject.Predmet.StrankaWithAdressOIB_1">PRIVREDNA BANKA ZAGREB d.d.  Zagreb, OIB 02535697732, Račkoga 6,10 000 Zagreb</derivirana_varijabla>
  </DomainObject.Predmet.StrankaWithAdressOIB>
  <DomainObject.Predmet.StrankaNazivFormated>
    <izvorni_sadrzaj>PRIVREDNA BANKA ZAGREB d.d.  Zagreb</izvorni_sadrzaj>
    <derivirana_varijabla naziv="DomainObject.Predmet.StrankaNazivFormated_1">PRIVREDNA BANKA ZAGREB d.d.  Zagreb</derivirana_varijabla>
  </DomainObject.Predmet.StrankaNazivFormated>
  <DomainObject.Predmet.StrankaNazivFormatedOIB>
    <izvorni_sadrzaj>PRIVREDNA BANKA ZAGREB d.d.  Zagreb, OIB 02535697732</izvorni_sadrzaj>
    <derivirana_varijabla naziv="DomainObject.Predmet.StrankaNazivFormatedOIB_1">PRIVREDNA BANKA ZAGREB d.d.  Zagreb, OIB 02535697732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PRIVREDNA BANKA ZAGREB d.d.  Zagreb</item>
    </izvorni_sadrzaj>
    <derivirana_varijabla naziv="DomainObject.Predmet.StrankaListFormated_1">
      <item>PRIVREDNA BANKA ZAGREB d.d.  Zagreb</item>
    </derivirana_varijabla>
  </DomainObject.Predmet.StrankaListFormated>
  <DomainObject.Predmet.StrankaListFormatedOIB>
    <izvorni_sadrzaj>
      <item>PRIVREDNA BANKA ZAGREB d.d.  Zagreb, OIB 02535697732</item>
    </izvorni_sadrzaj>
    <derivirana_varijabla naziv="DomainObject.Predmet.StrankaListFormatedOIB_1">
      <item>PRIVREDNA BANKA ZAGREB d.d.  Zagreb, OIB 02535697732</item>
    </derivirana_varijabla>
  </DomainObject.Predmet.StrankaListFormatedOIB>
  <DomainObject.Predmet.StrankaListFormatedWithAdress>
    <izvorni_sadrzaj>
      <item>PRIVREDNA BANKA ZAGREB d.d.  Zagreb, Račkoga 6, 10 000 Zagreb</item>
    </izvorni_sadrzaj>
    <derivirana_varijabla naziv="DomainObject.Predmet.StrankaListFormatedWithAdress_1">
      <item>PRIVREDNA BANKA ZAGREB d.d.  Zagreb, Račkoga 6, 10 000 Zagreb</item>
    </derivirana_varijabla>
  </DomainObject.Predmet.StrankaListFormatedWithAdress>
  <DomainObject.Predmet.StrankaListFormatedWithAdressOIB>
    <izvorni_sadrzaj>
      <item>PRIVREDNA BANKA ZAGREB d.d.  Zagreb, OIB 02535697732, Račkoga 6, 10 000 Zagreb</item>
    </izvorni_sadrzaj>
    <derivirana_varijabla naziv="DomainObject.Predmet.StrankaListFormatedWithAdressOIB_1">
      <item>PRIVREDNA BANKA ZAGREB d.d.  Zagreb, OIB 02535697732, Račkoga 6, 10 000 Zagreb</item>
    </derivirana_varijabla>
  </DomainObject.Predmet.StrankaListFormatedWithAdressOIB>
  <DomainObject.Predmet.StrankaListNazivFormated>
    <izvorni_sadrzaj>
      <item>PRIVREDNA BANKA ZAGREB d.d.  Zagreb</item>
    </izvorni_sadrzaj>
    <derivirana_varijabla naziv="DomainObject.Predmet.StrankaListNazivFormated_1">
      <item>PRIVREDNA BANKA ZAGREB d.d.  Zagreb</item>
    </derivirana_varijabla>
  </DomainObject.Predmet.StrankaListNazivFormated>
  <DomainObject.Predmet.StrankaListNazivFormatedOIB>
    <izvorni_sadrzaj>
      <item>PRIVREDNA BANKA ZAGREB d.d.  Zagreb, OIB 02535697732</item>
    </izvorni_sadrzaj>
    <derivirana_varijabla naziv="DomainObject.Predmet.StrankaListNazivFormatedOIB_1">
      <item>PRIVREDNA BANKA ZAGREB d.d.  Zagreb, OIB 02535697732</item>
    </derivirana_varijabla>
  </DomainObject.Predmet.StrankaListNazivFormatedOIB>
  <DomainObject.Predmet.ProtuStrankaListFormated>
    <izvorni_sadrzaj>
      <item>COLLATUS d.o.o.  Poreč</item>
    </izvorni_sadrzaj>
    <derivirana_varijabla naziv="DomainObject.Predmet.ProtuStrankaListFormated_1">
      <item>COLLATUS d.o.o.  Poreč</item>
    </derivirana_varijabla>
  </DomainObject.Predmet.ProtuStrankaListFormated>
  <DomainObject.Predmet.ProtuStrankaListFormatedOIB>
    <izvorni_sadrzaj>
      <item>COLLATUS d.o.o.  Poreč, OIB 18592633677</item>
    </izvorni_sadrzaj>
    <derivirana_varijabla naziv="DomainObject.Predmet.ProtuStrankaListFormatedOIB_1">
      <item>COLLATUS d.o.o.  Poreč, OIB 18592633677</item>
    </derivirana_varijabla>
  </DomainObject.Predmet.ProtuStrankaListFormatedOIB>
  <DomainObject.Predmet.ProtuStrankaListFormatedWithAdress>
    <izvorni_sadrzaj>
      <item>COLLATUS d.o.o.  Poreč, M. Vlašića 20, 52 440 Poreč</item>
    </izvorni_sadrzaj>
    <derivirana_varijabla naziv="DomainObject.Predmet.ProtuStrankaListFormatedWithAdress_1">
      <item>COLLATUS d.o.o.  Poreč, M. Vlašića 20, 52 440 Poreč</item>
    </derivirana_varijabla>
  </DomainObject.Predmet.ProtuStrankaListFormatedWithAdress>
  <DomainObject.Predmet.ProtuStrankaListFormatedWithAdressOIB>
    <izvorni_sadrzaj>
      <item>COLLATUS d.o.o.  Poreč, OIB 18592633677, M. Vlašića 20, 52 440 Poreč</item>
    </izvorni_sadrzaj>
    <derivirana_varijabla naziv="DomainObject.Predmet.ProtuStrankaListFormatedWithAdressOIB_1">
      <item>COLLATUS d.o.o.  Poreč, OIB 18592633677, M. Vlašića 20, 52 440 Poreč</item>
    </derivirana_varijabla>
  </DomainObject.Predmet.ProtuStrankaListFormatedWithAdressOIB>
  <DomainObject.Predmet.ProtuStrankaListNazivFormated>
    <izvorni_sadrzaj>
      <item>COLLATUS d.o.o.  Poreč</item>
    </izvorni_sadrzaj>
    <derivirana_varijabla naziv="DomainObject.Predmet.ProtuStrankaListNazivFormated_1">
      <item>COLLATUS d.o.o.  Poreč</item>
    </derivirana_varijabla>
  </DomainObject.Predmet.ProtuStrankaListNazivFormated>
  <DomainObject.Predmet.ProtuStrankaListNazivFormatedOIB>
    <izvorni_sadrzaj>
      <item>COLLATUS d.o.o.  Poreč, OIB 18592633677</item>
    </izvorni_sadrzaj>
    <derivirana_varijabla naziv="DomainObject.Predmet.ProtuStrankaListNazivFormatedOIB_1">
      <item>COLLATUS d.o.o.  Poreč, OIB 18592633677</item>
    </derivirana_varijabla>
  </DomainObject.Predmet.ProtuStrankaListNazivFormatedOIB>
  <DomainObject.Predmet.OstaliList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>
  <DomainObject.Predmet.OstaliList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FormatedOIB>
  <DomainObject.Predmet.OstaliListFormatedWithAdress>
    <izvorni_sadrzaj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_1">
      <item>Odvjetničko društvo Leko &amp; partneri, Mihanovićeva 14, 10000 Zagreb</item>
      <item>Privredna banka zagreb d.d., Račkoga 6, 10 000 Zagreb</item>
      <item>JASNA KUČEVIĆ,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>
  <DomainObject.Predmet.OstaliListFormatedWithAdressOIB>
    <izvorni_sadrzaj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izvorni_sadrzaj>
    <derivirana_varijabla naziv="DomainObject.Predmet.OstaliListFormatedWithAdressOIB_1">
      <item>Odvjetničko društvo Leko &amp; partneri, Mihanovićeva 14, 10000 Zagreb</item>
      <item>Privredna banka zagreb d.d., OIB 02535697732, Račkoga 6, 10 000 Zagreb</item>
      <item>JASNA KUČEVIĆ, OIB 89442269215, Kaštanjer 64, 52 100 Pula</item>
      <item>Narodne novine d.d., SR Njemačke 6, 10 020 Zagreb</item>
      <item>sudski registar</item>
      <item>računovodstvo</item>
      <item>Županijsko državno odvjetništvo u Rijeci</item>
      <item>oglasna ploča</item>
    </derivirana_varijabla>
  </DomainObject.Predmet.OstaliListFormatedWithAdressOIB>
  <DomainObject.Predmet.OstaliListNazivFormated>
    <izvorni_sadrzaj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_1">
      <item>Odvjetničko društvo Leko &amp; partneri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>
  <DomainObject.Predmet.OstaliListNazivFormatedOIB>
    <izvorni_sadrzaj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OstaliListNazivFormatedOIB_1">
      <item>Odvjetničko društvo Leko &amp; partneri</item>
      <item>Privredna banka zagreb d.d., OIB 02535697732</item>
      <item>JASNA KUČEVIĆ, OIB 89442269215</item>
      <item>Narodne novine d.d.</item>
      <item>sudski registar</item>
      <item>računovodstvo</item>
      <item>Županijsko državno odvjetništvo u Rijeci</item>
      <item>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 Zagreb</izvorni_sadrzaj>
    <derivirana_varijabla naziv="DomainObject.Predmet.StrankaIDrugi_1">PRIVREDNA BANKA ZAGREB d.d.  Zagreb</derivirana_varijabla>
  </DomainObject.Predmet.StrankaIDrugi>
  <DomainObject.Predmet.ProtustrankaIDrugi>
    <izvorni_sadrzaj>COLLATUS d.o.o.  Poreč</izvorni_sadrzaj>
    <derivirana_varijabla naziv="DomainObject.Predmet.ProtustrankaIDrugi_1">COLLATUS d.o.o.  Poreč</derivirana_varijabla>
  </DomainObject.Predmet.ProtustrankaIDrugi>
  <DomainObject.Predmet.StrankaIDrugiAdressOIB>
    <izvorni_sadrzaj>PRIVREDNA BANKA ZAGREB d.d.  Zagreb, OIB 02535697732, Račkoga 6, 10 000 Zagreb</izvorni_sadrzaj>
    <derivirana_varijabla naziv="DomainObject.Predmet.StrankaIDrugiAdressOIB_1">PRIVREDNA BANKA ZAGREB d.d.  Zagreb, OIB 02535697732, Račkoga 6, 10 000 Zagreb</derivirana_varijabla>
  </DomainObject.Predmet.StrankaIDrugiAdressOIB>
  <DomainObject.Predmet.ProtustrankaIDrugiAdressOIB>
    <izvorni_sadrzaj>COLLATUS d.o.o.  Poreč, OIB 18592633677, M. Vlašića 20, 52 440 Poreč</izvorni_sadrzaj>
    <derivirana_varijabla naziv="DomainObject.Predmet.ProtustrankaIDrugiAdressOIB_1">COLLATUS d.o.o.  Poreč, OIB 18592633677, M. Vlašića 20,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izvorni_sadrzaj>
    <derivirana_varijabla naziv="DomainObject.Predmet.SudioniciListNaziv_1">
      <item>Odvjetničko društvo Leko &amp; partneri</item>
      <item>COLLATUS d.o.o.  Poreč</item>
      <item>PRIVREDNA BANKA ZAGREB d.d.  Zagreb</item>
      <item>Privredna banka zagreb d.d.</item>
      <item>JASNA KUČEVIĆ</item>
      <item>Narodne novine d.d.</item>
      <item>sudski registar</item>
      <item>računovodstvo</item>
      <item>Županijsko državno odvjetništvo u Rijeci</item>
      <item>oglasna ploča</item>
    </derivirana_varijabla>
  </DomainObject.Predmet.SudioniciListNaziv>
  <DomainObject.Predmet.SudioniciListAdressOIB>
    <izvorni_sadrzaj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izvorni_sadrzaj>
    <derivirana_varijabla naziv="DomainObject.Predmet.SudioniciListAdressOIB_1">
      <item>Odvjetničko društvo Leko &amp; partneri, Mihanovićeva 14,10000 Zagreb</item>
      <item>COLLATUS d.o.o.  Poreč, OIB 18592633677, M. Vlašića 20,52 440 Poreč</item>
      <item>PRIVREDNA BANKA ZAGREB d.d.  Zagreb, OIB 02535697732, Račkoga 6,10 000 Zagreb</item>
      <item>Privredna banka zagreb d.d., OIB 02535697732, Račkoga 6,10 000 Zagreb</item>
      <item>JASNA KUČEVIĆ, OIB 89442269215, Kaštanjer 64,52 100 Pula</item>
      <item>Narodne novine d.d., SR Njemačke 6,10 020 Zagreb</item>
      <item>sudski registar</item>
      <item>računovodstvo</item>
      <item>Županijsko državno odvjetništvo u Rijeci</item>
      <item>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18592633677</item>
      <item>, OIB 02535697732</item>
      <item>, OIB 02535697732</item>
      <item>, OIB 89442269215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42FAB-64B1-4BF2-9176-6F883B3F5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1593</properties:Characters>
  <properties:Lines>57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2016-05-04T09:36:00Z</dcterms:created>
  <dc:creator>korlevicd</dc:creator>
  <cp:lastModifiedBy>Danijela Fumić</cp:lastModifiedBy>
  <cp:lastPrinted>2016-05-04T09:36:00Z</cp:lastPrinted>
  <dcterms:modified xmlns:xsi="http://www.w3.org/2001/XMLSchema-instance" xsi:type="dcterms:W3CDTF">2016-05-04T09:42:00Z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