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6ff0" w14:paraId="3e26ff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4B64F0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4B64F0">
        <w:t>GRGEČ j.d.o.o., Murvica, Murvica Donja 15, OIB: 83018732459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97BBA">
        <w:t>1</w:t>
      </w:r>
      <w:r w:rsidR="00DC740A">
        <w:t>7</w:t>
      </w:r>
      <w:r>
        <w:t xml:space="preserve">. </w:t>
      </w:r>
      <w:r w:rsidR="00997BBA">
        <w:t>siječnja</w:t>
      </w:r>
      <w:r w:rsidR="004635D5">
        <w:t xml:space="preserve"> </w:t>
      </w:r>
      <w:r w:rsidR="00997BBA">
        <w:t>2017</w:t>
      </w:r>
      <w:r w:rsidRPr="00FC1537">
        <w:t>.</w:t>
      </w:r>
      <w:r>
        <w:t xml:space="preserve">, </w:t>
      </w:r>
      <w:r w:rsidR="00F962D4">
        <w:t>25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B64F0">
        <w:t>GRGEČ j.d.o.o., Murvica, Murvica Donja 15, OIB: 83018732459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4B64F0">
        <w:t>5.312,03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2F1F17">
        <w:t>Ante Grgeč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97BBA">
        <w:t>2</w:t>
      </w:r>
      <w:r w:rsidR="00F962D4">
        <w:t>5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7562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-18/17-6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-18/17-6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7562A"/>
    <w:rsid w:val="002F1F17"/>
    <w:rsid w:val="00447958"/>
    <w:rsid w:val="004635D5"/>
    <w:rsid w:val="004B64F0"/>
    <w:rsid w:val="005F67DA"/>
    <w:rsid w:val="00611283"/>
    <w:rsid w:val="006A66B9"/>
    <w:rsid w:val="006E6B12"/>
    <w:rsid w:val="00804643"/>
    <w:rsid w:val="00814E35"/>
    <w:rsid w:val="008337B7"/>
    <w:rsid w:val="00983B50"/>
    <w:rsid w:val="00990A98"/>
    <w:rsid w:val="00997BBA"/>
    <w:rsid w:val="009E2467"/>
    <w:rsid w:val="00A32F79"/>
    <w:rsid w:val="00BA4D2C"/>
    <w:rsid w:val="00C6433B"/>
    <w:rsid w:val="00DC740A"/>
    <w:rsid w:val="00E6461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GRGEČ j.d.o.o. za ugostiteljstvo i poslovne usluge</izvorni_sadrzaj>
    <derivirana_varijabla naziv="DomainObject.Predmet.ProtustrankaFormated_1">  GRGEČ j.d.o.o. za ugostiteljstvo i poslovne usluge</derivirana_varijabla>
  </DomainObject.Predmet.ProtustrankaFormated>
  <DomainObject.Predmet.ProtustrankaFormatedOIB>
    <izvorni_sadrzaj>  GRGEČ j.d.o.o. za ugostiteljstvo i poslovne usluge, OIB 83018732459</izvorni_sadrzaj>
    <derivirana_varijabla naziv="DomainObject.Predmet.ProtustrankaFormatedOIB_1">  GRGEČ j.d.o.o. za ugostiteljstvo i poslovne usluge, OIB 83018732459</derivirana_varijabla>
  </DomainObject.Predmet.ProtustrankaFormatedOIB>
  <DomainObject.Predmet.ProtustrankaFormatedWithAdress>
    <izvorni_sadrzaj> GRGEČ j.d.o.o. za ugostiteljstvo i poslovne usluge, Murvica donja 15, 23000 Murvica</izvorni_sadrzaj>
    <derivirana_varijabla naziv="DomainObject.Predmet.ProtustrankaFormatedWithAdress_1"> GRGEČ j.d.o.o. za ugostiteljstvo i poslovne usluge, Murvica donja 15, 23000 Murvica</derivirana_varijabla>
  </DomainObject.Predmet.ProtustrankaFormatedWithAdress>
  <DomainObject.Predmet.ProtustrankaFormatedWithAdressOIB>
    <izvorni_sadrzaj> GRGEČ j.d.o.o. za ugostiteljstvo i poslovne usluge, OIB 83018732459, Murvica donja 15, 23000 Murvica</izvorni_sadrzaj>
    <derivirana_varijabla naziv="DomainObject.Predmet.ProtustrankaFormatedWithAdressOIB_1"> GRGEČ j.d.o.o. za ugostiteljstvo i poslovne usluge, OIB 83018732459, Murvica donja 15, 23000 Murvica</derivirana_varijabla>
  </DomainObject.Predmet.ProtustrankaFormatedWithAdressOIB>
  <DomainObject.Predmet.ProtustrankaWithAdress>
    <izvorni_sadrzaj>GRGEČ j.d.o.o. za ugostiteljstvo i poslovne usluge Murvica donja 15, 23000 Murvica</izvorni_sadrzaj>
    <derivirana_varijabla naziv="DomainObject.Predmet.ProtustrankaWithAdress_1">GRGEČ j.d.o.o. za ugostiteljstvo i poslovne usluge Murvica donja 15, 23000 Murvica</derivirana_varijabla>
  </DomainObject.Predmet.ProtustrankaWithAdress>
  <DomainObject.Predmet.ProtustrankaWithAdressOIB>
    <izvorni_sadrzaj>GRGEČ j.d.o.o. za ugostiteljstvo i poslovne usluge, OIB 83018732459, Murvica donja 15, 23000 Murvica</izvorni_sadrzaj>
    <derivirana_varijabla naziv="DomainObject.Predmet.ProtustrankaWithAdressOIB_1">GRGEČ j.d.o.o. za ugostiteljstvo i poslovne usluge, OIB 83018732459, Murvica donja 15, 23000 Murvica</derivirana_varijabla>
  </DomainObject.Predmet.ProtustrankaWithAdressOIB>
  <DomainObject.Predmet.ProtustrankaNazivFormated>
    <izvorni_sadrzaj>GRGEČ j.d.o.o. za ugostiteljstvo i poslovne usluge</izvorni_sadrzaj>
    <derivirana_varijabla naziv="DomainObject.Predmet.ProtustrankaNazivFormated_1">GRGEČ j.d.o.o. za ugostiteljstvo i poslovne usluge</derivirana_varijabla>
  </DomainObject.Predmet.ProtustrankaNazivFormated>
  <DomainObject.Predmet.ProtustrankaNazivFormatedOIB>
    <izvorni_sadrzaj>GRGEČ j.d.o.o. za ugostiteljstvo i poslovne usluge, OIB 83018732459</izvorni_sadrzaj>
    <derivirana_varijabla naziv="DomainObject.Predmet.ProtustrankaNazivFormatedOIB_1">GRGEČ j.d.o.o. za ugostiteljstvo i poslovne usluge, OIB 83018732459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5312.03</izvorni_sadrzaj>
    <derivirana_varijabla naziv="DomainObject.Predmet.TrenutnaVrijednost_1">5312.03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GRGEČ j.d.o.o. za ugostiteljstvo i poslovne usluge</item>
    </izvorni_sadrzaj>
    <derivirana_varijabla naziv="DomainObject.Predmet.ProtuStrankaListFormated_1">
      <item>GRGEČ j.d.o.o. za ugostiteljstvo i poslovne usluge</item>
    </derivirana_varijabla>
  </DomainObject.Predmet.ProtuStrankaListFormated>
  <DomainObject.Predmet.ProtuStrankaListFormatedOIB>
    <izvorni_sadrzaj>
      <item>GRGEČ j.d.o.o. za ugostiteljstvo i poslovne usluge, OIB 83018732459</item>
    </izvorni_sadrzaj>
    <derivirana_varijabla naziv="DomainObject.Predmet.ProtuStrankaListFormatedOIB_1">
      <item>GRGEČ j.d.o.o. za ugostiteljstvo i poslovne usluge, OIB 83018732459</item>
    </derivirana_varijabla>
  </DomainObject.Predmet.ProtuStrankaListFormatedOIB>
  <DomainObject.Predmet.ProtuStrankaListFormatedWithAdress>
    <izvorni_sadrzaj>
      <item>GRGEČ j.d.o.o. za ugostiteljstvo i poslovne usluge, Murvica donja 15, 23000 Murvica</item>
    </izvorni_sadrzaj>
    <derivirana_varijabla naziv="DomainObject.Predmet.ProtuStrankaListFormatedWithAdress_1">
      <item>GRGEČ j.d.o.o. za ugostiteljstvo i poslovne usluge, Murvica donja 15, 23000 Murvica</item>
    </derivirana_varijabla>
  </DomainObject.Predmet.ProtuStrankaListFormatedWithAdress>
  <DomainObject.Predmet.ProtuStrankaListFormatedWithAdressOIB>
    <izvorni_sadrzaj>
      <item>GRGEČ j.d.o.o. za ugostiteljstvo i poslovne usluge, OIB 83018732459, Murvica donja 15, 23000 Murvica</item>
    </izvorni_sadrzaj>
    <derivirana_varijabla naziv="DomainObject.Predmet.ProtuStrankaListFormatedWithAdressOIB_1">
      <item>GRGEČ j.d.o.o. za ugostiteljstvo i poslovne usluge, OIB 83018732459, Murvica donja 15, 23000 Murvica</item>
    </derivirana_varijabla>
  </DomainObject.Predmet.ProtuStrankaListFormatedWithAdressOIB>
  <DomainObject.Predmet.ProtuStrankaListNazivFormated>
    <izvorni_sadrzaj>
      <item>GRGEČ j.d.o.o. za ugostiteljstvo i poslovne usluge</item>
    </izvorni_sadrzaj>
    <derivirana_varijabla naziv="DomainObject.Predmet.ProtuStrankaListNazivFormated_1">
      <item>GRGEČ j.d.o.o. za ugostiteljstvo i poslovne usluge</item>
    </derivirana_varijabla>
  </DomainObject.Predmet.ProtuStrankaListNazivFormated>
  <DomainObject.Predmet.ProtuStrankaListNazivFormatedOIB>
    <izvorni_sadrzaj>
      <item>GRGEČ j.d.o.o. za ugostiteljstvo i poslovne usluge, OIB 83018732459</item>
    </izvorni_sadrzaj>
    <derivirana_varijabla naziv="DomainObject.Predmet.ProtuStrankaListNazivFormatedOIB_1">
      <item>GRGEČ j.d.o.o. za ugostiteljstvo i poslovne usluge, OIB 83018732459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GRGEČ j.d.o.o. za ugostiteljstvo i poslovne usluge</izvorni_sadrzaj>
    <derivirana_varijabla naziv="DomainObject.Predmet.ProtustrankaIDrugi_1">GRGEČ j.d.o.o. za ugostiteljstvo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GRGEČ j.d.o.o. za ugostiteljstvo i poslovne usluge, OIB 83018732459, Murvica donja 15, 23000 Murvica</izvorni_sadrzaj>
    <derivirana_varijabla naziv="DomainObject.Predmet.ProtustrankaIDrugiAdressOIB_1">GRGEČ j.d.o.o. za ugostiteljstvo i poslovne usluge, OIB 83018732459, Murvica donja 15,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GRGEČ j.d.o.o. za ugostiteljstvo i poslovne usluge</item>
    </izvorni_sadrzaj>
    <derivirana_varijabla naziv="DomainObject.Predmet.SudioniciListNaziv_1">
      <item>Financijska agencija, Podružnica Zadar</item>
      <item>GRGEČ j.d.o.o. za ugostiteljstvo i poslovne usluge</item>
    </derivirana_varijabla>
  </DomainObject.Predmet.SudioniciListNaziv>
  <DomainObject.Predmet.SudioniciListAdressOIB>
    <izvorni_sadrzaj>
      <item>Financijska agencija, Podružnica Zadar, OIB 85821130368</item>
      <item>GRGEČ j.d.o.o. za ugostiteljstvo i poslovne usluge, OIB 83018732459, Murvica donja 15,23000 Murvica</item>
    </izvorni_sadrzaj>
    <derivirana_varijabla naziv="DomainObject.Predmet.SudioniciListAdressOIB_1">
      <item>Financijska agencija, Podružnica Zadar, OIB 85821130368</item>
      <item>GRGEČ j.d.o.o. za ugostiteljstvo i poslovne usluge, OIB 83018732459, Murvica donja 15,23000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83018732459</item>
    </izvorni_sadrzaj>
    <derivirana_varijabla naziv="DomainObject.Predmet.SudioniciListNazivOIB_1">
      <item>, OIB 85821130368</item>
      <item>, OIB 83018732459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1954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2017-01-25T13:16:00Z</dcterms:created>
  <dc:creator>Tina Grgas</dc:creator>
  <cp:lastModifiedBy>wsadmin</cp:lastModifiedBy>
  <cp:lastPrinted>2017-01-25T13:14:00Z</cp:lastPrinted>
  <dcterms:modified xmlns:xsi="http://www.w3.org/2001/XMLSchema-instance" xsi:type="dcterms:W3CDTF">2017-01-25T13:42:00Z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